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6193" w14:paraId="7316193" w:rsidRDefault="0001726C" w:rsidP="0001726C" w:rsidR="0001726C">
      <w:pPr>
        <w:jc w:val="right"/>
        <w15:collapsed w:val="false"/>
      </w:pPr>
      <w:r>
        <w:t>6 St-</w:t>
      </w:r>
      <w:r w:rsidR="00D37C59">
        <w:t>116</w:t>
      </w:r>
      <w:r w:rsidR="0057057D">
        <w:t>/18-</w:t>
      </w:r>
      <w:r w:rsidR="00D37C59">
        <w:t>7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FINA RC Osijek za otvaranje stečajnog postupka nad dužnikom </w:t>
      </w:r>
      <w:proofErr w:type="spellStart"/>
      <w:r w:rsidR="00D37C59">
        <w:rPr>
          <w:b/>
        </w:rPr>
        <w:t>H.M</w:t>
      </w:r>
      <w:proofErr w:type="spellEnd"/>
      <w:r w:rsidR="00D37C59">
        <w:rPr>
          <w:b/>
        </w:rPr>
        <w:t xml:space="preserve">. BAU j.d.o.o. Vinkovci, J. </w:t>
      </w:r>
      <w:proofErr w:type="spellStart"/>
      <w:r w:rsidR="00D37C59">
        <w:rPr>
          <w:b/>
        </w:rPr>
        <w:t>Lovretića</w:t>
      </w:r>
      <w:proofErr w:type="spellEnd"/>
      <w:r w:rsidR="00D37C59">
        <w:rPr>
          <w:b/>
        </w:rPr>
        <w:t xml:space="preserve"> 82, OIB: 74891166515, MBS: 030169300</w:t>
      </w:r>
      <w:r>
        <w:rPr>
          <w:b/>
        </w:rPr>
        <w:t xml:space="preserve">, </w:t>
      </w:r>
      <w:r>
        <w:t xml:space="preserve">dana </w:t>
      </w:r>
      <w:r w:rsidR="00D37C59">
        <w:t>27</w:t>
      </w:r>
      <w:r>
        <w:t>. travnja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D37C59">
        <w:t xml:space="preserve">Josipu </w:t>
      </w:r>
      <w:proofErr w:type="spellStart"/>
      <w:r w:rsidR="00D37C59">
        <w:t>Hosel</w:t>
      </w:r>
      <w:proofErr w:type="spellEnd"/>
      <w:r w:rsidR="00D37C59">
        <w:t xml:space="preserve">, Vinkovci, J. </w:t>
      </w:r>
      <w:proofErr w:type="spellStart"/>
      <w:r w:rsidR="00D37C59">
        <w:t>Lovretića</w:t>
      </w:r>
      <w:proofErr w:type="spellEnd"/>
      <w:r w:rsidR="00D37C59">
        <w:t xml:space="preserve"> 82, OIB: 79829556305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D37C59">
        <w:rPr>
          <w:b/>
        </w:rPr>
        <w:t>116</w:t>
      </w:r>
      <w:r w:rsidR="0057057D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D37C59">
        <w:t xml:space="preserve">Josip </w:t>
      </w:r>
      <w:proofErr w:type="spellStart"/>
      <w:r w:rsidR="00D37C59">
        <w:t>Hosel</w:t>
      </w:r>
      <w:proofErr w:type="spellEnd"/>
      <w:r w:rsidR="00D37C59">
        <w:t xml:space="preserve">, Vinkovci, J. </w:t>
      </w:r>
      <w:proofErr w:type="spellStart"/>
      <w:r w:rsidR="00D37C59">
        <w:t>Lovretića</w:t>
      </w:r>
      <w:proofErr w:type="spellEnd"/>
      <w:r w:rsidR="00D37C59">
        <w:t xml:space="preserve"> 82, OIB: 79829556305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D37C59">
        <w:rPr>
          <w:b/>
        </w:rPr>
        <w:t>116</w:t>
      </w:r>
      <w:r w:rsidR="0057057D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D37C59">
        <w:t xml:space="preserve">Josipu </w:t>
      </w:r>
      <w:proofErr w:type="spellStart"/>
      <w:r w:rsidR="00D37C59">
        <w:t>Hosel</w:t>
      </w:r>
      <w:proofErr w:type="spellEnd"/>
      <w:r w:rsidR="00D37C59">
        <w:t xml:space="preserve">, Vinkovci, J. </w:t>
      </w:r>
      <w:proofErr w:type="spellStart"/>
      <w:r w:rsidR="00D37C59">
        <w:t>Lovretića</w:t>
      </w:r>
      <w:proofErr w:type="spellEnd"/>
      <w:r w:rsidR="00D37C59">
        <w:t xml:space="preserve"> 82, OIB: 79829556305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D37C59">
        <w:t xml:space="preserve">Josip </w:t>
      </w:r>
      <w:proofErr w:type="spellStart"/>
      <w:r w:rsidR="00D37C59">
        <w:t>Hosel</w:t>
      </w:r>
      <w:proofErr w:type="spellEnd"/>
      <w:r w:rsidR="00D37C59">
        <w:t xml:space="preserve">, Vinkovci, J. </w:t>
      </w:r>
      <w:proofErr w:type="spellStart"/>
      <w:r w:rsidR="00D37C59">
        <w:t>Lovretića</w:t>
      </w:r>
      <w:proofErr w:type="spellEnd"/>
      <w:r w:rsidR="00D37C59">
        <w:t xml:space="preserve"> 82, OIB: 79829556305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D37C59" w:rsidP="00D37C59" w:rsidR="00D37C59">
      <w:pPr>
        <w:jc w:val="right"/>
      </w:pPr>
      <w:r>
        <w:lastRenderedPageBreak/>
        <w:t>6 St-116/18-7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>FINA RC Osijek</w:t>
      </w:r>
      <w:r>
        <w:t xml:space="preserve"> </w:t>
      </w:r>
      <w:r>
        <w:rPr>
          <w:bCs/>
        </w:rPr>
        <w:t xml:space="preserve">je dana </w:t>
      </w:r>
      <w:r w:rsidR="00D37C59">
        <w:rPr>
          <w:bCs/>
        </w:rPr>
        <w:t>5. veljače</w:t>
      </w:r>
      <w:r w:rsidR="0057057D">
        <w:rPr>
          <w:bCs/>
        </w:rPr>
        <w:t xml:space="preserve"> 2018.</w:t>
      </w:r>
      <w:r w:rsidR="00457313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proofErr w:type="spellStart"/>
      <w:r w:rsidR="00D37C59">
        <w:rPr>
          <w:b/>
        </w:rPr>
        <w:t>H.M</w:t>
      </w:r>
      <w:proofErr w:type="spellEnd"/>
      <w:r w:rsidR="00D37C59">
        <w:rPr>
          <w:b/>
        </w:rPr>
        <w:t xml:space="preserve">. BAU j.d.o.o. Vinkovci, J. </w:t>
      </w:r>
      <w:proofErr w:type="spellStart"/>
      <w:r w:rsidR="00D37C59">
        <w:rPr>
          <w:b/>
        </w:rPr>
        <w:t>Lovretića</w:t>
      </w:r>
      <w:proofErr w:type="spellEnd"/>
      <w:r w:rsidR="00D37C59">
        <w:rPr>
          <w:b/>
        </w:rPr>
        <w:t xml:space="preserve"> 82, OIB: 74891166515, MBS: 030169300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D37C59">
        <w:rPr>
          <w:b/>
        </w:rPr>
        <w:t>5. veljače</w:t>
      </w:r>
      <w:r w:rsidR="0057057D">
        <w:rPr>
          <w:b/>
        </w:rPr>
        <w:t xml:space="preserve"> 2018.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D37C59">
        <w:t>116/18-6</w:t>
      </w:r>
      <w:r>
        <w:t xml:space="preserve"> od </w:t>
      </w:r>
      <w:r w:rsidR="00D37C59">
        <w:t>27</w:t>
      </w:r>
      <w:r>
        <w:t xml:space="preserve">. travnja 2018. g. pokrenut je prethodni postupak radi utvrđivanja uvjeta za otvaranje stečajnog postupka nad dužnikom te je imenovana privremena stečajna upraviteljica u osobi </w:t>
      </w:r>
      <w:r w:rsidR="00D37C59">
        <w:t>Sabina Lalić</w:t>
      </w:r>
      <w:r>
        <w:t xml:space="preserve"> iz Osijeka,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 4.000,00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>Visina dodatnog predujma od 4.000,00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uvidom u prijedlog za pokretanje stečajnog postupka FINE od </w:t>
      </w:r>
      <w:r w:rsidR="00D37C59">
        <w:rPr>
          <w:b/>
        </w:rPr>
        <w:t>5. veljače</w:t>
      </w:r>
      <w:r>
        <w:rPr>
          <w:b/>
        </w:rPr>
        <w:t xml:space="preserve"> 2018. g.</w:t>
      </w:r>
      <w:r>
        <w:t xml:space="preserve"> utvrdio da visina blokade žiro računa dužnika iznosi </w:t>
      </w:r>
      <w:r w:rsidR="00D37C59">
        <w:t>5.928,85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D37C59" w:rsidP="00D37C59" w:rsidR="00D37C59">
      <w:pPr>
        <w:jc w:val="right"/>
      </w:pPr>
      <w:r>
        <w:t>6 St-116/18-7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5.000,00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D37C59">
        <w:t>27</w:t>
      </w:r>
      <w:r w:rsidR="00795208">
        <w:t>. travnja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D37C59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D37C59">
        <w:t xml:space="preserve">Josip </w:t>
      </w:r>
      <w:proofErr w:type="spellStart"/>
      <w:r w:rsidR="00D37C59">
        <w:t>Hosel</w:t>
      </w:r>
      <w:proofErr w:type="spellEnd"/>
      <w:r w:rsidR="00D37C59">
        <w:t xml:space="preserve">, Vinkovci, J. </w:t>
      </w:r>
      <w:proofErr w:type="spellStart"/>
      <w:r w:rsidR="00D37C59">
        <w:t>Lovretića</w:t>
      </w:r>
      <w:proofErr w:type="spellEnd"/>
      <w:r w:rsidR="00D37C59">
        <w:t xml:space="preserve"> 82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57057D" w:rsidP="00B97155" w:rsidR="002E5413">
      <w:pPr>
        <w:numPr>
          <w:ilvl w:val="0"/>
          <w:numId w:val="13"/>
        </w:numPr>
      </w:pPr>
      <w:r>
        <w:t>R-</w:t>
      </w:r>
      <w:r w:rsidR="00D37C59">
        <w:t>27.6.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BAC" w:rsidP="00C06AA6" w:rsidR="00B47BAC">
      <w:r>
        <w:separator/>
      </w:r>
    </w:p>
  </w:endnote>
  <w:endnote w:id="0" w:type="continuationSeparator">
    <w:p w:rsidRDefault="00B47BAC" w:rsidP="00C06AA6" w:rsidR="00B47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BAC" w:rsidP="00C06AA6" w:rsidR="00B47BAC">
      <w:r>
        <w:separator/>
      </w:r>
    </w:p>
  </w:footnote>
  <w:footnote w:id="0" w:type="continuationSeparator">
    <w:p w:rsidRDefault="00B47BAC" w:rsidP="00C06AA6" w:rsidR="00B47B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D57BB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7BB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47BAC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CF7F5B"/>
    <w:rsid w:val="00D022CE"/>
    <w:rsid w:val="00D231AE"/>
    <w:rsid w:val="00D24D2F"/>
    <w:rsid w:val="00D37C59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57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57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7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7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7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57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57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7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7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7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H.M. BAU j.d.o.o. za građevinarstvo i trgovinu</izvorni_sadrzaj>
    <derivirana_varijabla naziv="DomainObject.Predmet.ProtustrankaFormated_1">  H.M. BAU j.d.o.o. za građevinarstvo i trgovinu</derivirana_varijabla>
  </DomainObject.Predmet.ProtustrankaFormated>
  <DomainObject.Predmet.ProtustrankaFormatedOIB>
    <izvorni_sadrzaj>  H.M. BAU j.d.o.o. za građevinarstvo i trgovinu, OIB 74891166515</izvorni_sadrzaj>
    <derivirana_varijabla naziv="DomainObject.Predmet.ProtustrankaFormatedOIB_1">  H.M. BAU j.d.o.o. za građevinarstvo i trgovinu, OIB 74891166515</derivirana_varijabla>
  </DomainObject.Predmet.ProtustrankaFormatedOIB>
  <DomainObject.Predmet.ProtustrankaFormatedWithAdress>
    <izvorni_sadrzaj> H.M. BAU j.d.o.o. za građevinarstvo i trgovinu, Josipa Lovretića 82, 32100 Vinkovci</izvorni_sadrzaj>
    <derivirana_varijabla naziv="DomainObject.Predmet.ProtustrankaFormatedWithAdress_1"> H.M. BAU j.d.o.o. za građevinarstvo i trgovinu, Josipa Lovretića 82, 32100 Vinkovci</derivirana_varijabla>
  </DomainObject.Predmet.ProtustrankaFormatedWithAdress>
  <DomainObject.Predmet.ProtustrankaFormatedWithAdressOIB>
    <izvorni_sadrzaj> H.M. BAU j.d.o.o. za građevinarstvo i trgovinu, OIB 74891166515, Josipa Lovretića 82, 32100 Vinkovci</izvorni_sadrzaj>
    <derivirana_varijabla naziv="DomainObject.Predmet.ProtustrankaFormatedWithAdressOIB_1"> H.M. BAU j.d.o.o. za građevinarstvo i trgovinu, OIB 74891166515, Josipa Lovretića 82, 32100 Vinkovci</derivirana_varijabla>
  </DomainObject.Predmet.ProtustrankaFormatedWithAdressOIB>
  <DomainObject.Predmet.ProtustrankaWithAdress>
    <izvorni_sadrzaj>H.M. BAU j.d.o.o. za građevinarstvo i trgovinu Josipa Lovretića 82, 32100 Vinkovci</izvorni_sadrzaj>
    <derivirana_varijabla naziv="DomainObject.Predmet.ProtustrankaWithAdress_1">H.M. BAU j.d.o.o. za građevinarstvo i trgovinu Josipa Lovretića 82, 32100 Vinkovci</derivirana_varijabla>
  </DomainObject.Predmet.ProtustrankaWithAdress>
  <DomainObject.Predmet.ProtustrankaWithAdressOIB>
    <izvorni_sadrzaj>H.M. BAU j.d.o.o. za građevinarstvo i trgovinu, OIB 74891166515, Josipa Lovretića 82, 32100 Vinkovci</izvorni_sadrzaj>
    <derivirana_varijabla naziv="DomainObject.Predmet.ProtustrankaWithAdressOIB_1">H.M. BAU j.d.o.o. za građevinarstvo i trgovinu, OIB 74891166515, Josipa Lovretića 82, 32100 Vinkovci</derivirana_varijabla>
  </DomainObject.Predmet.ProtustrankaWithAdressOIB>
  <DomainObject.Predmet.ProtustrankaNazivFormated>
    <izvorni_sadrzaj>H.M. BAU j.d.o.o. za građevinarstvo i trgovinu</izvorni_sadrzaj>
    <derivirana_varijabla naziv="DomainObject.Predmet.ProtustrankaNazivFormated_1">H.M. BAU j.d.o.o. za građevinarstvo i trgovinu</derivirana_varijabla>
  </DomainObject.Predmet.ProtustrankaNazivFormated>
  <DomainObject.Predmet.ProtustrankaNazivFormatedOIB>
    <izvorni_sadrzaj>H.M. BAU j.d.o.o. za građevinarstvo i trgovinu, OIB 74891166515</izvorni_sadrzaj>
    <derivirana_varijabla naziv="DomainObject.Predmet.ProtustrankaNazivFormatedOIB_1">H.M. BAU j.d.o.o. za građevinarstvo i trgovinu, OIB 74891166515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H.M. BAU j.d.o.o. za građevinarstvo i trgovinu</item>
    </izvorni_sadrzaj>
    <derivirana_varijabla naziv="DomainObject.Predmet.ProtuStrankaListFormated_1">
      <item>H.M. BAU j.d.o.o. za građevinarstvo i trgovinu</item>
    </derivirana_varijabla>
  </DomainObject.Predmet.ProtuStrankaListFormated>
  <DomainObject.Predmet.ProtuStrankaListFormatedOIB>
    <izvorni_sadrzaj>
      <item>H.M. BAU j.d.o.o. za građevinarstvo i trgovinu, OIB 74891166515</item>
    </izvorni_sadrzaj>
    <derivirana_varijabla naziv="DomainObject.Predmet.ProtuStrankaListFormatedOIB_1">
      <item>H.M. BAU j.d.o.o. za građevinarstvo i trgovinu, OIB 74891166515</item>
    </derivirana_varijabla>
  </DomainObject.Predmet.ProtuStrankaListFormatedOIB>
  <DomainObject.Predmet.ProtuStrankaListFormatedWithAdress>
    <izvorni_sadrzaj>
      <item>H.M. BAU j.d.o.o. za građevinarstvo i trgovinu, Josipa Lovretića 82, 32100 Vinkovci</item>
    </izvorni_sadrzaj>
    <derivirana_varijabla naziv="DomainObject.Predmet.ProtuStrankaListFormatedWithAdress_1">
      <item>H.M. BAU j.d.o.o. za građevinarstvo i trgovinu, Josipa Lovretića 82, 32100 Vinkovci</item>
    </derivirana_varijabla>
  </DomainObject.Predmet.ProtuStrankaListFormatedWithAdress>
  <DomainObject.Predmet.ProtuStrankaListFormatedWithAdressOIB>
    <izvorni_sadrzaj>
      <item>H.M. BAU j.d.o.o. za građevinarstvo i trgovinu, OIB 74891166515, Josipa Lovretića 82, 32100 Vinkovci</item>
    </izvorni_sadrzaj>
    <derivirana_varijabla naziv="DomainObject.Predmet.ProtuStrankaListFormatedWithAdressOIB_1">
      <item>H.M. BAU j.d.o.o. za građevinarstvo i trgovinu, OIB 74891166515, Josipa Lovretića 82, 32100 Vinkovci</item>
    </derivirana_varijabla>
  </DomainObject.Predmet.ProtuStrankaListFormatedWithAdressOIB>
  <DomainObject.Predmet.ProtuStrankaListNazivFormated>
    <izvorni_sadrzaj>
      <item>H.M. BAU j.d.o.o. za građevinarstvo i trgovinu</item>
    </izvorni_sadrzaj>
    <derivirana_varijabla naziv="DomainObject.Predmet.ProtuStrankaListNazivFormated_1">
      <item>H.M. BAU j.d.o.o. za građevinarstvo i trgovinu</item>
    </derivirana_varijabla>
  </DomainObject.Predmet.ProtuStrankaListNazivFormated>
  <DomainObject.Predmet.ProtuStrankaListNazivFormatedOIB>
    <izvorni_sadrzaj>
      <item>H.M. BAU j.d.o.o. za građevinarstvo i trgovinu, OIB 74891166515</item>
    </izvorni_sadrzaj>
    <derivirana_varijabla naziv="DomainObject.Predmet.ProtuStrankaListNazivFormatedOIB_1">
      <item>H.M. BAU j.d.o.o. za građevinarstvo i trgovinu, OIB 74891166515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H.M. BAU j.d.o.o. za građevinarstvo i trgovinu</izvorni_sadrzaj>
    <derivirana_varijabla naziv="DomainObject.Predmet.ProtustrankaIDrugi_1">H.M. BAU j.d.o.o.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H.M. BAU j.d.o.o. za građevinarstvo i trgovinu, OIB 74891166515, Josipa Lovretića 82, 32100 Vinkovci</izvorni_sadrzaj>
    <derivirana_varijabla naziv="DomainObject.Predmet.ProtustrankaIDrugiAdressOIB_1">H.M. BAU j.d.o.o. za građevinarstvo i trgovinu, OIB 74891166515, Josipa Lovretića 82,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H.M. BAU j.d.o.o. za građevinarstvo i trgovinu</item>
    </izvorni_sadrzaj>
    <derivirana_varijabla naziv="DomainObject.Predmet.SudioniciListNaziv_1">
      <item>FINA RC OSIJEK</item>
      <item>H.M. BAU j.d.o.o. za građevinarstvo i trgovinu</item>
    </derivirana_varijabla>
  </DomainObject.Predmet.SudioniciListNaziv>
  <DomainObject.Predmet.SudioniciListAdressOIB>
    <izvorni_sadrzaj>
      <item>FINA RC OSIJEK, OIB 85821130368</item>
      <item>H.M. BAU j.d.o.o. za građevinarstvo i trgovinu, OIB 74891166515, Josipa Lovretića 82,32100 Vinkovci</item>
    </izvorni_sadrzaj>
    <derivirana_varijabla naziv="DomainObject.Predmet.SudioniciListAdressOIB_1">
      <item>FINA RC OSIJEK, OIB 85821130368</item>
      <item>H.M. BAU j.d.o.o. za građevinarstvo i trgovinu, OIB 74891166515, Josipa Lovretića 82,32100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74891166515</item>
    </izvorni_sadrzaj>
    <derivirana_varijabla naziv="DomainObject.Predmet.SudioniciListNazivOIB_1">
      <item>, OIB 85821130368</item>
      <item>, OIB 74891166515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F9FDD-FA9A-432D-B10E-9A1231D901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848</properties:Words>
  <properties:Characters>4434</properties:Characters>
  <properties:Lines>157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2018-04-13T11:39:00Z</dcterms:created>
  <dc:creator>Korisnik</dc:creator>
  <cp:lastModifiedBy>Danijela Sekulić</cp:lastModifiedBy>
  <cp:lastPrinted>2018-04-27T07:44:00Z</cp:lastPrinted>
  <dcterms:modified xmlns:xsi="http://www.w3.org/2001/XMLSchema-instance" xsi:type="dcterms:W3CDTF">2018-04-27T07:45:00Z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