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4b55" w14:paraId="fb44b55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BC5235">
        <w:rPr>
          <w:rFonts w:hAnsi="Times New Roman" w:ascii="Times New Roman"/>
        </w:rPr>
        <w:t>9131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E84FF1">
        <w:rPr>
          <w:rFonts w:hAnsi="Times New Roman" w:ascii="Times New Roman"/>
        </w:rPr>
        <w:t xml:space="preserve"> </w:t>
      </w:r>
      <w:r w:rsidR="00BC5235">
        <w:rPr>
          <w:rFonts w:hAnsi="Times New Roman" w:ascii="Times New Roman"/>
          <w:szCs w:val="24"/>
        </w:rPr>
        <w:t>INFARKT d.o.o.,</w:t>
      </w:r>
      <w:r w:rsidR="00BC5235">
        <w:t xml:space="preserve"> </w:t>
      </w:r>
      <w:r w:rsidR="00BC5235">
        <w:rPr>
          <w:rFonts w:hAnsi="Times New Roman" w:ascii="Times New Roman"/>
          <w:szCs w:val="24"/>
        </w:rPr>
        <w:t>Trnsko 6/E, Zagreb, OIB 92571669184,</w:t>
      </w:r>
      <w:r w:rsidR="00993E04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993E04">
        <w:rPr>
          <w:rFonts w:hAnsi="Times New Roman" w:ascii="Times New Roman"/>
        </w:rPr>
        <w:t>30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1B044C">
        <w:rPr>
          <w:rFonts w:hAnsi="Times New Roman" w:ascii="Times New Roman"/>
          <w:szCs w:val="24"/>
        </w:rPr>
        <w:t xml:space="preserve"> </w:t>
      </w:r>
      <w:r w:rsidR="00BC5235">
        <w:rPr>
          <w:rFonts w:hAnsi="Times New Roman" w:ascii="Times New Roman"/>
          <w:szCs w:val="24"/>
        </w:rPr>
        <w:t>INFARKT d.o.o.,</w:t>
      </w:r>
      <w:r w:rsidR="00BC5235">
        <w:t xml:space="preserve"> </w:t>
      </w:r>
      <w:r w:rsidR="00BC5235">
        <w:rPr>
          <w:rFonts w:hAnsi="Times New Roman" w:ascii="Times New Roman"/>
          <w:szCs w:val="24"/>
        </w:rPr>
        <w:t xml:space="preserve">Trnsko 6/E, Zagreb,  OIB 92571669184.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93E04">
        <w:rPr>
          <w:rFonts w:hAnsi="Times New Roman" w:ascii="Times New Roman"/>
          <w:szCs w:val="24"/>
        </w:rPr>
        <w:t>30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BC5235" w:rsidRPr="00BC5235">
        <w:rPr>
          <w:rFonts w:hAnsi="Times New Roman" w:ascii="Times New Roman"/>
        </w:rPr>
        <w:t>Antonia Selak, Zagreb, Drenovačka 3, OIB 91237926182</w:t>
      </w:r>
      <w:r w:rsidR="00BC5235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BC5235">
        <w:rPr>
          <w:rFonts w:hAnsi="Times New Roman" w:ascii="Times New Roman"/>
          <w:szCs w:val="24"/>
        </w:rPr>
        <w:t>INFARKT d.o.o.,</w:t>
      </w:r>
      <w:r w:rsidR="00BC5235">
        <w:t xml:space="preserve"> </w:t>
      </w:r>
      <w:r w:rsidR="00BC5235">
        <w:rPr>
          <w:rFonts w:hAnsi="Times New Roman" w:ascii="Times New Roman"/>
          <w:szCs w:val="24"/>
        </w:rPr>
        <w:t>Trnsko 6/E, Zagreb,  OIB 92571669184.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BC5235">
        <w:rPr>
          <w:rFonts w:hAnsi="Times New Roman" w:ascii="Times New Roman"/>
        </w:rPr>
        <w:t>24</w:t>
      </w:r>
      <w:r w:rsidR="001B044C">
        <w:rPr>
          <w:rFonts w:hAnsi="Times New Roman" w:ascii="Times New Roman"/>
        </w:rPr>
        <w:t>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1671A">
        <w:rPr>
          <w:rFonts w:hAnsi="Times New Roman" w:ascii="Times New Roman"/>
        </w:rPr>
        <w:t>30.09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1671A">
        <w:rPr>
          <w:rFonts w:hAnsi="Times New Roman" w:ascii="Times New Roman"/>
        </w:rPr>
        <w:t>13.10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1671A">
        <w:rPr>
          <w:rFonts w:hAnsi="Times New Roman" w:ascii="Times New Roman"/>
        </w:rPr>
        <w:t>30.09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93E04">
        <w:rPr>
          <w:rFonts w:hAnsi="Times New Roman" w:ascii="Times New Roman"/>
        </w:rPr>
        <w:t>30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E84FF1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E84FF1" w:rsidP="00E84FF1" w:rsidR="00E84FF1" w:rsidRPr="00E84FF1">
      <w:pPr>
        <w:rPr>
          <w:rFonts w:hAnsi="Times New Roman" w:ascii="Times New Roman"/>
        </w:rPr>
      </w:pPr>
    </w:p>
    <w:p w:rsidRDefault="00E84FF1" w:rsidP="002152A3" w:rsidR="00E84FF1" w:rsidRPr="00E84FF1">
      <w:pPr>
        <w:jc w:val="right"/>
        <w:rPr>
          <w:rFonts w:hAnsi="Times New Roman" w:ascii="Times New Roman"/>
        </w:rPr>
      </w:pPr>
      <w:r w:rsidRPr="00E84FF1">
        <w:rPr>
          <w:rFonts w:hAnsi="Times New Roman" w:ascii="Times New Roman"/>
        </w:rPr>
        <w:t>za točnost otpravka</w:t>
      </w:r>
    </w:p>
    <w:p w:rsidRDefault="00E84FF1" w:rsidP="002152A3" w:rsidR="00E84FF1" w:rsidRPr="00E84FF1">
      <w:pPr>
        <w:jc w:val="right"/>
        <w:rPr>
          <w:rFonts w:hAnsi="Times New Roman" w:ascii="Times New Roman"/>
        </w:rPr>
      </w:pPr>
      <w:r w:rsidRPr="00E84FF1">
        <w:rPr>
          <w:rFonts w:hAnsi="Times New Roman" w:ascii="Times New Roman"/>
        </w:rPr>
        <w:t>ovlašteni službenik</w:t>
      </w:r>
    </w:p>
    <w:p w:rsidRDefault="00E84FF1" w:rsidP="002152A3" w:rsidR="00E84FF1" w:rsidRPr="00E84FF1">
      <w:pPr>
        <w:jc w:val="right"/>
        <w:rPr>
          <w:rFonts w:hAnsi="Times New Roman" w:ascii="Times New Roman"/>
        </w:rPr>
      </w:pPr>
      <w:r w:rsidRPr="00E84FF1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FF1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C5235">
      <w:rPr>
        <w:rFonts w:hAnsi="Times New Roman" w:ascii="Times New Roman"/>
      </w:rPr>
      <w:t>9131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BC5235"/>
    <w:rsid w:val="00C06C05"/>
    <w:rsid w:val="00C1671A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84FF1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84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F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FF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F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F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84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F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FF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F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F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9131</izvorni_sadrzaj>
    <derivirana_varijabla naziv="DomainObject.Predmet.Broj_1">9131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St-9131/2015</izvorni_sadrzaj>
    <derivirana_varijabla naziv="DomainObject.Predmet.OznakaBroj_1">St-9131/2015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INFARKT d.o.o. zastupanog po punomoćniku Zvonimir Šmer; Krunoslav Lončar</izvorni_sadrzaj>
    <derivirana_varijabla naziv="DomainObject.Predmet.ProtustrankaFormated_1">  INFARKT d.o.o. zastupanog po punomoćniku Zvonimir Šmer; Krunoslav Lončar</derivirana_varijabla>
  </DomainObject.Predmet.ProtustrankaFormated>
  <DomainObject.Predmet.ProtustrankaFormatedOIB>
    <izvorni_sadrzaj>  INFARKT d.o.o., OIB 92571669184 zastupanog po punomoćniku Zvonimir Šmer; Krunoslav Lončar</izvorni_sadrzaj>
    <derivirana_varijabla naziv="DomainObject.Predmet.ProtustrankaFormatedOIB_1">  INFARKT d.o.o., OIB 92571669184 zastupanog po punomoćniku Zvonimir Šmer; Krunoslav Lončar</derivirana_varijabla>
  </DomainObject.Predmet.ProtustrankaFormatedOIB>
  <DomainObject.Predmet.ProtustrankaFormatedWithAdress>
    <izvorni_sadrzaj> INFARKT d.o.o., Trnsko 6/E, 10000 Zagreb zastupanog po punomoćniku Zvonimir Šmer; Krunoslav Lončar</izvorni_sadrzaj>
    <derivirana_varijabla naziv="DomainObject.Predmet.ProtustrankaFormatedWithAdress_1"> INFARKT d.o.o., Trnsko 6/E, 10000 Zagreb zastupanog po punomoćniku Zvonimir Šmer; Krunoslav Lončar</derivirana_varijabla>
  </DomainObject.Predmet.ProtustrankaFormatedWithAdress>
  <DomainObject.Predmet.ProtustrankaFormatedWithAdressOIB>
    <izvorni_sadrzaj> INFARKT d.o.o., OIB 92571669184, Trnsko 6/E, 10000 Zagreb zastupanog po punomoćniku Zvonimir Šmer; Krunoslav Lončar</izvorni_sadrzaj>
    <derivirana_varijabla naziv="DomainObject.Predmet.ProtustrankaFormatedWithAdressOIB_1"> INFARKT d.o.o., OIB 92571669184, Trnsko 6/E, 10000 Zagreb zastupanog po punomoćniku Zvonimir Šmer; Krunoslav Lončar</derivirana_varijabla>
  </DomainObject.Predmet.ProtustrankaFormatedWithAdressOIB>
  <DomainObject.Predmet.ProtustrankaWithAdress>
    <izvorni_sadrzaj>INFARKT d.o.o. Trnsko 6/E, 10000 Zagreb</izvorni_sadrzaj>
    <derivirana_varijabla naziv="DomainObject.Predmet.ProtustrankaWithAdress_1">INFARKT d.o.o. Trnsko 6/E, 10000 Zagreb</derivirana_varijabla>
  </DomainObject.Predmet.ProtustrankaWithAdress>
  <DomainObject.Predmet.ProtustrankaWithAdressOIB>
    <izvorni_sadrzaj>INFARKT d.o.o., OIB 92571669184, Trnsko 6/E, 10000 Zagreb</izvorni_sadrzaj>
    <derivirana_varijabla naziv="DomainObject.Predmet.ProtustrankaWithAdressOIB_1">INFARKT d.o.o., OIB 92571669184, Trnsko 6/E, 10000 Zagreb</derivirana_varijabla>
  </DomainObject.Predmet.ProtustrankaWithAdressOIB>
  <DomainObject.Predmet.ProtustrankaNazivFormated>
    <izvorni_sadrzaj>INFARKT d.o.o.</izvorni_sadrzaj>
    <derivirana_varijabla naziv="DomainObject.Predmet.ProtustrankaNazivFormated_1">INFARKT d.o.o.</derivirana_varijabla>
  </DomainObject.Predmet.ProtustrankaNazivFormated>
  <DomainObject.Predmet.ProtustrankaNazivFormatedOIB>
    <izvorni_sadrzaj>INFARKT d.o.o., OIB 92571669184</izvorni_sadrzaj>
    <derivirana_varijabla naziv="DomainObject.Predmet.ProtustrankaNazivFormatedOIB_1">INFARKT d.o.o., OIB 92571669184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INFARKT d.o.o. zastupanog po punomoćniku Zvonimir Šmer; Krunoslav Lončar</item>
    </izvorni_sadrzaj>
    <derivirana_varijabla naziv="DomainObject.Predmet.ProtuStrankaListFormated_1">
      <item>INFARKT d.o.o. zastupanog po punomoćniku Zvonimir Šmer; Krunoslav Lončar</item>
    </derivirana_varijabla>
  </DomainObject.Predmet.ProtuStrankaListFormated>
  <DomainObject.Predmet.ProtuStrankaListFormatedOIB>
    <izvorni_sadrzaj>
      <item>INFARKT d.o.o., OIB 92571669184 zastupanog po punomoćniku Zvonimir Šmer; Krunoslav Lončar</item>
    </izvorni_sadrzaj>
    <derivirana_varijabla naziv="DomainObject.Predmet.ProtuStrankaListFormatedOIB_1">
      <item>INFARKT d.o.o., OIB 92571669184 zastupanog po punomoćniku Zvonimir Šmer; Krunoslav Lončar</item>
    </derivirana_varijabla>
  </DomainObject.Predmet.ProtuStrankaListFormatedOIB>
  <DomainObject.Predmet.ProtuStrankaListFormatedWithAdress>
    <izvorni_sadrzaj>
      <item>INFARKT d.o.o., Trnsko 6/E, 10000 Zagreb zastupanog po punomoćniku Zvonimir Šmer; Krunoslav Lončar</item>
    </izvorni_sadrzaj>
    <derivirana_varijabla naziv="DomainObject.Predmet.ProtuStrankaListFormatedWithAdress_1">
      <item>INFARKT d.o.o., Trnsko 6/E, 10000 Zagreb zastupanog po punomoćniku Zvonimir Šmer; Krunoslav Lončar</item>
    </derivirana_varijabla>
  </DomainObject.Predmet.ProtuStrankaListFormatedWithAdress>
  <DomainObject.Predmet.ProtuStrankaListFormatedWithAdressOIB>
    <izvorni_sadrzaj>
      <item>INFARKT d.o.o., OIB 92571669184, Trnsko 6/E, 10000 Zagreb zastupanog po punomoćniku Zvonimir Šmer; Krunoslav Lončar</item>
    </izvorni_sadrzaj>
    <derivirana_varijabla naziv="DomainObject.Predmet.ProtuStrankaListFormatedWithAdressOIB_1">
      <item>INFARKT d.o.o., OIB 92571669184, Trnsko 6/E, 10000 Zagreb zastupanog po punomoćniku Zvonimir Šmer; Krunoslav Lončar</item>
    </derivirana_varijabla>
  </DomainObject.Predmet.ProtuStrankaListFormatedWithAdressOIB>
  <DomainObject.Predmet.ProtuStrankaListNazivFormated>
    <izvorni_sadrzaj>
      <item>INFARKT d.o.o.</item>
    </izvorni_sadrzaj>
    <derivirana_varijabla naziv="DomainObject.Predmet.ProtuStrankaListNazivFormated_1">
      <item>INFARKT d.o.o.</item>
    </derivirana_varijabla>
  </DomainObject.Predmet.ProtuStrankaListNazivFormated>
  <DomainObject.Predmet.ProtuStrankaListNazivFormatedOIB>
    <izvorni_sadrzaj>
      <item>INFARKT d.o.o., OIB 92571669184</item>
    </izvorni_sadrzaj>
    <derivirana_varijabla naziv="DomainObject.Predmet.ProtuStrankaListNazivFormatedOIB_1">
      <item>INFARKT d.o.o., OIB 92571669184</item>
    </derivirana_varijabla>
  </DomainObject.Predmet.ProtuStrankaListNazivFormatedOIB>
  <DomainObject.Predmet.OstaliListFormated>
    <izvorni_sadrzaj>
      <item>Zvonimir Šmer punomoćnik sudionika u postupku INFARKT d.o.o.</item>
      <item>Krunoslav Lončar punomoćnik sudionika u postupku INFARKT d.o.o.</item>
    </izvorni_sadrzaj>
    <derivirana_varijabla naziv="DomainObject.Predmet.OstaliListFormated_1">
      <item>Zvonimir Šmer punomoćnik sudionika u postupku INFARKT d.o.o.</item>
      <item>Krunoslav Lončar punomoćnik sudionika u postupku INFARKT d.o.o.</item>
    </derivirana_varijabla>
  </DomainObject.Predmet.OstaliListFormated>
  <DomainObject.Predmet.OstaliListFormatedOIB>
    <izvorni_sadrzaj>
      <item>Zvonimir Šmer, OIB 50395545019 punomoćnik sudionika u postupku INFARKT d.o.o.</item>
      <item>Krunoslav Lončar, OIB 04013578143 punomoćnik sudionika u postupku INFARKT d.o.o.</item>
    </izvorni_sadrzaj>
    <derivirana_varijabla naziv="DomainObject.Predmet.OstaliListFormatedOIB_1">
      <item>Zvonimir Šmer, OIB 50395545019 punomoćnik sudionika u postupku INFARKT d.o.o.</item>
      <item>Krunoslav Lončar, OIB 04013578143 punomoćnik sudionika u postupku INFARKT d.o.o.</item>
    </derivirana_varijabla>
  </DomainObject.Predmet.OstaliListFormatedOIB>
  <DomainObject.Predmet.OstaliListFormatedWithAdress>
    <izvorni_sadrzaj>
      <item>Zvonimir Šmer, Ljubljanska 24, 10431 Brezje punomoćnik sudionika u postupku INFARKT d.o.o.</item>
      <item>Krunoslav Lončar, Hlebinska 23a, 10000 Zagreb punomoćnik sudionika u postupku INFARKT d.o.o.</item>
    </izvorni_sadrzaj>
    <derivirana_varijabla naziv="DomainObject.Predmet.OstaliListFormatedWithAdress_1">
      <item>Zvonimir Šmer, Ljubljanska 24, 10431 Brezje punomoćnik sudionika u postupku INFARKT d.o.o.</item>
      <item>Krunoslav Lončar, Hlebinska 23a, 10000 Zagreb punomoćnik sudionika u postupku INFARKT d.o.o.</item>
    </derivirana_varijabla>
  </DomainObject.Predmet.OstaliListFormatedWithAdress>
  <DomainObject.Predmet.OstaliListFormatedWithAdressOIB>
    <izvorni_sadrzaj>
      <item>Zvonimir Šmer, OIB 50395545019, Ljubljanska 24, 10431 Brezje punomoćnik sudionika u postupku INFARKT d.o.o.</item>
      <item>Krunoslav Lončar, OIB 04013578143, Hlebinska 23a, 10000 Zagreb punomoćnik sudionika u postupku INFARKT d.o.o.</item>
    </izvorni_sadrzaj>
    <derivirana_varijabla naziv="DomainObject.Predmet.OstaliListFormatedWithAdressOIB_1">
      <item>Zvonimir Šmer, OIB 50395545019, Ljubljanska 24, 10431 Brezje punomoćnik sudionika u postupku INFARKT d.o.o.</item>
      <item>Krunoslav Lončar, OIB 04013578143, Hlebinska 23a, 10000 Zagreb punomoćnik sudionika u postupku INFARKT d.o.o.</item>
    </derivirana_varijabla>
  </DomainObject.Predmet.OstaliListFormatedWithAdressOIB>
  <DomainObject.Predmet.OstaliListNazivFormated>
    <izvorni_sadrzaj>
      <item>Zvonimir Šmer</item>
      <item>Krunoslav Lončar</item>
    </izvorni_sadrzaj>
    <derivirana_varijabla naziv="DomainObject.Predmet.OstaliListNazivFormated_1">
      <item>Zvonimir Šmer</item>
      <item>Krunoslav Lončar</item>
    </derivirana_varijabla>
  </DomainObject.Predmet.OstaliListNazivFormated>
  <DomainObject.Predmet.OstaliListNazivFormatedOIB>
    <izvorni_sadrzaj>
      <item>Zvonimir Šmer, OIB 50395545019</item>
      <item>Krunoslav Lončar, OIB 04013578143</item>
    </izvorni_sadrzaj>
    <derivirana_varijabla naziv="DomainObject.Predmet.OstaliListNazivFormatedOIB_1">
      <item>Zvonimir Šmer, OIB 50395545019</item>
      <item>Krunoslav Lončar, OIB 04013578143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INFARKT d.o.o.</izvorni_sadrzaj>
    <derivirana_varijabla naziv="DomainObject.Predmet.ProtustrankaIDrugi_1">INFARKT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INFARKT d.o.o., OIB 92571669184, Trnsko 6/E, 10000 Zagreb</izvorni_sadrzaj>
    <derivirana_varijabla naziv="DomainObject.Predmet.ProtustrankaIDrugiAdressOIB_1">INFARKT d.o.o., OIB 92571669184, Trnsko 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INFARKT d.o.o.</item>
      <item>Zvonimir Šmer</item>
      <item>Krunoslav Lončar</item>
    </izvorni_sadrzaj>
    <derivirana_varijabla naziv="DomainObject.Predmet.SudioniciListNaziv_1">
      <item>FINA Regionalni centar Zagreb</item>
      <item>INFARKT d.o.o.</item>
      <item>Zvonimir Šmer</item>
      <item>Krunoslav Lončar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INFARKT d.o.o., OIB 92571669184, Trnsko 6/E,10000 Zagreb</item>
      <item>Zvonimir Šmer, OIB 50395545019, Ljubljanska 24,10431 Brezje</item>
      <item>Krunoslav Lončar, OIB 04013578143, Hlebinska 23a,10000 Zagreb</item>
    </izvorni_sadrzaj>
    <derivirana_varijabla naziv="DomainObject.Predmet.SudioniciListAdressOIB_1">
      <item>FINA Regionalni centar Zagreb, OIB 85821130368, Trg svibanjskih žrtava 1995. br. 1,10000 Zagreb</item>
      <item>INFARKT d.o.o., OIB 92571669184, Trnsko 6/E,10000 Zagreb</item>
      <item>Zvonimir Šmer, OIB 50395545019, Ljubljanska 24,10431 Brezje</item>
      <item>Krunoslav Lončar, OIB 04013578143, Hlebinska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92571669184</item>
      <item>, OIB 50395545019</item>
      <item>, OIB 04013578143</item>
    </izvorni_sadrzaj>
    <derivirana_varijabla naziv="DomainObject.Predmet.SudioniciListNazivOIB_1">
      <item>, OIB 85821130368</item>
      <item>, OIB 92571669184</item>
      <item>, OIB 50395545019</item>
      <item>, OIB 04013578143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B3083-493F-4BED-B6FF-A3E7C2A86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2089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2016-12-30T10:53:00Z</dcterms:created>
  <dc:creator>Sudsko vijeæe</dc:creator>
  <cp:lastModifiedBy>Višnja Svečak</cp:lastModifiedBy>
  <cp:lastPrinted>2016-12-30T10:55:00Z</cp:lastPrinted>
  <dcterms:modified xmlns:xsi="http://www.w3.org/2001/XMLSchema-instance" xsi:type="dcterms:W3CDTF">2016-12-30T10:55:00Z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