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9f88" w14:paraId="efc9f88" w:rsidRDefault="00560893" w:rsidP="00C52E7F" w:rsidR="00C52E7F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52E7F" w:rsidP="00C52E7F" w:rsidR="00C52E7F"/>
    <w:p w:rsidRDefault="00C52E7F" w:rsidP="00C52E7F" w:rsidR="00C52E7F"/>
    <w:p w:rsidRDefault="005A68E5" w:rsidP="00C52E7F" w:rsidR="005A68E5"/>
    <w:p w:rsidRDefault="005A68E5" w:rsidP="00C52E7F" w:rsidR="005A68E5"/>
    <w:p w:rsidRDefault="00C52E7F" w:rsidP="00C52E7F" w:rsidR="00732A3C">
      <w:r>
        <w:t>REPUBLIKA HRVATSKA</w:t>
      </w:r>
      <w:r>
        <w:br/>
        <w:t>TRGOVAČKI SUD U OSIJEKU</w:t>
      </w:r>
      <w:r>
        <w:br/>
        <w:t xml:space="preserve">STALNA SLUŽBA </w:t>
      </w:r>
    </w:p>
    <w:p w:rsidRDefault="00732A3C" w:rsidP="00C52E7F" w:rsidR="00C52E7F">
      <w:r>
        <w:t xml:space="preserve">U </w:t>
      </w:r>
      <w:r w:rsidR="00BD7C9D">
        <w:t>SLAVONSKOM BRODU</w:t>
      </w:r>
      <w:r w:rsidR="00C52E7F">
        <w:br/>
        <w:t xml:space="preserve">Trg pobjede 13.                                                                       </w:t>
      </w:r>
    </w:p>
    <w:p w:rsidRDefault="00C52E7F" w:rsidP="00C52E7F" w:rsidR="00C52E7F" w:rsidRPr="00510AD3">
      <w:pPr>
        <w:rPr>
          <w:b/>
        </w:rPr>
      </w:pPr>
      <w:r>
        <w:t xml:space="preserve">350000 Slavonski Brod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A68E5">
        <w:rPr>
          <w:b/>
        </w:rPr>
        <w:t>1735</w:t>
      </w:r>
      <w:r w:rsidRPr="00510AD3">
        <w:rPr>
          <w:b/>
        </w:rPr>
        <w:t>/201</w:t>
      </w:r>
      <w:r w:rsidR="00BD7C9D">
        <w:rPr>
          <w:b/>
        </w:rPr>
        <w:t>5</w:t>
      </w:r>
      <w:r w:rsidRPr="00510AD3">
        <w:rPr>
          <w:b/>
        </w:rPr>
        <w:t>-</w:t>
      </w:r>
      <w:r w:rsidR="005A68E5">
        <w:rPr>
          <w:b/>
        </w:rPr>
        <w:t>3</w:t>
      </w:r>
      <w:r w:rsidR="00836D7E">
        <w:rPr>
          <w:b/>
        </w:rPr>
        <w:t>7</w:t>
      </w:r>
    </w:p>
    <w:p w:rsidRDefault="00C52E7F" w:rsidP="00C52E7F" w:rsidR="00C52E7F">
      <w:pPr>
        <w:rPr>
          <w:b/>
        </w:rPr>
      </w:pPr>
    </w:p>
    <w:p w:rsidRDefault="00732A3C" w:rsidP="00C52E7F" w:rsidR="00732A3C" w:rsidRPr="00510AD3">
      <w:pPr>
        <w:rPr>
          <w:b/>
        </w:rPr>
      </w:pPr>
      <w:r>
        <w:rPr>
          <w:b/>
        </w:rPr>
        <w:t xml:space="preserve">                                        U  I M E  R E P U B L I K E  H R V A T S K E !</w:t>
      </w:r>
    </w:p>
    <w:p w:rsidRDefault="00C52E7F" w:rsidP="00C52E7F" w:rsidR="00C52E7F"/>
    <w:p w:rsidRDefault="00C52E7F" w:rsidP="00C52E7F" w:rsidR="00C52E7F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52E7F" w:rsidP="00C52E7F" w:rsidR="00C52E7F"/>
    <w:p w:rsidRDefault="00C52E7F" w:rsidP="00C52E7F" w:rsidR="00C52E7F">
      <w:r>
        <w:t xml:space="preserve">     TRGOVAČKI SUD U OSIJEKU STALNA SLUŽBA</w:t>
      </w:r>
      <w:r w:rsidR="00732A3C">
        <w:t xml:space="preserve"> TRGOVAČKOG SUDA U </w:t>
      </w:r>
      <w:r>
        <w:t xml:space="preserve"> SLAVONSK</w:t>
      </w:r>
      <w:r w:rsidR="00BD7C9D">
        <w:t>OM</w:t>
      </w:r>
      <w:r>
        <w:t xml:space="preserve"> BROD</w:t>
      </w:r>
      <w:r w:rsidR="00BD7C9D">
        <w:t>U</w:t>
      </w:r>
      <w:r>
        <w:t xml:space="preserve"> , po stečajnom sucu Davorinu Pavičić, u stečajnom postupku nad stečajnim dužnikom </w:t>
      </w:r>
      <w:r w:rsidR="005A68E5">
        <w:t>AGROEKONOMIJA</w:t>
      </w:r>
      <w:r w:rsidR="00BD7C9D">
        <w:t xml:space="preserve"> d.o.o. </w:t>
      </w:r>
      <w:r w:rsidR="005A68E5">
        <w:t xml:space="preserve">Staro </w:t>
      </w:r>
      <w:proofErr w:type="spellStart"/>
      <w:r w:rsidR="005A68E5">
        <w:t>Topolje</w:t>
      </w:r>
      <w:proofErr w:type="spellEnd"/>
      <w:r w:rsidR="00BD7C9D">
        <w:t xml:space="preserve">, </w:t>
      </w:r>
      <w:r w:rsidR="005A68E5">
        <w:t>Ive Lole Ribara 16</w:t>
      </w:r>
      <w:r w:rsidR="00732A3C">
        <w:t>,</w:t>
      </w:r>
      <w:r w:rsidR="00164B73">
        <w:t xml:space="preserve"> OIB:</w:t>
      </w:r>
      <w:r w:rsidR="00F14DB3">
        <w:t xml:space="preserve"> </w:t>
      </w:r>
      <w:r w:rsidR="005A68E5">
        <w:t>46050557817</w:t>
      </w:r>
      <w:r w:rsidR="00BD7C9D">
        <w:t xml:space="preserve">, </w:t>
      </w:r>
      <w:r>
        <w:t xml:space="preserve">  dana </w:t>
      </w:r>
      <w:r w:rsidR="00BD7C9D">
        <w:t>1</w:t>
      </w:r>
      <w:r w:rsidR="005A68E5">
        <w:t>5</w:t>
      </w:r>
      <w:r w:rsidR="00BD7C9D">
        <w:t xml:space="preserve">. </w:t>
      </w:r>
      <w:r w:rsidR="005A68E5">
        <w:t>prosinca</w:t>
      </w:r>
      <w:r w:rsidR="0085649F">
        <w:t xml:space="preserve"> </w:t>
      </w:r>
      <w:r>
        <w:t>201</w:t>
      </w:r>
      <w:r w:rsidR="0085649F">
        <w:t>6</w:t>
      </w:r>
      <w:r>
        <w:t>.g.</w:t>
      </w:r>
    </w:p>
    <w:p w:rsidRDefault="00C52E7F" w:rsidP="00C52E7F" w:rsidR="00C52E7F"/>
    <w:p w:rsidRDefault="00C52E7F" w:rsidP="00C52E7F" w:rsidR="00C52E7F">
      <w:pPr>
        <w:jc w:val="center"/>
      </w:pPr>
      <w:r>
        <w:t>r i j e š i o    j e</w:t>
      </w:r>
    </w:p>
    <w:p w:rsidRDefault="00C52E7F" w:rsidP="00C52E7F" w:rsidR="00C52E7F">
      <w:pPr>
        <w:jc w:val="center"/>
      </w:pPr>
    </w:p>
    <w:p w:rsidRDefault="0085649F" w:rsidP="00C52E7F" w:rsidR="0085649F">
      <w:r>
        <w:tab/>
        <w:t xml:space="preserve">Odbacuje se prijava tražbine vjerovnika </w:t>
      </w:r>
      <w:r w:rsidR="00836D7E">
        <w:t xml:space="preserve">Spektar Agrar d.o.o, Kralja Tomislava 69, </w:t>
      </w:r>
      <w:proofErr w:type="spellStart"/>
      <w:r w:rsidR="00836D7E">
        <w:t>Garčin</w:t>
      </w:r>
      <w:proofErr w:type="spellEnd"/>
      <w:r w:rsidR="00836D7E">
        <w:t>,</w:t>
      </w:r>
      <w:r w:rsidR="006B70DA">
        <w:t xml:space="preserve"> kao nepravovremena.</w:t>
      </w:r>
    </w:p>
    <w:p w:rsidRDefault="00C52E7F" w:rsidP="00C52E7F" w:rsidR="00C52E7F"/>
    <w:p w:rsidRDefault="00C52E7F" w:rsidP="00C52E7F" w:rsidR="00C52E7F">
      <w:pPr>
        <w:jc w:val="center"/>
      </w:pPr>
      <w:r>
        <w:t>O b r a z l o ž e n j e</w:t>
      </w:r>
    </w:p>
    <w:p w:rsidRDefault="006B70DA" w:rsidP="00C52E7F" w:rsidR="006B70DA">
      <w:pPr>
        <w:jc w:val="center"/>
      </w:pPr>
    </w:p>
    <w:p w:rsidRDefault="006B70DA" w:rsidP="006B70DA" w:rsidR="00FB693E">
      <w:r>
        <w:tab/>
        <w:t xml:space="preserve">Stečajni upravitelj izvijestio je sud da je </w:t>
      </w:r>
      <w:r w:rsidR="00836D7E">
        <w:t>7</w:t>
      </w:r>
      <w:r w:rsidR="00934A1C">
        <w:t xml:space="preserve">. </w:t>
      </w:r>
      <w:r w:rsidR="00560893">
        <w:t>rujna</w:t>
      </w:r>
      <w:r>
        <w:t xml:space="preserve"> 201</w:t>
      </w:r>
      <w:r w:rsidR="00560893">
        <w:t>6</w:t>
      </w:r>
      <w:r>
        <w:t xml:space="preserve">.g. zaprimio prijavu </w:t>
      </w:r>
      <w:r w:rsidR="00560893">
        <w:t xml:space="preserve"> </w:t>
      </w:r>
      <w:r w:rsidR="00FB693E">
        <w:t xml:space="preserve"> tražbine </w:t>
      </w:r>
      <w:r w:rsidR="00836D7E">
        <w:t xml:space="preserve">Spektar Agrar d.o.o, Kralja Tomislava 69, </w:t>
      </w:r>
      <w:proofErr w:type="spellStart"/>
      <w:r w:rsidR="00836D7E">
        <w:t>Garčin</w:t>
      </w:r>
      <w:proofErr w:type="spellEnd"/>
      <w:r w:rsidR="00560893">
        <w:t xml:space="preserve"> , a zadnji dan roka</w:t>
      </w:r>
      <w:r w:rsidR="00FB693E">
        <w:t xml:space="preserve"> za prijavu tražbine  ističe 30.08.2016.</w:t>
      </w:r>
      <w:r w:rsidR="00560893">
        <w:t xml:space="preserve"> </w:t>
      </w:r>
    </w:p>
    <w:p w:rsidRDefault="00FB693E" w:rsidP="00FB693E" w:rsidR="000E12D8">
      <w:pPr>
        <w:ind w:firstLine="708"/>
      </w:pPr>
      <w:r>
        <w:t>S</w:t>
      </w:r>
      <w:r w:rsidR="00560893">
        <w:t xml:space="preserve">tečajni postupak je otvoren 01.07.2016. te s istim danom objavljeno rješenje na e-oglasnoj ploči, pa je prijava tražbine izvršena nakon proteka roka od 60 dana od otvaranja stečajnog postupka, a što je vidljivo iz rješenja </w:t>
      </w:r>
      <w:proofErr w:type="spellStart"/>
      <w:r w:rsidR="00560893">
        <w:t>potražnice</w:t>
      </w:r>
      <w:proofErr w:type="spellEnd"/>
      <w:r w:rsidR="00560893">
        <w:t xml:space="preserve">  priložene u spisu</w:t>
      </w:r>
      <w:r>
        <w:t>.</w:t>
      </w:r>
      <w:r w:rsidR="00560893">
        <w:t xml:space="preserve"> </w:t>
      </w:r>
    </w:p>
    <w:p w:rsidRDefault="00FB693E" w:rsidP="00FB693E" w:rsidR="00560893">
      <w:pPr>
        <w:ind w:firstLine="708"/>
      </w:pPr>
      <w:r>
        <w:t>S</w:t>
      </w:r>
      <w:r w:rsidR="00560893">
        <w:t xml:space="preserve">toga </w:t>
      </w:r>
      <w:r>
        <w:t xml:space="preserve">je </w:t>
      </w:r>
      <w:r w:rsidR="00560893">
        <w:t>valjalo temeljem čl.257 st. 6, a u vezi čl.129 st. 1 Stečajnog zakona,odlučiti kao u izreci.</w:t>
      </w:r>
    </w:p>
    <w:p w:rsidRDefault="00560893" w:rsidP="006B70DA" w:rsidR="00560893"/>
    <w:p w:rsidRDefault="006B70DA" w:rsidP="006B70DA" w:rsidR="006B70DA"/>
    <w:p w:rsidRDefault="00C52E7F" w:rsidP="00C52E7F" w:rsidR="00C52E7F"/>
    <w:p w:rsidRDefault="00C52E7F" w:rsidP="00C52E7F" w:rsidR="00C52E7F">
      <w:r>
        <w:t xml:space="preserve">                             U Slavonskom Brodu, </w:t>
      </w:r>
      <w:r w:rsidR="005A68E5">
        <w:t>15</w:t>
      </w:r>
      <w:r w:rsidR="0085649F">
        <w:t xml:space="preserve">. </w:t>
      </w:r>
      <w:r w:rsidR="005A68E5">
        <w:t>prosinca</w:t>
      </w:r>
      <w:r>
        <w:t xml:space="preserve"> 201</w:t>
      </w:r>
      <w:r w:rsidR="0085649F">
        <w:t>6</w:t>
      </w:r>
      <w:r>
        <w:t>.</w:t>
      </w:r>
    </w:p>
    <w:p w:rsidRDefault="00C52E7F" w:rsidP="00C52E7F" w:rsidR="00C52E7F"/>
    <w:p w:rsidRDefault="00C52E7F" w:rsidP="00C52E7F" w:rsidR="00C52E7F">
      <w:r>
        <w:t xml:space="preserve">                                                                                                       Stečajni sudac:</w:t>
      </w:r>
    </w:p>
    <w:p w:rsidRDefault="00C52E7F" w:rsidP="00C52E7F" w:rsidR="00C52E7F"/>
    <w:p w:rsidRDefault="00C52E7F" w:rsidP="00C52E7F" w:rsidR="00C52E7F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52E7F" w:rsidP="00C52E7F" w:rsidR="00C52E7F">
      <w:r>
        <w:t>NAPUTAK O PRAVNOM LIJEKU :</w:t>
      </w:r>
    </w:p>
    <w:p w:rsidRDefault="00C52E7F" w:rsidP="00C52E7F" w:rsidR="00C52E7F">
      <w:r>
        <w:t>Protiv ove odluke dopuštena je žalba</w:t>
      </w:r>
    </w:p>
    <w:p w:rsidRDefault="00C52E7F" w:rsidP="00C52E7F" w:rsidR="00C52E7F">
      <w:r>
        <w:t xml:space="preserve">VTS RH Zagreb u roku od 8 dana po </w:t>
      </w:r>
    </w:p>
    <w:p w:rsidRDefault="00C52E7F" w:rsidP="00C52E7F" w:rsidR="00C52E7F">
      <w:r>
        <w:t>primitku prijepisa ove odluke putem ovoga</w:t>
      </w:r>
    </w:p>
    <w:p w:rsidRDefault="00C52E7F" w:rsidP="00C52E7F" w:rsidR="00C52E7F">
      <w:r>
        <w:t xml:space="preserve">suda u tri primjerka.    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>
      <w:r>
        <w:t>RJ/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>Rješenje nepravomoćno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 xml:space="preserve">Dostaviti </w:t>
      </w:r>
      <w:r w:rsidR="00836D7E">
        <w:t xml:space="preserve">Spektar Agrar d.o.o, Kralja Tomislava 69, </w:t>
      </w:r>
      <w:proofErr w:type="spellStart"/>
      <w:r w:rsidR="00836D7E">
        <w:t>Garčin</w:t>
      </w:r>
      <w:proofErr w:type="spellEnd"/>
    </w:p>
    <w:p w:rsidRDefault="0085649F" w:rsidP="00C52E7F" w:rsidR="0085649F">
      <w:pPr>
        <w:pStyle w:val="Odlomakpopisa1"/>
        <w:numPr>
          <w:ilvl w:val="0"/>
          <w:numId w:val="1"/>
        </w:numPr>
      </w:pPr>
      <w:r>
        <w:t>stečajnom upravitelju</w:t>
      </w:r>
    </w:p>
    <w:p w:rsidRDefault="00E42415" w:rsidP="00C52E7F" w:rsidR="00E42415">
      <w:pPr>
        <w:pStyle w:val="Odlomakpopisa1"/>
        <w:numPr>
          <w:ilvl w:val="0"/>
          <w:numId w:val="1"/>
        </w:numPr>
      </w:pPr>
      <w:r>
        <w:t>e-oglasna ploča</w:t>
      </w:r>
    </w:p>
    <w:p w:rsidRDefault="00C52E7F" w:rsidP="00C52E7F" w:rsidR="00C52E7F"/>
    <w:p w:rsidRDefault="00C52E7F" w:rsidP="00C52E7F" w:rsidR="00C52E7F"/>
    <w:p w:rsidRDefault="005A68E5" w:rsidP="00C52E7F" w:rsidR="00C52E7F">
      <w:r>
        <w:t>15</w:t>
      </w:r>
      <w:r w:rsidR="006B70DA">
        <w:t xml:space="preserve">. </w:t>
      </w:r>
      <w:r>
        <w:t>12</w:t>
      </w:r>
      <w:r w:rsidR="002A5ABF">
        <w:t>.</w:t>
      </w:r>
      <w:r w:rsidR="00C52E7F">
        <w:t>201</w:t>
      </w:r>
      <w:r w:rsidR="006B70DA">
        <w:t>6</w:t>
      </w:r>
      <w:r w:rsidR="00C52E7F">
        <w:t>.               S u d a c: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AC5142" w:rsidR="00AC5142"/>
    <w:sectPr w:rsidR="00AC5142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0915A9"/>
    <w:rsid w:val="000A1BE2"/>
    <w:rsid w:val="000E12D8"/>
    <w:rsid w:val="00137DB6"/>
    <w:rsid w:val="00164B73"/>
    <w:rsid w:val="001B7D0F"/>
    <w:rsid w:val="002A5ABF"/>
    <w:rsid w:val="0037228E"/>
    <w:rsid w:val="0042168E"/>
    <w:rsid w:val="004B2BD9"/>
    <w:rsid w:val="0055412E"/>
    <w:rsid w:val="00560893"/>
    <w:rsid w:val="005A68E5"/>
    <w:rsid w:val="00614F5B"/>
    <w:rsid w:val="006A2D3E"/>
    <w:rsid w:val="006B70DA"/>
    <w:rsid w:val="00732A3C"/>
    <w:rsid w:val="00794BBB"/>
    <w:rsid w:val="0081342C"/>
    <w:rsid w:val="00830545"/>
    <w:rsid w:val="008326F0"/>
    <w:rsid w:val="00836D7E"/>
    <w:rsid w:val="0085649F"/>
    <w:rsid w:val="00930397"/>
    <w:rsid w:val="00934A1C"/>
    <w:rsid w:val="009761F5"/>
    <w:rsid w:val="0099305E"/>
    <w:rsid w:val="00A37483"/>
    <w:rsid w:val="00AC5142"/>
    <w:rsid w:val="00B058D3"/>
    <w:rsid w:val="00B21054"/>
    <w:rsid w:val="00BD7C9D"/>
    <w:rsid w:val="00C253A0"/>
    <w:rsid w:val="00C52E7F"/>
    <w:rsid w:val="00CD01A0"/>
    <w:rsid w:val="00D400FE"/>
    <w:rsid w:val="00E42415"/>
    <w:rsid w:val="00EB3F9B"/>
    <w:rsid w:val="00EE0BEF"/>
    <w:rsid w:val="00EE71B3"/>
    <w:rsid w:val="00F14DB3"/>
    <w:rsid w:val="00FB693E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D0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D0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DE75B-168F-49CE-9B96-7DE8F5DD3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273</properties:Words>
  <properties:Characters>1274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2016-12-15T11:25:00Z</dcterms:created>
  <dc:creator>bconka</dc:creator>
  <cp:lastModifiedBy>wsadmin</cp:lastModifiedBy>
  <cp:lastPrinted>2016-12-15T11:25:00Z</cp:lastPrinted>
  <dcterms:modified xmlns:xsi="http://www.w3.org/2001/XMLSchema-instance" xsi:type="dcterms:W3CDTF">2016-12-15T11:48:00Z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