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2073" w14:paraId="dcb2073" w:rsidRDefault="00BD437A" w:rsidP="00BD437A" w:rsidR="00BD437A" w:rsidRPr="005653C1">
      <w:pPr>
        <w:jc w:val="both"/>
        <w15:collapsed w:val="false"/>
      </w:pPr>
      <w:bookmarkStart w:name="_GoBack" w:id="0"/>
      <w:bookmarkEnd w:id="0"/>
      <w:r w:rsidRPr="005653C1">
        <w:t xml:space="preserve">                 </w:t>
      </w:r>
      <w:r w:rsidRPr="005653C1">
        <w:rPr>
          <w:noProof/>
        </w:rPr>
        <w:drawing>
          <wp:inline distR="0" distL="0" distB="0" distT="0">
            <wp:extent cy="728938" cx="592531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002" cx="595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3C1">
        <w:t xml:space="preserve">                                                         </w:t>
      </w:r>
    </w:p>
    <w:p w:rsidRDefault="00BD437A" w:rsidP="00BD437A" w:rsidR="00BD437A" w:rsidRPr="005653C1">
      <w:r w:rsidRPr="005653C1">
        <w:t xml:space="preserve">    REPUBLIKA HRVATSKA</w:t>
      </w:r>
    </w:p>
    <w:p w:rsidRDefault="00BD437A" w:rsidP="00BD437A" w:rsidR="00BD437A" w:rsidRPr="005653C1">
      <w:r w:rsidRPr="005653C1">
        <w:t xml:space="preserve"> TRGOVAČKI SUD U PAZINU</w:t>
      </w:r>
    </w:p>
    <w:p w:rsidRDefault="00BD437A" w:rsidP="00BD437A" w:rsidR="00BD437A" w:rsidRPr="005653C1">
      <w:r w:rsidRPr="005653C1">
        <w:t xml:space="preserve">            Pazin, Dršćevka 1</w:t>
      </w:r>
    </w:p>
    <w:p w:rsidRDefault="00BD437A" w:rsidP="00BD437A" w:rsidR="00BD437A" w:rsidRPr="005653C1">
      <w:pPr>
        <w:jc w:val="center"/>
      </w:pPr>
    </w:p>
    <w:p w:rsidRDefault="00BD437A" w:rsidP="00BD437A" w:rsidR="00BD437A" w:rsidRPr="005653C1">
      <w:pPr>
        <w:jc w:val="center"/>
      </w:pPr>
      <w:r w:rsidRPr="005653C1">
        <w:t>R E P U B L I K A  H R V A T S K A</w:t>
      </w:r>
    </w:p>
    <w:p w:rsidRDefault="00BD437A" w:rsidP="00BD437A" w:rsidR="00BD437A" w:rsidRPr="005653C1">
      <w:pPr>
        <w:jc w:val="center"/>
      </w:pPr>
    </w:p>
    <w:p w:rsidRDefault="00BD437A" w:rsidP="00BD437A" w:rsidR="00BD437A" w:rsidRPr="005653C1">
      <w:pPr>
        <w:jc w:val="center"/>
      </w:pPr>
      <w:r w:rsidRPr="005653C1">
        <w:t>R J E Š E NJ E</w:t>
      </w:r>
    </w:p>
    <w:p w:rsidRDefault="00BD437A" w:rsidP="00BD437A" w:rsidR="00BD437A" w:rsidRPr="005653C1">
      <w:pPr>
        <w:jc w:val="center"/>
      </w:pPr>
    </w:p>
    <w:p w:rsidRDefault="00BD437A" w:rsidP="00BD437A" w:rsidR="00BD437A" w:rsidRPr="005653C1">
      <w:pPr>
        <w:ind w:firstLine="708"/>
        <w:jc w:val="both"/>
      </w:pPr>
      <w:r w:rsidRPr="005653C1">
        <w:t xml:space="preserve">Trgovački sud u Pazinu, po stečajnom sucu Damiru Rabaru, u stečajnom postupku nad dužnikom </w:t>
      </w:r>
      <w:r w:rsidR="00714F2A" w:rsidRPr="005653C1">
        <w:t>stečajna masa iza VILA MERLOT d.o.o. u stečaju, Pula, Ravenska 8, OIB: 58854633500</w:t>
      </w:r>
      <w:r w:rsidR="001001A0">
        <w:t>, 24</w:t>
      </w:r>
      <w:r w:rsidRPr="005653C1">
        <w:t xml:space="preserve">. </w:t>
      </w:r>
      <w:r w:rsidR="00714F2A" w:rsidRPr="005653C1">
        <w:t>t</w:t>
      </w:r>
      <w:r w:rsidR="002A345F" w:rsidRPr="005653C1">
        <w:t>r</w:t>
      </w:r>
      <w:r w:rsidR="008369B8" w:rsidRPr="005653C1">
        <w:t xml:space="preserve">avnja </w:t>
      </w:r>
      <w:r w:rsidRPr="005653C1">
        <w:t xml:space="preserve">2018. </w:t>
      </w:r>
    </w:p>
    <w:p w:rsidRDefault="00BD437A" w:rsidP="00BD437A" w:rsidR="00BD437A" w:rsidRPr="005653C1">
      <w:pPr>
        <w:ind w:firstLine="708"/>
        <w:jc w:val="both"/>
      </w:pPr>
    </w:p>
    <w:p w:rsidRDefault="00BD437A" w:rsidP="00BD437A" w:rsidR="00BD437A" w:rsidRPr="005653C1">
      <w:pPr>
        <w:jc w:val="center"/>
      </w:pPr>
      <w:r w:rsidRPr="005653C1">
        <w:t>r i j e š i o  j e</w:t>
      </w:r>
    </w:p>
    <w:p w:rsidRDefault="00BD437A" w:rsidP="00BD437A" w:rsidR="00BD437A" w:rsidRPr="005653C1"/>
    <w:p w:rsidRDefault="00BD437A" w:rsidP="00213619" w:rsidR="007C43C1" w:rsidRPr="005653C1">
      <w:pPr>
        <w:jc w:val="both"/>
      </w:pPr>
      <w:r w:rsidRPr="005653C1">
        <w:rPr>
          <w:bCs w:val="false"/>
        </w:rPr>
        <w:tab/>
        <w:t xml:space="preserve">I </w:t>
      </w:r>
      <w:r w:rsidRPr="005653C1">
        <w:rPr>
          <w:bCs w:val="false"/>
        </w:rPr>
        <w:tab/>
      </w:r>
      <w:r w:rsidR="00BC78B6" w:rsidRPr="005653C1">
        <w:t xml:space="preserve">Društvu </w:t>
      </w:r>
      <w:r w:rsidR="001001A0" w:rsidRPr="005653C1">
        <w:t xml:space="preserve">TAMARILIS PLAN </w:t>
      </w:r>
      <w:r w:rsidR="00BC78B6" w:rsidRPr="005653C1">
        <w:t>d.o.o.</w:t>
      </w:r>
      <w:r w:rsidRPr="005653C1">
        <w:t xml:space="preserve">, </w:t>
      </w:r>
      <w:r w:rsidR="002578A7" w:rsidRPr="005653C1">
        <w:t>Zlatarska 22</w:t>
      </w:r>
      <w:r w:rsidR="00BC78B6" w:rsidRPr="005653C1">
        <w:t xml:space="preserve">, </w:t>
      </w:r>
      <w:r w:rsidR="002578A7" w:rsidRPr="005653C1">
        <w:t>Zagreb</w:t>
      </w:r>
      <w:r w:rsidR="00BC78B6" w:rsidRPr="005653C1">
        <w:t xml:space="preserve">, </w:t>
      </w:r>
      <w:r w:rsidRPr="005653C1">
        <w:t xml:space="preserve">OIB: </w:t>
      </w:r>
      <w:r w:rsidR="002578A7" w:rsidRPr="005653C1">
        <w:t>97432258973</w:t>
      </w:r>
      <w:r w:rsidRPr="005653C1">
        <w:t>,</w:t>
      </w:r>
      <w:r w:rsidRPr="005653C1">
        <w:rPr>
          <w:i/>
        </w:rPr>
        <w:t xml:space="preserve"> </w:t>
      </w:r>
      <w:r w:rsidRPr="005653C1">
        <w:t>dosuđuj</w:t>
      </w:r>
      <w:r w:rsidR="002578A7" w:rsidRPr="005653C1">
        <w:t>u</w:t>
      </w:r>
      <w:r w:rsidRPr="005653C1">
        <w:t xml:space="preserve"> se nekretnin</w:t>
      </w:r>
      <w:r w:rsidR="002578A7" w:rsidRPr="005653C1">
        <w:t>e</w:t>
      </w:r>
      <w:r w:rsidRPr="005653C1">
        <w:t xml:space="preserve"> označena kao:</w:t>
      </w:r>
      <w:r w:rsidRPr="005653C1">
        <w:tab/>
      </w:r>
    </w:p>
    <w:p w:rsidRDefault="007C43C1" w:rsidP="007C43C1" w:rsidR="007C43C1" w:rsidRPr="005653C1">
      <w:pPr>
        <w:pStyle w:val="Odlomakpopisa"/>
        <w:numPr>
          <w:ilvl w:val="0"/>
          <w:numId w:val="2"/>
        </w:numPr>
        <w:contextualSpacing/>
        <w:jc w:val="both"/>
        <w:rPr>
          <w:rFonts w:hAnsi="Times New Roman" w:ascii="Times New Roman"/>
          <w:b w:val="false"/>
        </w:rPr>
      </w:pPr>
      <w:r w:rsidRPr="005653C1">
        <w:rPr>
          <w:rFonts w:hAnsi="Times New Roman" w:ascii="Times New Roman"/>
          <w:b w:val="false"/>
        </w:rPr>
        <w:t>k.č. br. 3018 i 3213, upisanih u z.k. ul. 962 k.o. Mrgani,</w:t>
      </w:r>
    </w:p>
    <w:p w:rsidRDefault="007C43C1" w:rsidP="007C43C1" w:rsidR="007C43C1" w:rsidRPr="005653C1">
      <w:pPr>
        <w:pStyle w:val="Odlomakpopisa"/>
        <w:numPr>
          <w:ilvl w:val="0"/>
          <w:numId w:val="2"/>
        </w:numPr>
        <w:contextualSpacing/>
        <w:jc w:val="both"/>
        <w:rPr>
          <w:rFonts w:hAnsi="Times New Roman" w:ascii="Times New Roman"/>
          <w:b w:val="false"/>
        </w:rPr>
      </w:pPr>
      <w:r w:rsidRPr="005653C1">
        <w:rPr>
          <w:rFonts w:hAnsi="Times New Roman" w:ascii="Times New Roman"/>
          <w:b w:val="false"/>
        </w:rPr>
        <w:t xml:space="preserve">k.č. br. 3211, upisane u z.k. ul. 326 k.o. Mrgani i </w:t>
      </w:r>
    </w:p>
    <w:p w:rsidRDefault="007C43C1" w:rsidP="007C43C1" w:rsidR="007C43C1" w:rsidRPr="005653C1">
      <w:pPr>
        <w:pStyle w:val="Odlomakpopisa"/>
        <w:numPr>
          <w:ilvl w:val="0"/>
          <w:numId w:val="2"/>
        </w:numPr>
        <w:contextualSpacing/>
        <w:jc w:val="both"/>
        <w:rPr>
          <w:rFonts w:hAnsi="Times New Roman" w:ascii="Times New Roman"/>
          <w:b w:val="false"/>
        </w:rPr>
      </w:pPr>
      <w:r w:rsidRPr="005653C1">
        <w:rPr>
          <w:rFonts w:hAnsi="Times New Roman" w:ascii="Times New Roman"/>
          <w:b w:val="false"/>
        </w:rPr>
        <w:t>k.č. br. 3210, upisane u z.k. ul. 946 k.o. Mrgani.</w:t>
      </w:r>
    </w:p>
    <w:p w:rsidRDefault="007C43C1" w:rsidP="00BD437A" w:rsidR="007C43C1" w:rsidRPr="005653C1">
      <w:pPr>
        <w:jc w:val="both"/>
      </w:pPr>
    </w:p>
    <w:p w:rsidRDefault="00BD437A" w:rsidP="00BD437A" w:rsidR="00BD437A" w:rsidRPr="005653C1">
      <w:pPr>
        <w:jc w:val="both"/>
        <w:rPr>
          <w:bCs w:val="false"/>
        </w:rPr>
      </w:pPr>
      <w:r w:rsidRPr="005653C1">
        <w:rPr>
          <w:bCs w:val="false"/>
        </w:rPr>
        <w:tab/>
        <w:t>II</w:t>
      </w:r>
      <w:r w:rsidRPr="005653C1">
        <w:rPr>
          <w:bCs w:val="false"/>
        </w:rPr>
        <w:tab/>
      </w:r>
      <w:r w:rsidR="001001A0" w:rsidRPr="005653C1">
        <w:t xml:space="preserve">TAMARILIS PLAN </w:t>
      </w:r>
      <w:r w:rsidR="00213619" w:rsidRPr="005653C1">
        <w:t>d.o.o., Zlatarska 22, Zagreb, OIB: 97432258973</w:t>
      </w:r>
      <w:r w:rsidRPr="005653C1">
        <w:t>, dužan je u roku od 30 dana od pravomoćnosti ovog rješenja  uplatiti razliku kupovnine preko iznosa uplaćene jamčevine (osiguranja), i to iznos od</w:t>
      </w:r>
      <w:r w:rsidRPr="005653C1">
        <w:rPr>
          <w:i/>
        </w:rPr>
        <w:t xml:space="preserve"> </w:t>
      </w:r>
      <w:r w:rsidR="00210A7C" w:rsidRPr="005653C1">
        <w:rPr>
          <w:bCs w:val="false"/>
        </w:rPr>
        <w:t xml:space="preserve">340.000,00 </w:t>
      </w:r>
      <w:r w:rsidRPr="005653C1">
        <w:t>kuna,</w:t>
      </w:r>
      <w:r w:rsidRPr="005653C1">
        <w:rPr>
          <w:i/>
        </w:rPr>
        <w:t xml:space="preserve"> </w:t>
      </w:r>
      <w:r w:rsidRPr="005653C1">
        <w:t xml:space="preserve"> na poseban račun Financijske agencije br. HR1123900011300028787, Model: HR11, poziv na broj </w:t>
      </w:r>
      <w:r w:rsidR="00F8017D" w:rsidRPr="005653C1">
        <w:t>71404</w:t>
      </w:r>
      <w:r w:rsidRPr="005653C1">
        <w:t>-</w:t>
      </w:r>
      <w:r w:rsidR="00F8017D" w:rsidRPr="005653C1">
        <w:t>27391</w:t>
      </w:r>
      <w:r w:rsidRPr="005653C1">
        <w:t>. Prilikom uplate potrebno je da uplatitelj u polje 71A na SWIFT-u ili na obrascu naloga za plaćanje u polje „Opcija troška“ naznači opciju „OUR“.</w:t>
      </w:r>
    </w:p>
    <w:p w:rsidRDefault="00BD437A" w:rsidP="00BD437A" w:rsidR="00BD437A" w:rsidRPr="005653C1">
      <w:pPr>
        <w:jc w:val="both"/>
      </w:pPr>
    </w:p>
    <w:p w:rsidRDefault="00BD437A" w:rsidP="00BD437A" w:rsidR="00BD437A" w:rsidRPr="005653C1">
      <w:pPr>
        <w:jc w:val="both"/>
      </w:pPr>
      <w:r w:rsidRPr="005653C1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BD437A" w:rsidP="00BD437A" w:rsidR="00BD437A" w:rsidRPr="005653C1">
      <w:pPr>
        <w:jc w:val="both"/>
      </w:pPr>
    </w:p>
    <w:p w:rsidRDefault="00BD437A" w:rsidP="00BD437A" w:rsidR="00BD437A" w:rsidRPr="005653C1">
      <w:pPr>
        <w:ind w:firstLine="708"/>
        <w:jc w:val="both"/>
      </w:pPr>
      <w:r w:rsidRPr="005653C1">
        <w:t>III</w:t>
      </w:r>
      <w:r w:rsidRPr="005653C1">
        <w:tab/>
        <w:t xml:space="preserve">Nakon što ovo rješenje postane pravomoćno i nakon što </w:t>
      </w:r>
      <w:r w:rsidR="001001A0" w:rsidRPr="005653C1">
        <w:t>TAMARILIS PLAN</w:t>
      </w:r>
      <w:r w:rsidR="00213619" w:rsidRPr="005653C1">
        <w:t xml:space="preserve"> d.o.o., Zlatarska 22, Zagreb, OIB: 97432258973</w:t>
      </w:r>
      <w:r w:rsidRPr="005653C1">
        <w:t>, uplati iznos iz točke II ovog rješenja, upisat će se u zemljišnoj knjizi u njegovu korist pravo vlasništva na nekretninama iz točke I ovog rješenja te će se iz zemljišne knjige brisati sljedeći tereti:</w:t>
      </w:r>
    </w:p>
    <w:p w:rsidRDefault="00BD437A" w:rsidP="00BD437A" w:rsidR="00BD437A" w:rsidRPr="005653C1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</w:pPr>
      <w:r w:rsidRPr="005653C1">
        <w:tab/>
      </w:r>
      <w:r w:rsidRPr="005653C1">
        <w:tab/>
      </w:r>
      <w:r w:rsidRPr="005653C1">
        <w:tab/>
      </w:r>
      <w:r w:rsidRPr="005653C1">
        <w:tab/>
      </w:r>
    </w:p>
    <w:p w:rsidRDefault="0080646A" w:rsidP="00BD437A" w:rsidR="0080646A" w:rsidRPr="005653C1">
      <w:pPr>
        <w:numPr>
          <w:ilvl w:val="0"/>
          <w:numId w:val="1"/>
        </w:numPr>
        <w:jc w:val="both"/>
      </w:pPr>
      <w:r w:rsidRPr="005653C1">
        <w:t xml:space="preserve">Temeljem predugovora o kupoprodaji od 17.05.2004., Specijalne punomoći od 05.05. 2004. Predugovora o kupoprodaji od 17.05.2004., Predugovora o kupoprodaji nekretnina od 17.05.2004., Specijalne punomoći od 13.05.2004 i punomoći od 20.04.2004. uknjiženo je pravo zaloga radi osiguranja povrata dvostrukog iznosa kapare u iznosu od šesttisuća EUR-a za korist </w:t>
      </w:r>
      <w:r w:rsidRPr="005653C1">
        <w:rPr>
          <w:bCs w:val="false"/>
        </w:rPr>
        <w:t>KEMP STEPHEN, UK, THERE COTTAGES, LODDINGTON ROAD, TILTON ON THE HILL LEICESTER LE 7 9DE,</w:t>
      </w:r>
    </w:p>
    <w:p w:rsidRDefault="004C4A8C" w:rsidP="005653C1" w:rsidR="00BD437A" w:rsidRPr="005653C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653C1">
        <w:rPr>
          <w:rFonts w:hAnsi="Times New Roman" w:ascii="Times New Roman"/>
          <w:b w:val="false"/>
        </w:rPr>
        <w:t xml:space="preserve">Temeljem pravomoćnog Rješenja Trgovačkog suda u Pazinu posl. br. 1 St-920/16-16 od 6. prosinca 2016. zabilježeno je rješenje o </w:t>
      </w:r>
      <w:r w:rsidR="005653C1" w:rsidRPr="005653C1">
        <w:rPr>
          <w:rFonts w:hAnsi="Times New Roman" w:ascii="Times New Roman"/>
          <w:b w:val="false"/>
        </w:rPr>
        <w:t>otvaranju stečajnog postupka.</w:t>
      </w:r>
    </w:p>
    <w:p w:rsidRDefault="00BD437A" w:rsidP="00BD437A" w:rsidR="00BD437A" w:rsidRPr="005653C1">
      <w:pPr>
        <w:numPr>
          <w:ilvl w:val="0"/>
          <w:numId w:val="1"/>
        </w:numPr>
        <w:jc w:val="both"/>
      </w:pPr>
      <w:r w:rsidRPr="005653C1">
        <w:lastRenderedPageBreak/>
        <w:t>Temeljem pravomoćnog Rješenja Trgovačkog suda u Pazinu posl. br. 1 St-</w:t>
      </w:r>
      <w:r w:rsidR="00931274" w:rsidRPr="005653C1">
        <w:t>920</w:t>
      </w:r>
      <w:r w:rsidRPr="005653C1">
        <w:t>/16-</w:t>
      </w:r>
      <w:r w:rsidR="008C7902" w:rsidRPr="005653C1">
        <w:t xml:space="preserve">25 </w:t>
      </w:r>
      <w:r w:rsidRPr="005653C1">
        <w:t xml:space="preserve">od </w:t>
      </w:r>
      <w:r w:rsidR="008C7902" w:rsidRPr="005653C1">
        <w:t>27</w:t>
      </w:r>
      <w:r w:rsidRPr="005653C1">
        <w:t xml:space="preserve">. </w:t>
      </w:r>
      <w:r w:rsidR="008C7902" w:rsidRPr="005653C1">
        <w:t xml:space="preserve">ožujka </w:t>
      </w:r>
      <w:r w:rsidRPr="005653C1">
        <w:t>2017. zabilježeno je rješenje o prodaji nekretnina,</w:t>
      </w:r>
    </w:p>
    <w:p w:rsidRDefault="00BD437A" w:rsidP="00BD437A" w:rsidR="00BD437A" w:rsidRPr="005653C1">
      <w:pPr>
        <w:numPr>
          <w:ilvl w:val="0"/>
          <w:numId w:val="1"/>
        </w:numPr>
        <w:jc w:val="both"/>
      </w:pPr>
      <w:r w:rsidRPr="005653C1">
        <w:t>zabilježba dosude iz točke V izreke ovog rješenja.</w:t>
      </w:r>
    </w:p>
    <w:p w:rsidRDefault="00BD437A" w:rsidP="00BD437A" w:rsidR="00BD437A" w:rsidRPr="005653C1">
      <w:pPr>
        <w:ind w:firstLine="708"/>
        <w:jc w:val="both"/>
      </w:pPr>
    </w:p>
    <w:p w:rsidRDefault="00BD437A" w:rsidP="00BD437A" w:rsidR="00BD437A" w:rsidRPr="005653C1">
      <w:pPr>
        <w:ind w:firstLine="708"/>
        <w:jc w:val="both"/>
      </w:pPr>
      <w:r w:rsidRPr="005653C1">
        <w:t>IV</w:t>
      </w:r>
      <w:r w:rsidRPr="005653C1">
        <w:tab/>
        <w:t xml:space="preserve">Nekretnina iz točke I izreke ovog rješenja predati </w:t>
      </w:r>
      <w:r w:rsidR="00AC206A" w:rsidRPr="005653C1">
        <w:t xml:space="preserve">će se </w:t>
      </w:r>
      <w:r w:rsidR="001001A0" w:rsidRPr="005653C1">
        <w:t xml:space="preserve">TAMARILIS PLAN </w:t>
      </w:r>
      <w:r w:rsidR="00293CF0" w:rsidRPr="005653C1">
        <w:t>d.o.o., Zlatarska 22, Zagreb, OIB: 97432258973</w:t>
      </w:r>
      <w:r w:rsidRPr="005653C1">
        <w:t xml:space="preserve">, nakon što ona uplati iznos iz točke II izreke ovog rješenja i nakon što ovo rješenje postane pravomoćno. </w:t>
      </w:r>
    </w:p>
    <w:p w:rsidRDefault="00BD437A" w:rsidP="00BD437A" w:rsidR="00BD437A" w:rsidRPr="005653C1">
      <w:pPr>
        <w:jc w:val="both"/>
      </w:pPr>
    </w:p>
    <w:p w:rsidRDefault="00BD437A" w:rsidP="00BD437A" w:rsidR="00BD437A" w:rsidRPr="005653C1">
      <w:pPr>
        <w:ind w:firstLine="708"/>
        <w:jc w:val="both"/>
      </w:pPr>
      <w:r w:rsidRPr="005653C1">
        <w:t>V</w:t>
      </w:r>
      <w:r w:rsidRPr="005653C1">
        <w:tab/>
        <w:t xml:space="preserve">Nalaže se zemljišnoknjižnom odjelu u </w:t>
      </w:r>
      <w:r w:rsidR="00746500" w:rsidRPr="005653C1">
        <w:t>Rovinju</w:t>
      </w:r>
      <w:r w:rsidRPr="005653C1">
        <w:t xml:space="preserve"> Općinskog suda u Puli – Pola da u zemljišnoj knjizi upiše zabilježbu dosude na nekretninama iz točke I izreke ovog rješenja.</w:t>
      </w:r>
    </w:p>
    <w:p w:rsidRDefault="00BD437A" w:rsidP="00BD437A" w:rsidR="00BD437A" w:rsidRPr="005653C1">
      <w:pPr>
        <w:ind w:firstLine="708"/>
        <w:jc w:val="both"/>
      </w:pPr>
    </w:p>
    <w:p w:rsidRDefault="00BD437A" w:rsidP="00BD437A" w:rsidR="00BD437A" w:rsidRPr="005653C1">
      <w:pPr>
        <w:ind w:firstLine="708"/>
        <w:jc w:val="both"/>
      </w:pPr>
      <w:r w:rsidRPr="005653C1">
        <w:t>VI</w:t>
      </w:r>
      <w:r w:rsidRPr="005653C1">
        <w:tab/>
        <w:t xml:space="preserve">Nalaže se stečajnom upravitelju </w:t>
      </w:r>
      <w:r w:rsidR="00746500" w:rsidRPr="005653C1">
        <w:t>Jasmini Lichtenberg iz Pule, Ravenska 8,</w:t>
      </w:r>
      <w:r w:rsidRPr="005653C1">
        <w:t xml:space="preserve"> da u roku od osam dana od dana pravomoćnosti ovog rješenja dostavi sudu obračun troškova unovčenja nekretnine (čl. 254. Stečajnog zakona).</w:t>
      </w:r>
    </w:p>
    <w:p w:rsidRDefault="00B05912" w:rsidP="00BD437A" w:rsidR="00B05912" w:rsidRPr="005653C1"/>
    <w:p w:rsidRDefault="00BD437A" w:rsidP="00BD437A" w:rsidR="00BD437A" w:rsidRPr="005653C1">
      <w:pPr>
        <w:jc w:val="center"/>
      </w:pPr>
      <w:r w:rsidRPr="005653C1">
        <w:t>Obrazloženje</w:t>
      </w:r>
    </w:p>
    <w:p w:rsidRDefault="00BD437A" w:rsidP="00BD437A" w:rsidR="00BD437A" w:rsidRPr="005653C1">
      <w:pPr>
        <w:ind w:left="360"/>
        <w:jc w:val="both"/>
      </w:pPr>
    </w:p>
    <w:p w:rsidRDefault="00BD437A" w:rsidP="00BD437A" w:rsidR="00BD437A" w:rsidRPr="005653C1">
      <w:pPr>
        <w:jc w:val="both"/>
      </w:pPr>
      <w:r w:rsidRPr="005653C1">
        <w:tab/>
        <w:t>Ovosudnim zaključkom o prodaji posl.br. 1 St-</w:t>
      </w:r>
      <w:r w:rsidR="00EF6BC1" w:rsidRPr="005653C1">
        <w:t>920</w:t>
      </w:r>
      <w:r w:rsidRPr="005653C1">
        <w:t>/16-</w:t>
      </w:r>
      <w:r w:rsidR="00EF6BC1" w:rsidRPr="005653C1">
        <w:t>41</w:t>
      </w:r>
      <w:r w:rsidRPr="005653C1">
        <w:t xml:space="preserve"> od </w:t>
      </w:r>
      <w:r w:rsidR="00EF6BC1" w:rsidRPr="005653C1">
        <w:t>5</w:t>
      </w:r>
      <w:r w:rsidRPr="005653C1">
        <w:t xml:space="preserve">. </w:t>
      </w:r>
      <w:r w:rsidR="00EF6BC1" w:rsidRPr="005653C1">
        <w:t xml:space="preserve">listopada </w:t>
      </w:r>
      <w:r w:rsidRPr="005653C1">
        <w:t xml:space="preserve">2017., na temelju odredbe čl. 247. st. 3. Stečajnog zakona (dalje: SZ), utvrđena je vrijednost nekretnina stečajnog dužnika označene u točki I izreke na iznos od </w:t>
      </w:r>
      <w:r w:rsidR="00EF6BC1" w:rsidRPr="005653C1">
        <w:t xml:space="preserve">850.000,00 </w:t>
      </w:r>
      <w:r w:rsidRPr="005653C1">
        <w:t>kn, te da će prodaju nekretnina provesti Financijska agencija elektroničkom javnom dražbom uz odgovarajuću primjenu pravila ovršnoga postupka o ovrsi na nekretnini.</w:t>
      </w:r>
    </w:p>
    <w:p w:rsidRDefault="00BD437A" w:rsidP="00BD437A" w:rsidR="00BD437A" w:rsidRPr="005653C1">
      <w:pPr>
        <w:ind w:firstLine="708"/>
        <w:jc w:val="both"/>
      </w:pPr>
    </w:p>
    <w:p w:rsidRDefault="00BD437A" w:rsidP="00BD437A" w:rsidR="00BD437A" w:rsidRPr="005653C1">
      <w:pPr>
        <w:ind w:firstLine="708"/>
        <w:jc w:val="both"/>
      </w:pPr>
      <w:r w:rsidRPr="005653C1">
        <w:t xml:space="preserve">Nakon završetka elektroničke javne dražbe Financijska agencija je, </w:t>
      </w:r>
      <w:r w:rsidR="007F7DF2" w:rsidRPr="005653C1">
        <w:t>20</w:t>
      </w:r>
      <w:r w:rsidRPr="005653C1">
        <w:t xml:space="preserve">. </w:t>
      </w:r>
      <w:r w:rsidR="00883B91" w:rsidRPr="005653C1">
        <w:t xml:space="preserve">travnja </w:t>
      </w:r>
      <w:r w:rsidRPr="005653C1">
        <w:t>2018., dostavila sudu izvještaj o provedenoj elektroničkoj javnoj dražbi.</w:t>
      </w:r>
    </w:p>
    <w:p w:rsidRDefault="00BD437A" w:rsidP="00BD437A" w:rsidR="00BD437A" w:rsidRPr="005653C1">
      <w:pPr>
        <w:ind w:firstLine="708"/>
        <w:jc w:val="both"/>
      </w:pPr>
    </w:p>
    <w:p w:rsidRDefault="00BD437A" w:rsidP="00BD437A" w:rsidR="00BD437A" w:rsidRPr="005653C1">
      <w:pPr>
        <w:jc w:val="both"/>
        <w:rPr>
          <w:bCs w:val="false"/>
        </w:rPr>
      </w:pPr>
      <w:r w:rsidRPr="005653C1">
        <w:tab/>
        <w:t xml:space="preserve">Na temelju tog izvještaja sudac je utvrdio da je kupac </w:t>
      </w:r>
      <w:r w:rsidR="001001A0" w:rsidRPr="005653C1">
        <w:t xml:space="preserve">TAMARILIS PLAN </w:t>
      </w:r>
      <w:r w:rsidR="007F7DF2" w:rsidRPr="005653C1">
        <w:t>d.o.o., Zlatarska 22, Zagreb, OIB: 97432258973</w:t>
      </w:r>
      <w:r w:rsidRPr="005653C1">
        <w:t xml:space="preserve"> ponudio najveću cijenu u iznosu od </w:t>
      </w:r>
      <w:r w:rsidR="00210A7C" w:rsidRPr="005653C1">
        <w:t>425.000</w:t>
      </w:r>
      <w:r w:rsidRPr="005653C1">
        <w:t>,00 kuna te da su ispunjene pretpostavke da mu se dosudi nekretnina (čl. 103. st. 3. Ovršnog zakona, dalje: OZ, vezano uz čl. 247. st. 1. SZ-a).</w:t>
      </w:r>
    </w:p>
    <w:p w:rsidRDefault="00BD437A" w:rsidP="00BD437A" w:rsidR="00BD437A" w:rsidRPr="005653C1">
      <w:pPr>
        <w:ind w:firstLine="708"/>
        <w:jc w:val="both"/>
      </w:pPr>
    </w:p>
    <w:p w:rsidRDefault="00BD437A" w:rsidP="00BD437A" w:rsidR="00BD437A" w:rsidRPr="005653C1">
      <w:pPr>
        <w:jc w:val="both"/>
        <w:rPr>
          <w:bCs w:val="false"/>
        </w:rPr>
      </w:pPr>
      <w:r w:rsidRPr="005653C1">
        <w:tab/>
        <w:t xml:space="preserve">Iz izvještaja Financijske agencije o provedenoj elektroničkoj javnoj dražbi od </w:t>
      </w:r>
      <w:r w:rsidR="00883B91" w:rsidRPr="005653C1">
        <w:t>18</w:t>
      </w:r>
      <w:r w:rsidRPr="005653C1">
        <w:t xml:space="preserve">. </w:t>
      </w:r>
      <w:r w:rsidR="00883B91" w:rsidRPr="005653C1">
        <w:t xml:space="preserve">travnja </w:t>
      </w:r>
      <w:r w:rsidRPr="005653C1">
        <w:t xml:space="preserve">2018. proizlazi da je ponuditelj </w:t>
      </w:r>
      <w:r w:rsidR="001001A0" w:rsidRPr="005653C1">
        <w:t xml:space="preserve">TAMARILIS PLAN </w:t>
      </w:r>
      <w:r w:rsidR="007F7DF2" w:rsidRPr="005653C1">
        <w:t>d.o.o., Zlatarska 22, Zagreb, OIB: 97432258973</w:t>
      </w:r>
      <w:r w:rsidRPr="005653C1">
        <w:t xml:space="preserve">, uplatio jamčevinu za sudjelovanje na predmetnoj javnoj dražbi u iznosu od </w:t>
      </w:r>
      <w:r w:rsidR="00210A7C" w:rsidRPr="005653C1">
        <w:t>85.000</w:t>
      </w:r>
      <w:r w:rsidR="00C63F51" w:rsidRPr="005653C1">
        <w:t xml:space="preserve">,00 </w:t>
      </w:r>
      <w:r w:rsidRPr="005653C1">
        <w:t xml:space="preserve">kuna, pa je dužan je uplatiti još razliku kupovnine u iznosu od </w:t>
      </w:r>
      <w:r w:rsidR="00210A7C" w:rsidRPr="005653C1">
        <w:rPr>
          <w:bCs w:val="false"/>
        </w:rPr>
        <w:t xml:space="preserve">340.000,00 </w:t>
      </w:r>
      <w:r w:rsidRPr="005653C1">
        <w:t>kuna.</w:t>
      </w:r>
    </w:p>
    <w:p w:rsidRDefault="00BD437A" w:rsidP="00BD437A" w:rsidR="00BD437A" w:rsidRPr="005653C1">
      <w:pPr>
        <w:ind w:firstLine="708"/>
        <w:jc w:val="both"/>
      </w:pPr>
    </w:p>
    <w:p w:rsidRDefault="00BD437A" w:rsidP="00BD437A" w:rsidR="00BD437A" w:rsidRPr="005653C1">
      <w:pPr>
        <w:ind w:firstLine="708"/>
        <w:jc w:val="both"/>
      </w:pPr>
      <w:r w:rsidRPr="005653C1">
        <w:t xml:space="preserve"> Slijedom svega navedenog, a temeljem čl. 103. st. 3., 4. i 5., čl. 106. i čl. 108. OZ-a sve vezano uz čl. 247. SZ-a, odlučeno je kao u točkama I – IV izreke ovog rješenja.</w:t>
      </w:r>
    </w:p>
    <w:p w:rsidRDefault="00BD437A" w:rsidP="00BD437A" w:rsidR="00BD437A" w:rsidRPr="005653C1">
      <w:pPr>
        <w:ind w:firstLine="708"/>
        <w:jc w:val="both"/>
      </w:pPr>
    </w:p>
    <w:p w:rsidRDefault="00BD437A" w:rsidP="00BD437A" w:rsidR="00BD437A" w:rsidRPr="005653C1">
      <w:pPr>
        <w:ind w:firstLine="708"/>
        <w:jc w:val="both"/>
      </w:pPr>
      <w:r w:rsidRPr="005653C1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5653C1">
          <w:t>89. st</w:t>
        </w:r>
      </w:smartTag>
      <w:r w:rsidRPr="005653C1">
        <w:t xml:space="preserve">. 1. </w:t>
      </w:r>
      <w:smartTag w:element="zakoni" w:uri="http://www.java.hr/xml/smarttags/zakoni">
        <w:r w:rsidRPr="005653C1">
          <w:t>Zakona o zemljišnim knjigama</w:t>
        </w:r>
      </w:smartTag>
      <w:r w:rsidRPr="005653C1">
        <w:t xml:space="preserve"> odlučeno je kao u točki V izreke ovog rješenja. </w:t>
      </w:r>
    </w:p>
    <w:p w:rsidRDefault="00BD437A" w:rsidP="00BD437A" w:rsidR="00BD437A" w:rsidRPr="005653C1">
      <w:pPr>
        <w:jc w:val="both"/>
      </w:pPr>
    </w:p>
    <w:p w:rsidRDefault="00BD437A" w:rsidP="00BD437A" w:rsidR="00BD437A" w:rsidRPr="005653C1">
      <w:pPr>
        <w:ind w:firstLine="708"/>
        <w:jc w:val="both"/>
      </w:pPr>
      <w:r w:rsidRPr="005653C1">
        <w:t xml:space="preserve">Na temelju čl. 254. SZ-a odlučeno je kao u točki VI izreke ovog rješenja. </w:t>
      </w:r>
    </w:p>
    <w:p w:rsidRDefault="00BD437A" w:rsidP="00BD437A" w:rsidR="00BD437A" w:rsidRPr="005653C1">
      <w:pPr>
        <w:jc w:val="both"/>
      </w:pPr>
    </w:p>
    <w:p w:rsidRDefault="00BD437A" w:rsidP="00BD437A" w:rsidR="00BD437A" w:rsidRPr="005653C1">
      <w:pPr>
        <w:jc w:val="center"/>
      </w:pPr>
      <w:r w:rsidRPr="005653C1">
        <w:t xml:space="preserve">U Pazinu, </w:t>
      </w:r>
      <w:r w:rsidR="008369B8" w:rsidRPr="005653C1">
        <w:t>2</w:t>
      </w:r>
      <w:r w:rsidR="001001A0">
        <w:t>4</w:t>
      </w:r>
      <w:r w:rsidRPr="005653C1">
        <w:t xml:space="preserve">. </w:t>
      </w:r>
      <w:r w:rsidR="00210A7C" w:rsidRPr="005653C1">
        <w:t>t</w:t>
      </w:r>
      <w:r w:rsidR="008369B8" w:rsidRPr="005653C1">
        <w:t xml:space="preserve">ravnja </w:t>
      </w:r>
      <w:r w:rsidRPr="005653C1">
        <w:t>2018.</w:t>
      </w:r>
    </w:p>
    <w:p w:rsidRDefault="00BD437A" w:rsidP="00BD437A" w:rsidR="00BD437A" w:rsidRPr="005653C1"/>
    <w:p w:rsidRDefault="00BD437A" w:rsidP="00BD437A" w:rsidR="00BD437A" w:rsidRPr="005653C1">
      <w:r w:rsidRPr="005653C1">
        <w:t xml:space="preserve">                                                                                                      Stečajni sudac</w:t>
      </w:r>
    </w:p>
    <w:p w:rsidRDefault="00BD437A" w:rsidP="00BD437A" w:rsidR="00BD437A" w:rsidRPr="005653C1">
      <w:pPr>
        <w:ind w:firstLine="708"/>
      </w:pPr>
      <w:r w:rsidRPr="005653C1">
        <w:tab/>
      </w:r>
      <w:r w:rsidRPr="005653C1">
        <w:tab/>
      </w:r>
      <w:r w:rsidRPr="005653C1">
        <w:tab/>
      </w:r>
      <w:r w:rsidRPr="005653C1">
        <w:tab/>
      </w:r>
      <w:r w:rsidRPr="005653C1">
        <w:tab/>
        <w:t xml:space="preserve">   </w:t>
      </w:r>
    </w:p>
    <w:p w:rsidRDefault="00BD437A" w:rsidP="00BD437A" w:rsidR="00BD437A" w:rsidRPr="005653C1">
      <w:pPr>
        <w:ind w:firstLine="708"/>
      </w:pPr>
      <w:r w:rsidRPr="005653C1">
        <w:t xml:space="preserve">                   </w:t>
      </w:r>
      <w:r w:rsidRPr="005653C1">
        <w:tab/>
      </w:r>
      <w:r w:rsidRPr="005653C1">
        <w:tab/>
      </w:r>
      <w:r w:rsidRPr="005653C1">
        <w:tab/>
      </w:r>
      <w:r w:rsidRPr="005653C1">
        <w:tab/>
      </w:r>
      <w:r w:rsidRPr="005653C1">
        <w:tab/>
      </w:r>
      <w:r w:rsidRPr="005653C1">
        <w:tab/>
        <w:t xml:space="preserve"> </w:t>
      </w:r>
      <w:r w:rsidR="002034F0">
        <w:t xml:space="preserve">  </w:t>
      </w:r>
      <w:r w:rsidRPr="005653C1">
        <w:t xml:space="preserve">    </w:t>
      </w:r>
      <w:r w:rsidR="001001A0">
        <w:t>Damir Rabar</w:t>
      </w:r>
      <w:r w:rsidR="0033206D">
        <w:t>, v.r.</w:t>
      </w:r>
    </w:p>
    <w:p w:rsidRDefault="00BD437A" w:rsidP="00BD437A" w:rsidR="00BD437A" w:rsidRPr="005653C1"/>
    <w:p w:rsidRDefault="00BD437A" w:rsidP="00BD437A" w:rsidR="00BD437A" w:rsidRPr="005653C1">
      <w:r w:rsidRPr="005653C1">
        <w:t>UPUTA O PRAVNOM LIJEKU</w:t>
      </w:r>
    </w:p>
    <w:p w:rsidRDefault="00BD437A" w:rsidP="00BD437A" w:rsidR="00BD437A" w:rsidRPr="005653C1">
      <w:pPr>
        <w:jc w:val="both"/>
      </w:pPr>
      <w:r w:rsidRPr="005653C1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BD437A" w:rsidP="00BD437A" w:rsidR="00BD437A" w:rsidRPr="005653C1"/>
    <w:p w:rsidRDefault="00BD437A" w:rsidP="00BD437A" w:rsidR="00BD437A" w:rsidRPr="005653C1">
      <w:r w:rsidRPr="005653C1">
        <w:t>DNA:</w:t>
      </w:r>
    </w:p>
    <w:p w:rsidRDefault="00BD437A" w:rsidP="00BD437A" w:rsidR="00BD437A" w:rsidRPr="005653C1">
      <w:r w:rsidRPr="005653C1">
        <w:t xml:space="preserve">- </w:t>
      </w:r>
      <w:r w:rsidR="001001A0">
        <w:t>e-</w:t>
      </w:r>
      <w:r w:rsidRPr="005653C1">
        <w:t>oglasna ploča suda 8 dana,</w:t>
      </w:r>
    </w:p>
    <w:p w:rsidRDefault="001001A0" w:rsidP="00BD437A" w:rsidR="00BD437A" w:rsidRPr="005653C1">
      <w:r>
        <w:t>- Financijska agencija</w:t>
      </w:r>
      <w:r w:rsidR="00BD437A" w:rsidRPr="005653C1">
        <w:t>, Rijeka, F. Kurelca 8, radi objave na mrežnim stranicama (čl. 103. st. 4. OZ-a)</w:t>
      </w:r>
    </w:p>
    <w:p w:rsidRDefault="00BD437A" w:rsidP="00BD437A" w:rsidR="00BD437A" w:rsidRPr="005653C1">
      <w:r w:rsidRPr="005653C1">
        <w:t xml:space="preserve">- stečajni upravitelj </w:t>
      </w:r>
      <w:r w:rsidR="00746500" w:rsidRPr="005653C1">
        <w:t xml:space="preserve">Jasmina Lichtenberg iz Pule, Ravenska 8, </w:t>
      </w:r>
    </w:p>
    <w:p w:rsidRDefault="00BD437A" w:rsidP="00293CF0" w:rsidR="00293CF0">
      <w:r w:rsidRPr="005653C1">
        <w:t xml:space="preserve">- </w:t>
      </w:r>
      <w:r w:rsidR="001001A0" w:rsidRPr="005653C1">
        <w:t xml:space="preserve">TAMARILIS PLAN </w:t>
      </w:r>
      <w:r w:rsidR="00293CF0" w:rsidRPr="005653C1">
        <w:t>d.o.o., Zlatar</w:t>
      </w:r>
      <w:r w:rsidR="00B05912">
        <w:t>ska 22, Zagreb,</w:t>
      </w:r>
    </w:p>
    <w:p w:rsidRDefault="00B05912" w:rsidP="00293CF0" w:rsidR="00B05912" w:rsidRPr="005653C1">
      <w:r>
        <w:t>- REPUBLIKA HRVATSKA, po ŽDO Pula, Rovinjska 2a,</w:t>
      </w:r>
    </w:p>
    <w:p w:rsidRDefault="00BD437A" w:rsidP="00293CF0" w:rsidR="00BD437A" w:rsidRPr="005653C1">
      <w:r w:rsidRPr="005653C1">
        <w:t>- razlučn</w:t>
      </w:r>
      <w:r w:rsidR="00F8017D" w:rsidRPr="005653C1">
        <w:t>o</w:t>
      </w:r>
      <w:r w:rsidRPr="005653C1">
        <w:t>m vjerovni</w:t>
      </w:r>
      <w:r w:rsidR="00F8017D" w:rsidRPr="005653C1">
        <w:t>ku</w:t>
      </w:r>
      <w:r w:rsidRPr="005653C1">
        <w:t>:</w:t>
      </w:r>
    </w:p>
    <w:p w:rsidRDefault="00F8017D" w:rsidP="00F8017D" w:rsidR="00F8017D" w:rsidRPr="005653C1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5653C1">
        <w:rPr>
          <w:rFonts w:hAnsi="Times New Roman" w:ascii="Times New Roman"/>
          <w:b w:val="false"/>
        </w:rPr>
        <w:tab/>
        <w:t xml:space="preserve">- </w:t>
      </w:r>
      <w:r w:rsidRPr="005653C1">
        <w:rPr>
          <w:rFonts w:hAnsi="Times New Roman" w:ascii="Times New Roman"/>
          <w:b w:val="false"/>
          <w:bCs/>
          <w:lang w:eastAsia="hr-HR"/>
        </w:rPr>
        <w:t xml:space="preserve">KEMP STEPHEN, UK, THERE COTTAGES, LODDINGTON ROAD, TILTON </w:t>
      </w:r>
      <w:r w:rsidRPr="005653C1">
        <w:rPr>
          <w:rFonts w:hAnsi="Times New Roman" w:ascii="Times New Roman"/>
          <w:b w:val="false"/>
          <w:bCs/>
          <w:lang w:eastAsia="hr-HR"/>
        </w:rPr>
        <w:tab/>
        <w:t xml:space="preserve">ON THE HILL LEICESTER LE 7 9DE, po pun. Branimiru Iveković, Zagreb, </w:t>
      </w:r>
      <w:r w:rsidRPr="005653C1">
        <w:rPr>
          <w:rFonts w:hAnsi="Times New Roman" w:ascii="Times New Roman"/>
          <w:b w:val="false"/>
          <w:bCs/>
          <w:lang w:eastAsia="hr-HR"/>
        </w:rPr>
        <w:tab/>
        <w:t>Strossmayerov trg 8,</w:t>
      </w:r>
    </w:p>
    <w:p w:rsidRDefault="00BD437A" w:rsidP="00BD437A" w:rsidR="00BD437A" w:rsidRPr="005653C1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5653C1">
        <w:rPr>
          <w:rFonts w:hAnsi="Times New Roman" w:ascii="Times New Roman"/>
          <w:b w:val="false"/>
        </w:rPr>
        <w:t xml:space="preserve">- z.k. odjel </w:t>
      </w:r>
      <w:r w:rsidR="00C6319A" w:rsidRPr="005653C1">
        <w:rPr>
          <w:rFonts w:hAnsi="Times New Roman" w:ascii="Times New Roman"/>
          <w:b w:val="false"/>
        </w:rPr>
        <w:t>Rovinj</w:t>
      </w:r>
      <w:r w:rsidRPr="005653C1">
        <w:rPr>
          <w:rFonts w:hAnsi="Times New Roman" w:ascii="Times New Roman"/>
          <w:b w:val="false"/>
        </w:rPr>
        <w:t xml:space="preserve"> Općinskog suda u Puli-Pola, radi provedbe točke V izreke ovog rješenja </w:t>
      </w:r>
    </w:p>
    <w:p w:rsidRDefault="00BD437A" w:rsidP="00BD437A" w:rsidR="00BD437A" w:rsidRPr="005653C1"/>
    <w:p w:rsidRDefault="00BD437A" w:rsidP="00BD437A" w:rsidR="00BD437A" w:rsidRPr="005653C1">
      <w:pPr>
        <w:jc w:val="both"/>
      </w:pPr>
      <w:r w:rsidRPr="005653C1">
        <w:t xml:space="preserve">Po pravomoćnosti: </w:t>
      </w:r>
    </w:p>
    <w:p w:rsidRDefault="00BD437A" w:rsidP="00BD437A" w:rsidR="00BD437A" w:rsidRPr="005653C1">
      <w:pPr>
        <w:jc w:val="both"/>
      </w:pPr>
      <w:r w:rsidRPr="005653C1">
        <w:t xml:space="preserve">- z.k. odjel </w:t>
      </w:r>
      <w:r w:rsidR="00C6319A" w:rsidRPr="005653C1">
        <w:t>Rovinj</w:t>
      </w:r>
      <w:r w:rsidRPr="005653C1">
        <w:t xml:space="preserve"> Općinskog suda u Puli-Pola, uz potvrdu o plaćenoj kupovnini, radi provedbe točke III izreke ovog rješenja</w:t>
      </w:r>
    </w:p>
    <w:p w:rsidRDefault="00BD437A" w:rsidP="00BD437A" w:rsidR="00BD437A" w:rsidRPr="005653C1">
      <w:pPr>
        <w:jc w:val="both"/>
      </w:pPr>
      <w:r w:rsidRPr="005653C1">
        <w:t xml:space="preserve">- Financijskoj agenciji, Rijeka, F. Kurelca 8, sa potvrdom pravomoćnosti, radi objave na mrežnim stranicama (čl. 26. Pravilnika o načinu i postupku provedbe prodaje nekretnina i pokretnina u ovršnom postupku) </w:t>
      </w:r>
    </w:p>
    <w:p w:rsidRDefault="00BD437A" w:rsidP="00BD437A" w:rsidR="00BD437A" w:rsidRPr="005653C1">
      <w:pPr>
        <w:jc w:val="both"/>
      </w:pPr>
    </w:p>
    <w:p w:rsidRDefault="00EB7624" w:rsidR="00EB7624" w:rsidRPr="005653C1"/>
    <w:sectPr w:rsidSect="00972714" w:rsidR="00EB7624" w:rsidRPr="005653C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71F" w:rsidR="0050671F">
      <w:r>
        <w:separator/>
      </w:r>
    </w:p>
  </w:endnote>
  <w:endnote w:id="0" w:type="continuationSeparator">
    <w:p w:rsidRDefault="0050671F" w:rsidR="00506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71F" w:rsidR="0050671F">
      <w:r>
        <w:separator/>
      </w:r>
    </w:p>
  </w:footnote>
  <w:footnote w:id="0" w:type="continuationSeparator">
    <w:p w:rsidRDefault="0050671F" w:rsidR="005067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7DC7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D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437A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Pr="0093293F">
      <w:t>1 St-</w:t>
    </w:r>
    <w:r w:rsidR="00782ED4">
      <w:t>920</w:t>
    </w:r>
    <w:r w:rsidRPr="0093293F">
      <w:t>/1</w:t>
    </w:r>
    <w:r>
      <w:t>6</w:t>
    </w:r>
    <w:r w:rsidRPr="0093293F">
      <w:t>-</w:t>
    </w:r>
    <w:r w:rsidR="001001A0">
      <w:t>49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R="00446407">
    <w:pPr>
      <w:pStyle w:val="Zaglavlje"/>
    </w:pPr>
    <w:r>
      <w:tab/>
    </w:r>
    <w:r>
      <w:tab/>
      <w:t>1 St-</w:t>
    </w:r>
    <w:r w:rsidR="00782ED4">
      <w:t>920</w:t>
    </w:r>
    <w:r>
      <w:t>/16-</w:t>
    </w:r>
    <w:r w:rsidR="001001A0"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7A"/>
    <w:rsid w:val="001001A0"/>
    <w:rsid w:val="00111B03"/>
    <w:rsid w:val="00115E2C"/>
    <w:rsid w:val="002034F0"/>
    <w:rsid w:val="00210A7C"/>
    <w:rsid w:val="00213619"/>
    <w:rsid w:val="00223039"/>
    <w:rsid w:val="0023493B"/>
    <w:rsid w:val="002578A7"/>
    <w:rsid w:val="00257C9F"/>
    <w:rsid w:val="00293CF0"/>
    <w:rsid w:val="002A345F"/>
    <w:rsid w:val="002D313D"/>
    <w:rsid w:val="0033206D"/>
    <w:rsid w:val="003A056C"/>
    <w:rsid w:val="003D1072"/>
    <w:rsid w:val="004079FB"/>
    <w:rsid w:val="00467ED2"/>
    <w:rsid w:val="004A287F"/>
    <w:rsid w:val="004C4A8C"/>
    <w:rsid w:val="0050671F"/>
    <w:rsid w:val="005653C1"/>
    <w:rsid w:val="005856B2"/>
    <w:rsid w:val="0063181A"/>
    <w:rsid w:val="006B38C3"/>
    <w:rsid w:val="00714F2A"/>
    <w:rsid w:val="00746500"/>
    <w:rsid w:val="00772080"/>
    <w:rsid w:val="00782ED4"/>
    <w:rsid w:val="007B1196"/>
    <w:rsid w:val="007B2D21"/>
    <w:rsid w:val="007C43C1"/>
    <w:rsid w:val="007F7DF2"/>
    <w:rsid w:val="0080646A"/>
    <w:rsid w:val="008369B8"/>
    <w:rsid w:val="00852659"/>
    <w:rsid w:val="00883B91"/>
    <w:rsid w:val="00892BBA"/>
    <w:rsid w:val="008C7902"/>
    <w:rsid w:val="008F05DC"/>
    <w:rsid w:val="00931274"/>
    <w:rsid w:val="009C311D"/>
    <w:rsid w:val="009C5DD2"/>
    <w:rsid w:val="00AC206A"/>
    <w:rsid w:val="00AE714A"/>
    <w:rsid w:val="00B05912"/>
    <w:rsid w:val="00B425B8"/>
    <w:rsid w:val="00B578B4"/>
    <w:rsid w:val="00B849F5"/>
    <w:rsid w:val="00BC382A"/>
    <w:rsid w:val="00BC78B6"/>
    <w:rsid w:val="00BD437A"/>
    <w:rsid w:val="00C21C59"/>
    <w:rsid w:val="00C6319A"/>
    <w:rsid w:val="00C63F51"/>
    <w:rsid w:val="00C85449"/>
    <w:rsid w:val="00CE73B6"/>
    <w:rsid w:val="00D540F7"/>
    <w:rsid w:val="00DB7DC7"/>
    <w:rsid w:val="00E778DE"/>
    <w:rsid w:val="00EB7624"/>
    <w:rsid w:val="00EC480F"/>
    <w:rsid w:val="00EF6BC1"/>
    <w:rsid w:val="00F73983"/>
    <w:rsid w:val="00F8017D"/>
    <w:rsid w:val="00FE3833"/>
    <w:rsid w:val="00FE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7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BD43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37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D437A"/>
  </w:style>
  <w:style w:styleId="Odlomakpopisa" w:type="paragraph">
    <w:name w:val="List Paragraph"/>
    <w:basedOn w:val="Normal"/>
    <w:uiPriority w:val="34"/>
    <w:qFormat/>
    <w:rsid w:val="00BD437A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37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1B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1B0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D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D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D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D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7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BD43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37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D437A"/>
  </w:style>
  <w:style w:styleId="Odlomakpopisa" w:type="paragraph">
    <w:name w:val="List Paragraph"/>
    <w:basedOn w:val="Normal"/>
    <w:uiPriority w:val="34"/>
    <w:qFormat/>
    <w:rsid w:val="00BD437A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37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1B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1B0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D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D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D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D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85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63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462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5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VILA MERLOT d.o.o. u stečaju</izvorni_sadrzaj>
    <derivirana_varijabla naziv="DomainObject.Predmet.ProtustrankaFormated_1">  Stečajna masa iza VILA MERLOT d.o.o. u stečaju</derivirana_varijabla>
  </DomainObject.Predmet.ProtustrankaFormated>
  <DomainObject.Predmet.ProtustrankaFormatedOIB>
    <izvorni_sadrzaj>  Stečajna masa iza VILA MERLOT d.o.o. u stečaju, OIB 58854633500</izvorni_sadrzaj>
    <derivirana_varijabla naziv="DomainObject.Predmet.ProtustrankaFormatedOIB_1">  Stečajna masa iza VILA MERLOT d.o.o. u stečaju, OIB 58854633500</derivirana_varijabla>
  </DomainObject.Predmet.ProtustrankaFormatedOIB>
  <DomainObject.Predmet.ProtustrankaFormatedWithAdress>
    <izvorni_sadrzaj> Stečajna masa iza VILA MERLOT d.o.o. u stečaju, Ravenska 8, 52100 Pula</izvorni_sadrzaj>
    <derivirana_varijabla naziv="DomainObject.Predmet.ProtustrankaFormatedWithAdress_1"> Stečajna masa iza VILA MERLOT d.o.o. u stečaju, Ravenska 8, 52100 Pula</derivirana_varijabla>
  </DomainObject.Predmet.ProtustrankaFormatedWithAdress>
  <DomainObject.Predmet.ProtustrankaFormatedWithAdressOIB>
    <izvorni_sadrzaj> Stečajna masa iza VILA MERLOT d.o.o. u stečaju, OIB 58854633500, Ravenska 8, 52100 Pula</izvorni_sadrzaj>
    <derivirana_varijabla naziv="DomainObject.Predmet.ProtustrankaFormatedWithAdressOIB_1"> Stečajna masa iza VILA MERLOT d.o.o. u stečaju, OIB 58854633500, Ravenska 8, 52100 Pula</derivirana_varijabla>
  </DomainObject.Predmet.ProtustrankaFormatedWithAdressOIB>
  <DomainObject.Predmet.ProtustrankaWithAdress>
    <izvorni_sadrzaj>Stečajna masa iza VILA MERLOT d.o.o. u stečaju Ravenska 8, 52100 Pula</izvorni_sadrzaj>
    <derivirana_varijabla naziv="DomainObject.Predmet.ProtustrankaWithAdress_1">Stečajna masa iza VILA MERLOT d.o.o. u stečaju Ravenska 8, 52100 Pula</derivirana_varijabla>
  </DomainObject.Predmet.ProtustrankaWithAdress>
  <DomainObject.Predmet.ProtustrankaWithAdressOIB>
    <izvorni_sadrzaj>Stečajna masa iza VILA MERLOT d.o.o. u stečaju, OIB 58854633500, Ravenska 8, 52100 Pula</izvorni_sadrzaj>
    <derivirana_varijabla naziv="DomainObject.Predmet.ProtustrankaWithAdressOIB_1">Stečajna masa iza VILA MERLOT d.o.o. u stečaju, OIB 58854633500, Ravenska 8, 52100 Pula</derivirana_varijabla>
  </DomainObject.Predmet.ProtustrankaWithAdressOIB>
  <DomainObject.Predmet.ProtustrankaNazivFormated>
    <izvorni_sadrzaj>Stečajna masa iza VILA MERLOT d.o.o. u stečaju</izvorni_sadrzaj>
    <derivirana_varijabla naziv="DomainObject.Predmet.ProtustrankaNazivFormated_1">Stečajna masa iza VILA MERLOT d.o.o. u stečaju</derivirana_varijabla>
  </DomainObject.Predmet.ProtustrankaNazivFormated>
  <DomainObject.Predmet.ProtustrankaNazivFormatedOIB>
    <izvorni_sadrzaj>Stečajna masa iza VILA MERLOT d.o.o. u stečaju, OIB 58854633500</izvorni_sadrzaj>
    <derivirana_varijabla naziv="DomainObject.Predmet.ProtustrankaNazivFormatedOIB_1">Stečajna masa iza VILA MERLOT d.o.o. u stečaju, OIB 58854633500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VILA MERLOT d.o.o. u stečaju</item>
    </izvorni_sadrzaj>
    <derivirana_varijabla naziv="DomainObject.Predmet.ProtuStrankaListFormated_1">
      <item>Stečajna masa iza VILA MERLOT d.o.o. u stečaju</item>
    </derivirana_varijabla>
  </DomainObject.Predmet.ProtuStrankaListFormated>
  <DomainObject.Predmet.ProtuStrankaListFormatedOIB>
    <izvorni_sadrzaj>
      <item>Stečajna masa iza VILA MERLOT d.o.o. u stečaju, OIB 58854633500</item>
    </izvorni_sadrzaj>
    <derivirana_varijabla naziv="DomainObject.Predmet.ProtuStrankaListFormatedOIB_1">
      <item>Stečajna masa iza VILA MERLOT d.o.o. u stečaju, OIB 58854633500</item>
    </derivirana_varijabla>
  </DomainObject.Predmet.ProtuStrankaListFormatedOIB>
  <DomainObject.Predmet.ProtuStrankaListFormatedWithAdress>
    <izvorni_sadrzaj>
      <item>Stečajna masa iza VILA MERLOT d.o.o. u stečaju, Ravenska 8, 52100 Pula</item>
    </izvorni_sadrzaj>
    <derivirana_varijabla naziv="DomainObject.Predmet.ProtuStrankaListFormatedWithAdress_1">
      <item>Stečajna masa iza VILA MERLOT d.o.o. u stečaju, Ravenska 8, 52100 Pula</item>
    </derivirana_varijabla>
  </DomainObject.Predmet.ProtuStrankaListFormatedWithAdress>
  <DomainObject.Predmet.ProtuStrankaListFormatedWithAdressOIB>
    <izvorni_sadrzaj>
      <item>Stečajna masa iza VILA MERLOT d.o.o. u stečaju, OIB 58854633500, Ravenska 8, 52100 Pula</item>
    </izvorni_sadrzaj>
    <derivirana_varijabla naziv="DomainObject.Predmet.ProtuStrankaListFormatedWithAdressOIB_1">
      <item>Stečajna masa iza VILA MERLOT d.o.o. u stečaju, OIB 58854633500, Ravenska 8, 52100 Pula</item>
    </derivirana_varijabla>
  </DomainObject.Predmet.ProtuStrankaListFormatedWithAdressOIB>
  <DomainObject.Predmet.ProtuStrankaListNazivFormated>
    <izvorni_sadrzaj>
      <item>Stečajna masa iza VILA MERLOT d.o.o. u stečaju</item>
    </izvorni_sadrzaj>
    <derivirana_varijabla naziv="DomainObject.Predmet.ProtuStrankaListNazivFormated_1">
      <item>Stečajna masa iza VILA MERLOT d.o.o. u stečaju</item>
    </derivirana_varijabla>
  </DomainObject.Predmet.ProtuStrankaListNazivFormated>
  <DomainObject.Predmet.ProtuStrankaListNazivFormatedOIB>
    <izvorni_sadrzaj>
      <item>Stečajna masa iza VILA MERLOT d.o.o. u stečaju, OIB 58854633500</item>
    </izvorni_sadrzaj>
    <derivirana_varijabla naziv="DomainObject.Predmet.ProtuStrankaListNazivFormatedOIB_1">
      <item>Stečajna masa iza VILA MERLOT d.o.o. u stečaju, OIB 58854633500</item>
    </derivirana_varijabla>
  </DomainObject.Predmet.ProtuStrankaListNazivFormatedOIB>
  <DomainObject.Predmet.OstaliListFormated>
    <izvorni_sadrzaj>
      <item>Odvjetničko društvo Trgovec &amp; Valenčak j.t.d.</item>
    </izvorni_sadrzaj>
    <derivirana_varijabla naziv="DomainObject.Predmet.OstaliListFormated_1">
      <item>Odvjetničko društvo Trgovec &amp; Valenčak j.t.d.</item>
    </derivirana_varijabla>
  </DomainObject.Predmet.OstaliListFormated>
  <DomainObject.Predmet.OstaliListFormatedOIB>
    <izvorni_sadrzaj>
      <item>Odvjetničko društvo Trgovec &amp; Valenčak j.t.d., OIB 98186950479</item>
    </izvorni_sadrzaj>
    <derivirana_varijabla naziv="DomainObject.Predmet.OstaliListFormatedOIB_1">
      <item>Odvjetničko društvo Trgovec &amp; Valenčak j.t.d., OIB 98186950479</item>
    </derivirana_varijabla>
  </DomainObject.Predmet.OstaliListFormatedOIB>
  <DomainObject.Predmet.OstaliListFormatedWithAdress>
    <izvorni_sadrzaj>
      <item>Odvjetničko društvo Trgovec &amp; Valenčak j.t.d., Miramarska cesta 24/6, 10000 Zagreb</item>
    </izvorni_sadrzaj>
    <derivirana_varijabla naziv="DomainObject.Predmet.OstaliListFormatedWithAdress_1">
      <item>Odvjetničko društvo Trgovec &amp; Valenčak j.t.d., Miramarska cesta 24/6, 10000 Zagreb</item>
    </derivirana_varijabla>
  </DomainObject.Predmet.OstaliListFormatedWithAdress>
  <DomainObject.Predmet.OstaliListFormatedWithAdressOIB>
    <izvorni_sadrzaj>
      <item>Odvjetničko društvo Trgovec &amp; Valenčak j.t.d., OIB 98186950479, Miramarska cesta 24/6, 10000 Zagreb</item>
    </izvorni_sadrzaj>
    <derivirana_varijabla naziv="DomainObject.Predmet.OstaliListFormatedWithAdressOIB_1">
      <item>Odvjetničko društvo Trgovec &amp; Valenčak j.t.d., OIB 98186950479, Miramarska cesta 24/6, 10000 Zagreb</item>
    </derivirana_varijabla>
  </DomainObject.Predmet.OstaliListFormatedWithAdressOIB>
  <DomainObject.Predmet.OstaliListNazivFormated>
    <izvorni_sadrzaj>
      <item>Odvjetničko društvo Trgovec &amp; Valenčak j.t.d.</item>
    </izvorni_sadrzaj>
    <derivirana_varijabla naziv="DomainObject.Predmet.OstaliListNazivFormated_1">
      <item>Odvjetničko društvo Trgovec &amp; Valenčak j.t.d.</item>
    </derivirana_varijabla>
  </DomainObject.Predmet.OstaliListNazivFormated>
  <DomainObject.Predmet.OstaliListNazivFormatedOIB>
    <izvorni_sadrzaj>
      <item>Odvjetničko društvo Trgovec &amp; Valenčak j.t.d., OIB 98186950479</item>
    </izvorni_sadrzaj>
    <derivirana_varijabla naziv="DomainObject.Predmet.OstaliListNazivFormatedOIB_1">
      <item>Odvjetničko društvo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VILA MERLOT d.o.o. u stečaju</izvorni_sadrzaj>
    <derivirana_varijabla naziv="DomainObject.Predmet.ProtustrankaIDrugi_1">Stečajna masa iza VILA MERLOT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VILA MERLOT d.o.o. u stečaju, OIB 58854633500, Ravenska 8, 52100 Pula</izvorni_sadrzaj>
    <derivirana_varijabla naziv="DomainObject.Predmet.ProtustrankaIDrugiAdressOIB_1">Stečajna masa iza VILA MERLOT d.o.o. u stečaju, OIB 58854633500,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Trgovec &amp; Valenčak j.t.d.</item>
      <item>Stečajna masa iza VILA MERLOT d.o.o. u stečaju</item>
    </izvorni_sadrzaj>
    <derivirana_varijabla naziv="DomainObject.Predmet.SudioniciListNaziv_1">
      <item>FINANCIJSKA AGENCIJA, RC RIJEKA, PODRUŽNICA PULA, PULA</item>
      <item>Odvjetničko društvo Trgovec &amp; Valenčak j.t.d.</item>
      <item>Stečajna masa iza VILA MERLOT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izvorni_sadrzaj>
    <derivirana_varijabla naziv="DomainObject.Predmet.SudioniciListAdressOIB_1"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98186950479</item>
      <item>, OIB 58854633500</item>
    </izvorni_sadrzaj>
    <derivirana_varijabla naziv="DomainObject.Predmet.SudioniciListNazivOIB_1">
      <item>, OIB 85821130368</item>
      <item>, OIB 98186950479</item>
      <item>, OIB 58854633500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1009</properties:Words>
  <properties:Characters>5307</properties:Characters>
  <properties:Lines>126</properties:Lines>
  <properties:Paragraphs>46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2018-04-24T06:42:00Z</dcterms:created>
  <dc:creator>Damir Rabar</dc:creator>
  <cp:lastModifiedBy>Lorena Paris Aničić</cp:lastModifiedBy>
  <cp:lastPrinted>2018-04-24T06:53:00Z</cp:lastPrinted>
  <dcterms:modified xmlns:xsi="http://www.w3.org/2001/XMLSchema-instance" xsi:type="dcterms:W3CDTF">2018-04-24T06:55:00Z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dosuda (Rješenje o dosudi.docx)</vt:lpwstr>
  </prop:property>
  <prop:property name="CC_coloring" pid="5" fmtid="{D5CDD505-2E9C-101B-9397-08002B2CF9AE}">
    <vt:bool>false</vt:bool>
  </prop:property>
</prop:Properties>
</file>