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850d2" w14:paraId="36850d2" w:rsidRDefault="002027EA" w:rsidP="00071670" w:rsidR="00071670"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4E6CEA" w:rsidR="004E6CEA">
      <w:pPr>
        <w:rPr>
          <w:sz w:val="24"/>
        </w:rPr>
      </w:pPr>
    </w:p>
    <w:p w:rsidRDefault="004E6CEA" w:rsidR="004E6CEA">
      <w:pPr>
        <w:rPr>
          <w:sz w:val="24"/>
        </w:rPr>
      </w:pPr>
      <w:r>
        <w:rPr>
          <w:sz w:val="24"/>
        </w:rPr>
        <w:t>REPUBLIKA HRVATSKA</w:t>
      </w:r>
    </w:p>
    <w:p w:rsidRDefault="004E6CEA" w:rsidR="004E6CEA">
      <w:pPr>
        <w:rPr>
          <w:sz w:val="24"/>
        </w:rPr>
      </w:pPr>
      <w:r>
        <w:rPr>
          <w:sz w:val="24"/>
        </w:rPr>
        <w:t>TRGOVAČKI SUD U</w:t>
      </w:r>
      <w:r w:rsidR="00C0600D">
        <w:rPr>
          <w:sz w:val="24"/>
        </w:rPr>
        <w:t xml:space="preserve"> OSIJEKU</w:t>
      </w:r>
    </w:p>
    <w:p w:rsidRDefault="00C0600D" w:rsidR="0088195B">
      <w:pPr>
        <w:rPr>
          <w:sz w:val="24"/>
        </w:rPr>
      </w:pPr>
      <w:r>
        <w:rPr>
          <w:sz w:val="24"/>
        </w:rPr>
        <w:t xml:space="preserve">STALNA SLUŽBA </w:t>
      </w:r>
      <w:r w:rsidR="00AB7BB4">
        <w:rPr>
          <w:sz w:val="24"/>
        </w:rPr>
        <w:t>U SLAVONSKOM BRODU</w:t>
      </w:r>
      <w:r w:rsidR="004E6CEA">
        <w:rPr>
          <w:sz w:val="24"/>
        </w:rPr>
        <w:t xml:space="preserve"> </w:t>
      </w:r>
    </w:p>
    <w:p w:rsidRDefault="0088195B" w:rsidR="0088195B">
      <w:pPr>
        <w:rPr>
          <w:sz w:val="24"/>
        </w:rPr>
      </w:pPr>
      <w:r>
        <w:rPr>
          <w:sz w:val="24"/>
        </w:rPr>
        <w:t>Trg pobjede 13</w:t>
      </w:r>
    </w:p>
    <w:p w:rsidRDefault="0088195B" w:rsidR="004E6CEA" w:rsidRPr="004B4F3B">
      <w:pPr>
        <w:rPr>
          <w:sz w:val="24"/>
        </w:rPr>
      </w:pPr>
      <w:r>
        <w:rPr>
          <w:sz w:val="24"/>
        </w:rPr>
        <w:t xml:space="preserve">35000 Slavonski Brod            </w:t>
      </w:r>
      <w:r w:rsidR="004E6CEA">
        <w:rPr>
          <w:sz w:val="24"/>
        </w:rPr>
        <w:t xml:space="preserve">                              </w:t>
      </w:r>
      <w:r w:rsidR="000F4D4E">
        <w:rPr>
          <w:sz w:val="24"/>
        </w:rPr>
        <w:t xml:space="preserve">                              </w:t>
      </w:r>
      <w:r w:rsidR="004E6CEA">
        <w:rPr>
          <w:sz w:val="24"/>
        </w:rPr>
        <w:t xml:space="preserve"> </w:t>
      </w:r>
      <w:r w:rsidR="004E6CEA" w:rsidRPr="004B4F3B">
        <w:rPr>
          <w:sz w:val="24"/>
        </w:rPr>
        <w:t>Broj: St-</w:t>
      </w:r>
      <w:r w:rsidR="00DC198B">
        <w:rPr>
          <w:sz w:val="24"/>
        </w:rPr>
        <w:t>2925/2016-</w:t>
      </w:r>
      <w:r w:rsidR="00CF3597">
        <w:rPr>
          <w:sz w:val="24"/>
        </w:rPr>
        <w:t>7</w:t>
      </w:r>
    </w:p>
    <w:p w:rsidRDefault="00EA676B" w:rsidR="00EA676B" w:rsidRPr="004B4F3B">
      <w:pPr>
        <w:rPr>
          <w:sz w:val="24"/>
        </w:rPr>
      </w:pPr>
    </w:p>
    <w:p w:rsidRDefault="00EA676B" w:rsidP="00EA676B" w:rsidR="004E6CEA" w:rsidRPr="004B4F3B">
      <w:pPr>
        <w:jc w:val="center"/>
        <w:rPr>
          <w:sz w:val="24"/>
        </w:rPr>
      </w:pPr>
      <w:r w:rsidRPr="004B4F3B">
        <w:rPr>
          <w:sz w:val="24"/>
        </w:rPr>
        <w:t>U   I M E   R E P U B L I K E     H R V A T S K E</w:t>
      </w:r>
    </w:p>
    <w:p w:rsidRDefault="004E6CEA" w:rsidR="004E6CEA" w:rsidRPr="004B4F3B">
      <w:pPr>
        <w:jc w:val="center"/>
        <w:rPr>
          <w:sz w:val="24"/>
        </w:rPr>
      </w:pPr>
      <w:r w:rsidRPr="004B4F3B">
        <w:rPr>
          <w:sz w:val="24"/>
        </w:rPr>
        <w:t>R J E Š E N J E</w:t>
      </w:r>
    </w:p>
    <w:p w:rsidRDefault="004E6CEA" w:rsidR="004E6CEA">
      <w:pPr>
        <w:rPr>
          <w:sz w:val="24"/>
        </w:rPr>
      </w:pPr>
    </w:p>
    <w:p w:rsidRDefault="004E6CEA" w:rsidP="00846F69" w:rsidR="009866A6">
      <w:pPr>
        <w:jc w:val="both"/>
        <w:rPr>
          <w:sz w:val="24"/>
        </w:rPr>
      </w:pPr>
      <w:r>
        <w:rPr>
          <w:sz w:val="24"/>
        </w:rPr>
        <w:tab/>
        <w:t xml:space="preserve">TRGOVAČKI SUD U </w:t>
      </w:r>
      <w:r w:rsidR="00C0600D">
        <w:rPr>
          <w:sz w:val="24"/>
        </w:rPr>
        <w:t xml:space="preserve">OSIJEKU STALNA SLUŽBA </w:t>
      </w:r>
      <w:r w:rsidR="00AB7BB4">
        <w:rPr>
          <w:sz w:val="24"/>
        </w:rPr>
        <w:t>U SLAVONSKOM BRODU</w:t>
      </w:r>
      <w:r>
        <w:rPr>
          <w:sz w:val="24"/>
        </w:rPr>
        <w:t xml:space="preserve">, po stečajnom sucu Vesni Vukelić, </w:t>
      </w:r>
      <w:r w:rsidR="004B4F3B">
        <w:rPr>
          <w:sz w:val="24"/>
        </w:rPr>
        <w:t xml:space="preserve">u prethodnom postupku radi utvrđivanja </w:t>
      </w:r>
      <w:r w:rsidR="002635B6">
        <w:rPr>
          <w:sz w:val="24"/>
        </w:rPr>
        <w:t>pretpostavki</w:t>
      </w:r>
      <w:r w:rsidR="004B4F3B">
        <w:rPr>
          <w:sz w:val="24"/>
        </w:rPr>
        <w:t xml:space="preserve"> za otvaranje stečajnog postupka nad dužnikom </w:t>
      </w:r>
      <w:r w:rsidR="00CF3597">
        <w:rPr>
          <w:sz w:val="24"/>
        </w:rPr>
        <w:t xml:space="preserve">BOŽANA d.o.o., Stjepana Radića 37, </w:t>
      </w:r>
      <w:proofErr w:type="spellStart"/>
      <w:r w:rsidR="00CF3597">
        <w:rPr>
          <w:sz w:val="24"/>
        </w:rPr>
        <w:t>Šušnjevci</w:t>
      </w:r>
      <w:proofErr w:type="spellEnd"/>
      <w:r w:rsidR="00CF3597">
        <w:rPr>
          <w:sz w:val="24"/>
        </w:rPr>
        <w:t>, OIB 75396917789</w:t>
      </w:r>
      <w:r w:rsidR="00926E0B">
        <w:rPr>
          <w:sz w:val="24"/>
        </w:rPr>
        <w:t xml:space="preserve">, </w:t>
      </w:r>
      <w:r w:rsidR="007E0234">
        <w:rPr>
          <w:sz w:val="24"/>
        </w:rPr>
        <w:t xml:space="preserve">dana </w:t>
      </w:r>
      <w:r w:rsidR="00DD4B2D">
        <w:rPr>
          <w:sz w:val="24"/>
        </w:rPr>
        <w:t>27</w:t>
      </w:r>
      <w:r w:rsidR="00CF3597">
        <w:rPr>
          <w:sz w:val="24"/>
        </w:rPr>
        <w:t>.rujna</w:t>
      </w:r>
      <w:r w:rsidR="003D6354">
        <w:rPr>
          <w:sz w:val="24"/>
        </w:rPr>
        <w:t xml:space="preserve"> 2017</w:t>
      </w:r>
      <w:r>
        <w:rPr>
          <w:sz w:val="24"/>
        </w:rPr>
        <w:t>.</w:t>
      </w:r>
      <w:r w:rsidR="00E62FD0">
        <w:rPr>
          <w:sz w:val="24"/>
        </w:rPr>
        <w:t>g.</w:t>
      </w:r>
    </w:p>
    <w:p w:rsidRDefault="0056385D" w:rsidP="00846F69" w:rsidR="0056385D">
      <w:pPr>
        <w:jc w:val="both"/>
        <w:rPr>
          <w:sz w:val="24"/>
        </w:rPr>
      </w:pPr>
    </w:p>
    <w:p w:rsidRDefault="004E6CEA" w:rsidP="00846F69" w:rsidR="004E6CEA" w:rsidRPr="009866A6">
      <w:pPr>
        <w:jc w:val="center"/>
        <w:rPr>
          <w:sz w:val="24"/>
        </w:rPr>
      </w:pPr>
      <w:r w:rsidRPr="009866A6">
        <w:rPr>
          <w:sz w:val="24"/>
        </w:rPr>
        <w:t>r i j e š i o   j e</w:t>
      </w:r>
    </w:p>
    <w:p w:rsidRDefault="004E6CEA" w:rsidR="004E6CEA">
      <w:pPr>
        <w:rPr>
          <w:sz w:val="24"/>
        </w:rPr>
      </w:pPr>
    </w:p>
    <w:p w:rsidRDefault="004E6CEA" w:rsidR="008F1DFC">
      <w:pPr>
        <w:jc w:val="both"/>
        <w:rPr>
          <w:sz w:val="24"/>
        </w:rPr>
      </w:pPr>
      <w:r>
        <w:rPr>
          <w:sz w:val="24"/>
        </w:rPr>
        <w:tab/>
      </w:r>
      <w:r w:rsidRPr="002C4BBD">
        <w:rPr>
          <w:b/>
          <w:sz w:val="24"/>
        </w:rPr>
        <w:t>I -</w:t>
      </w:r>
      <w:r>
        <w:rPr>
          <w:sz w:val="24"/>
        </w:rPr>
        <w:t xml:space="preserve"> Otvara se stečajni postupak nad </w:t>
      </w:r>
      <w:r w:rsidR="00C75100">
        <w:rPr>
          <w:sz w:val="24"/>
        </w:rPr>
        <w:t>dužnikom</w:t>
      </w:r>
      <w:r w:rsidR="00CC378C">
        <w:rPr>
          <w:sz w:val="24"/>
        </w:rPr>
        <w:t xml:space="preserve"> </w:t>
      </w:r>
      <w:r w:rsidR="00CF3597">
        <w:rPr>
          <w:sz w:val="24"/>
        </w:rPr>
        <w:t xml:space="preserve">BOŽANA d.o.o., Stjepana Radića 37, </w:t>
      </w:r>
      <w:proofErr w:type="spellStart"/>
      <w:r w:rsidR="00CF3597">
        <w:rPr>
          <w:sz w:val="24"/>
        </w:rPr>
        <w:t>Šušnjevci</w:t>
      </w:r>
      <w:proofErr w:type="spellEnd"/>
      <w:r w:rsidR="00CF3597">
        <w:rPr>
          <w:sz w:val="24"/>
        </w:rPr>
        <w:t>, OIB 75396917789</w:t>
      </w:r>
      <w:r w:rsidR="0011558D">
        <w:rPr>
          <w:sz w:val="24"/>
        </w:rPr>
        <w:t>.</w:t>
      </w:r>
    </w:p>
    <w:p w:rsidRDefault="001A767C" w:rsidR="001A767C">
      <w:pPr>
        <w:jc w:val="both"/>
        <w:rPr>
          <w:sz w:val="24"/>
        </w:rPr>
      </w:pPr>
    </w:p>
    <w:p w:rsidRDefault="007C1CCB" w:rsidR="003D6354">
      <w:pPr>
        <w:jc w:val="both"/>
        <w:rPr>
          <w:sz w:val="24"/>
        </w:rPr>
      </w:pPr>
      <w:r>
        <w:rPr>
          <w:sz w:val="24"/>
        </w:rPr>
        <w:tab/>
      </w:r>
      <w:r w:rsidRPr="002C4BBD">
        <w:rPr>
          <w:b/>
          <w:sz w:val="24"/>
        </w:rPr>
        <w:t xml:space="preserve">II </w:t>
      </w:r>
      <w:r w:rsidR="00FD71EB" w:rsidRPr="002C4BBD">
        <w:rPr>
          <w:b/>
          <w:sz w:val="24"/>
        </w:rPr>
        <w:t>–</w:t>
      </w:r>
      <w:r>
        <w:rPr>
          <w:sz w:val="24"/>
        </w:rPr>
        <w:t xml:space="preserve"> </w:t>
      </w:r>
      <w:r w:rsidR="00DD4B2D">
        <w:rPr>
          <w:sz w:val="24"/>
        </w:rPr>
        <w:t>Stečajno</w:t>
      </w:r>
      <w:r w:rsidR="00C75100">
        <w:rPr>
          <w:sz w:val="24"/>
        </w:rPr>
        <w:t>m upravitelj</w:t>
      </w:r>
      <w:r w:rsidR="00DD4B2D">
        <w:rPr>
          <w:sz w:val="24"/>
        </w:rPr>
        <w:t>ico</w:t>
      </w:r>
      <w:r w:rsidR="00C75100">
        <w:rPr>
          <w:sz w:val="24"/>
        </w:rPr>
        <w:t xml:space="preserve">m imenuje </w:t>
      </w:r>
      <w:r w:rsidR="00665499">
        <w:rPr>
          <w:sz w:val="24"/>
        </w:rPr>
        <w:t>se</w:t>
      </w:r>
      <w:r w:rsidR="00853525">
        <w:rPr>
          <w:sz w:val="24"/>
        </w:rPr>
        <w:t xml:space="preserve"> </w:t>
      </w:r>
      <w:r w:rsidR="00DD4B2D">
        <w:rPr>
          <w:sz w:val="24"/>
        </w:rPr>
        <w:t xml:space="preserve">KATA RAŠIĆ, </w:t>
      </w:r>
      <w:proofErr w:type="spellStart"/>
      <w:r w:rsidR="00DD4B2D">
        <w:rPr>
          <w:sz w:val="24"/>
        </w:rPr>
        <w:t>dipl.pravnik</w:t>
      </w:r>
      <w:proofErr w:type="spellEnd"/>
      <w:r w:rsidR="00DD4B2D">
        <w:rPr>
          <w:sz w:val="24"/>
        </w:rPr>
        <w:t xml:space="preserve">, Vinkovci, S.S.Kranjčevića 31, OIB 84450283675. </w:t>
      </w:r>
    </w:p>
    <w:p w:rsidRDefault="00CF3597" w:rsidR="00CF3597">
      <w:pPr>
        <w:jc w:val="both"/>
        <w:rPr>
          <w:sz w:val="24"/>
        </w:rPr>
      </w:pPr>
    </w:p>
    <w:p w:rsidRDefault="004E6CEA" w:rsidR="00E62FD0">
      <w:pPr>
        <w:jc w:val="both"/>
        <w:rPr>
          <w:sz w:val="24"/>
        </w:rPr>
      </w:pPr>
      <w:r>
        <w:rPr>
          <w:sz w:val="24"/>
        </w:rPr>
        <w:tab/>
      </w:r>
      <w:r w:rsidRPr="002C4BBD">
        <w:rPr>
          <w:b/>
          <w:sz w:val="24"/>
        </w:rPr>
        <w:t>III -</w:t>
      </w:r>
      <w:r>
        <w:rPr>
          <w:sz w:val="24"/>
        </w:rPr>
        <w:t xml:space="preserve"> Zaključuje se stečajni postupak nad dužnikom</w:t>
      </w:r>
      <w:r w:rsidR="000E7E84">
        <w:rPr>
          <w:sz w:val="24"/>
        </w:rPr>
        <w:t xml:space="preserve"> </w:t>
      </w:r>
      <w:r w:rsidR="00CF3597">
        <w:rPr>
          <w:sz w:val="24"/>
        </w:rPr>
        <w:t xml:space="preserve">BOŽANA d.o.o., Stjepana Radića 37, </w:t>
      </w:r>
      <w:proofErr w:type="spellStart"/>
      <w:r w:rsidR="00CF3597">
        <w:rPr>
          <w:sz w:val="24"/>
        </w:rPr>
        <w:t>Šušnjevci</w:t>
      </w:r>
      <w:proofErr w:type="spellEnd"/>
      <w:r w:rsidR="00CF3597">
        <w:rPr>
          <w:sz w:val="24"/>
        </w:rPr>
        <w:t>, OIB 75396917789</w:t>
      </w:r>
      <w:r w:rsidR="00714C4B">
        <w:rPr>
          <w:sz w:val="24"/>
        </w:rPr>
        <w:t xml:space="preserve">, </w:t>
      </w:r>
      <w:r>
        <w:rPr>
          <w:sz w:val="24"/>
        </w:rPr>
        <w:t>jer imovina koja bi ušla u stečajnu masu nije dostatn</w:t>
      </w:r>
      <w:r w:rsidR="00FD71EB">
        <w:rPr>
          <w:sz w:val="24"/>
        </w:rPr>
        <w:t>a ni za pokriće troškova stečajnog postupka</w:t>
      </w:r>
      <w:r>
        <w:rPr>
          <w:sz w:val="24"/>
        </w:rPr>
        <w:t>.</w:t>
      </w:r>
    </w:p>
    <w:p w:rsidRDefault="00E62FD0" w:rsidR="004E6CEA">
      <w:pPr>
        <w:jc w:val="both"/>
        <w:rPr>
          <w:sz w:val="24"/>
        </w:rPr>
      </w:pPr>
      <w:r>
        <w:rPr>
          <w:sz w:val="24"/>
        </w:rPr>
        <w:tab/>
      </w:r>
      <w:r w:rsidR="00610778">
        <w:rPr>
          <w:sz w:val="24"/>
        </w:rPr>
        <w:tab/>
      </w:r>
      <w:r w:rsidR="001A6BED">
        <w:rPr>
          <w:sz w:val="24"/>
        </w:rPr>
        <w:tab/>
      </w:r>
      <w:r w:rsidR="008B362B">
        <w:rPr>
          <w:sz w:val="24"/>
        </w:rPr>
        <w:tab/>
      </w:r>
    </w:p>
    <w:p w:rsidRDefault="00926E0B" w:rsidP="008C3C44" w:rsidR="004E6CEA">
      <w:pPr>
        <w:ind w:firstLine="720"/>
        <w:jc w:val="both"/>
        <w:rPr>
          <w:sz w:val="24"/>
        </w:rPr>
      </w:pPr>
      <w:r w:rsidRPr="002C4BBD">
        <w:rPr>
          <w:b/>
          <w:sz w:val="24"/>
        </w:rPr>
        <w:t>I</w:t>
      </w:r>
      <w:r w:rsidR="004E6CEA" w:rsidRPr="002C4BBD">
        <w:rPr>
          <w:b/>
          <w:sz w:val="24"/>
        </w:rPr>
        <w:t xml:space="preserve">V </w:t>
      </w:r>
      <w:r w:rsidR="00102349">
        <w:rPr>
          <w:b/>
          <w:sz w:val="24"/>
        </w:rPr>
        <w:t>–</w:t>
      </w:r>
      <w:r w:rsidR="004E6CEA">
        <w:rPr>
          <w:sz w:val="24"/>
        </w:rPr>
        <w:t xml:space="preserve"> </w:t>
      </w:r>
      <w:r w:rsidR="00102349">
        <w:rPr>
          <w:sz w:val="24"/>
        </w:rPr>
        <w:t xml:space="preserve">Ovo rješenje se objavljuje </w:t>
      </w:r>
      <w:r w:rsidR="009866A6">
        <w:rPr>
          <w:sz w:val="24"/>
        </w:rPr>
        <w:t>na mrežnoj stanici e-Oglasna ploča suda</w:t>
      </w:r>
      <w:r w:rsidR="00102349">
        <w:rPr>
          <w:sz w:val="24"/>
        </w:rPr>
        <w:t xml:space="preserve">, a po pravomoćnosti  dostavlja </w:t>
      </w:r>
      <w:r w:rsidR="003F7EE9">
        <w:rPr>
          <w:sz w:val="24"/>
        </w:rPr>
        <w:t xml:space="preserve">se </w:t>
      </w:r>
      <w:r w:rsidR="00F4228C">
        <w:rPr>
          <w:sz w:val="24"/>
        </w:rPr>
        <w:t>sudskom</w:t>
      </w:r>
      <w:r w:rsidR="009866A6">
        <w:rPr>
          <w:sz w:val="24"/>
        </w:rPr>
        <w:t xml:space="preserve"> registru</w:t>
      </w:r>
      <w:r w:rsidR="00F4228C">
        <w:rPr>
          <w:sz w:val="24"/>
        </w:rPr>
        <w:t xml:space="preserve"> radi brisanja</w:t>
      </w:r>
      <w:r w:rsidR="003F7EE9">
        <w:rPr>
          <w:sz w:val="24"/>
        </w:rPr>
        <w:t>, te FINI i banci u kojoj se vodi poslovni račun dužnika</w:t>
      </w:r>
      <w:r w:rsidR="009866A6">
        <w:rPr>
          <w:sz w:val="24"/>
        </w:rPr>
        <w:t>.</w:t>
      </w:r>
    </w:p>
    <w:p w:rsidRDefault="003F7EE9" w:rsidP="008C3C44" w:rsidR="003F7EE9">
      <w:pPr>
        <w:ind w:firstLine="720"/>
        <w:jc w:val="both"/>
        <w:rPr>
          <w:sz w:val="24"/>
        </w:rPr>
      </w:pPr>
    </w:p>
    <w:p w:rsidRDefault="00DD4B2D" w:rsidP="00052A26" w:rsidR="00052A26">
      <w:pPr>
        <w:ind w:firstLine="720"/>
        <w:jc w:val="both"/>
        <w:rPr>
          <w:sz w:val="24"/>
        </w:rPr>
      </w:pPr>
      <w:r>
        <w:rPr>
          <w:sz w:val="24"/>
        </w:rPr>
        <w:t>V – Stečajna</w:t>
      </w:r>
      <w:r w:rsidR="003F7EE9">
        <w:rPr>
          <w:sz w:val="24"/>
        </w:rPr>
        <w:t xml:space="preserve"> upravitelj</w:t>
      </w:r>
      <w:r>
        <w:rPr>
          <w:sz w:val="24"/>
        </w:rPr>
        <w:t>ica</w:t>
      </w:r>
      <w:r w:rsidR="003F7EE9">
        <w:rPr>
          <w:sz w:val="24"/>
        </w:rPr>
        <w:t xml:space="preserve"> je ovlašten</w:t>
      </w:r>
      <w:r>
        <w:rPr>
          <w:sz w:val="24"/>
        </w:rPr>
        <w:t>a</w:t>
      </w:r>
      <w:r w:rsidR="003F7EE9">
        <w:rPr>
          <w:sz w:val="24"/>
        </w:rPr>
        <w:t xml:space="preserve"> i nakon zaključenja stečajnog postupka u ime i za račun stečajne mase, unovčiti imovinu dužnika, te prikupljenim sredstvima namiriti nastale troškove stečajnog postupka, a neiskorišteni iznos uplatiti u Fond za pokriće troškova stečajnog postupka.</w:t>
      </w:r>
    </w:p>
    <w:p w:rsidRDefault="00052A26" w:rsidP="00052A26" w:rsidR="00052A26">
      <w:pPr>
        <w:ind w:firstLine="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3F7EE9" w:rsidP="008C3C44" w:rsidR="00052A26">
      <w:pPr>
        <w:ind w:firstLine="720"/>
        <w:jc w:val="both"/>
        <w:rPr>
          <w:sz w:val="24"/>
        </w:rPr>
      </w:pPr>
      <w:r>
        <w:rPr>
          <w:sz w:val="24"/>
        </w:rPr>
        <w:t>O obavlje</w:t>
      </w:r>
      <w:r w:rsidR="00DD4B2D">
        <w:rPr>
          <w:sz w:val="24"/>
        </w:rPr>
        <w:t>nim radnjama unovčenja, stečajna</w:t>
      </w:r>
      <w:r>
        <w:rPr>
          <w:sz w:val="24"/>
        </w:rPr>
        <w:t xml:space="preserve"> upravitelj</w:t>
      </w:r>
      <w:r w:rsidR="00DD4B2D">
        <w:rPr>
          <w:sz w:val="24"/>
        </w:rPr>
        <w:t>ica je duž</w:t>
      </w:r>
      <w:r>
        <w:rPr>
          <w:sz w:val="24"/>
        </w:rPr>
        <w:t>n</w:t>
      </w:r>
      <w:r w:rsidR="00DD4B2D">
        <w:rPr>
          <w:sz w:val="24"/>
        </w:rPr>
        <w:t>a</w:t>
      </w:r>
      <w:r>
        <w:rPr>
          <w:sz w:val="24"/>
        </w:rPr>
        <w:t xml:space="preserve"> podnositi sudu pisana izvješća najmanje jedan puta u tri mjeseca</w:t>
      </w:r>
      <w:r w:rsidR="00D266F5">
        <w:rPr>
          <w:sz w:val="24"/>
        </w:rPr>
        <w:t>, a koja izvješća će se objaviti na mrežnoj stanici e-Oglasna ploča sudova.</w:t>
      </w:r>
    </w:p>
    <w:p w:rsidRDefault="00D5257C" w:rsidP="008C3C44" w:rsidR="00D5257C">
      <w:pPr>
        <w:ind w:firstLine="720"/>
        <w:jc w:val="both"/>
        <w:rPr>
          <w:sz w:val="24"/>
        </w:rPr>
      </w:pPr>
    </w:p>
    <w:p w:rsidRDefault="00D5257C" w:rsidP="008C3C44" w:rsidR="00D5257C">
      <w:pPr>
        <w:ind w:firstLine="720"/>
        <w:jc w:val="both"/>
        <w:rPr>
          <w:sz w:val="24"/>
        </w:rPr>
      </w:pPr>
    </w:p>
    <w:p w:rsidRDefault="00052A26" w:rsidP="008C3C44" w:rsidR="00052A26">
      <w:pPr>
        <w:ind w:firstLine="720"/>
        <w:jc w:val="both"/>
        <w:rPr>
          <w:sz w:val="24"/>
        </w:rPr>
      </w:pPr>
    </w:p>
    <w:p w:rsidRDefault="00B93CF9" w:rsidP="008C3C44" w:rsidR="00B93CF9">
      <w:pPr>
        <w:ind w:firstLine="720"/>
        <w:jc w:val="both"/>
        <w:rPr>
          <w:sz w:val="24"/>
        </w:rPr>
      </w:pPr>
    </w:p>
    <w:p w:rsidRDefault="00B93CF9" w:rsidP="008C3C44" w:rsidR="00B93CF9">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97182A" w:rsidR="0097182A">
      <w:pPr>
        <w:rPr>
          <w:sz w:val="24"/>
        </w:rPr>
      </w:pPr>
    </w:p>
    <w:p w:rsidRDefault="0097182A" w:rsidP="00431971" w:rsidR="0097182A">
      <w:pPr>
        <w:rPr>
          <w:sz w:val="24"/>
        </w:rPr>
      </w:pPr>
      <w:r>
        <w:rPr>
          <w:sz w:val="24"/>
        </w:rPr>
        <w:tab/>
      </w:r>
      <w:r>
        <w:rPr>
          <w:sz w:val="24"/>
        </w:rPr>
        <w:tab/>
      </w:r>
      <w:r>
        <w:rPr>
          <w:sz w:val="24"/>
        </w:rPr>
        <w:tab/>
      </w:r>
      <w:r>
        <w:rPr>
          <w:sz w:val="24"/>
        </w:rPr>
        <w:tab/>
      </w:r>
      <w:r>
        <w:rPr>
          <w:sz w:val="24"/>
        </w:rPr>
        <w:tab/>
        <w:t xml:space="preserve">          -2-           </w:t>
      </w:r>
      <w:r w:rsidR="00CC378C">
        <w:rPr>
          <w:sz w:val="24"/>
        </w:rPr>
        <w:t xml:space="preserve">                </w:t>
      </w:r>
      <w:r>
        <w:rPr>
          <w:sz w:val="24"/>
        </w:rPr>
        <w:t xml:space="preserve"> </w:t>
      </w:r>
    </w:p>
    <w:p w:rsidRDefault="0097182A" w:rsidP="008C3C44" w:rsidR="0097182A">
      <w:pPr>
        <w:ind w:firstLine="720"/>
        <w:jc w:val="both"/>
        <w:rPr>
          <w:sz w:val="24"/>
        </w:rPr>
      </w:pPr>
    </w:p>
    <w:p w:rsidRDefault="00D266F5" w:rsidP="008C3C44" w:rsidR="00D266F5">
      <w:pPr>
        <w:ind w:firstLine="720"/>
        <w:jc w:val="both"/>
        <w:rPr>
          <w:sz w:val="24"/>
        </w:rPr>
      </w:pPr>
      <w:r>
        <w:rPr>
          <w:sz w:val="24"/>
        </w:rPr>
        <w:t>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w:t>
      </w:r>
      <w:r w:rsidR="003F7EE9">
        <w:rPr>
          <w:sz w:val="24"/>
        </w:rPr>
        <w:t>.</w:t>
      </w:r>
    </w:p>
    <w:p w:rsidRDefault="004E6CEA" w:rsidP="008C3C44" w:rsidR="0097182A" w:rsidRPr="009866A6">
      <w:pPr>
        <w:jc w:val="center"/>
        <w:rPr>
          <w:sz w:val="24"/>
        </w:rPr>
      </w:pPr>
      <w:r w:rsidRPr="009866A6">
        <w:rPr>
          <w:sz w:val="24"/>
        </w:rPr>
        <w:t>Obrazloženje</w:t>
      </w:r>
      <w:r w:rsidRPr="009866A6">
        <w:rPr>
          <w:sz w:val="24"/>
        </w:rPr>
        <w:tab/>
      </w:r>
    </w:p>
    <w:p w:rsidRDefault="00FA36EA" w:rsidP="008C3C44" w:rsidR="00FA36EA">
      <w:pPr>
        <w:jc w:val="center"/>
        <w:rPr>
          <w:sz w:val="24"/>
        </w:rPr>
      </w:pPr>
    </w:p>
    <w:p w:rsidRDefault="003B1F69" w:rsidP="00CF3597" w:rsidR="00CF3597">
      <w:pPr>
        <w:jc w:val="both"/>
        <w:rPr>
          <w:sz w:val="24"/>
        </w:rPr>
      </w:pPr>
      <w:r>
        <w:rPr>
          <w:sz w:val="24"/>
        </w:rPr>
        <w:tab/>
      </w:r>
      <w:r w:rsidR="00CF3597">
        <w:rPr>
          <w:sz w:val="24"/>
        </w:rPr>
        <w:t xml:space="preserve">Financijska agencija RC Osijek Podružnica Slavonski Brod podnijela je ovom sudu prijedlog za otvaranje stečajnog postupka nad dužnikom BOŽANA d.o.o., Stjepana Radića 37, </w:t>
      </w:r>
      <w:proofErr w:type="spellStart"/>
      <w:r w:rsidR="00CF3597">
        <w:rPr>
          <w:sz w:val="24"/>
        </w:rPr>
        <w:t>Šušnjevci</w:t>
      </w:r>
      <w:proofErr w:type="spellEnd"/>
      <w:r w:rsidR="00CF3597">
        <w:rPr>
          <w:sz w:val="24"/>
        </w:rPr>
        <w:t xml:space="preserve">, temeljem odredbe čl. 110 st. 1 Stečajnog zakona (NN br. 71/15, dalje SZ). </w:t>
      </w:r>
    </w:p>
    <w:p w:rsidRDefault="00CF3597" w:rsidP="00CF3597" w:rsidR="00CF3597">
      <w:pPr>
        <w:jc w:val="both"/>
        <w:rPr>
          <w:sz w:val="24"/>
        </w:rPr>
      </w:pPr>
      <w:r>
        <w:rPr>
          <w:sz w:val="24"/>
        </w:rPr>
        <w:tab/>
        <w:t>U prijedlogu navodi da dužnik u Očevidniku redoslijeda osnova za plaćanje ima evidentirane neizvršene osnove za plaćanje u neprekinutom razdoblju od 120 dana u ukupnom iznosu od 29.381,75 kn i zapošljava jednog radnika.</w:t>
      </w:r>
    </w:p>
    <w:p w:rsidRDefault="00E96E3D" w:rsidP="00347B63" w:rsidR="003B1F69">
      <w:pPr>
        <w:jc w:val="both"/>
        <w:rPr>
          <w:sz w:val="24"/>
        </w:rPr>
      </w:pPr>
      <w:r>
        <w:rPr>
          <w:sz w:val="24"/>
        </w:rPr>
        <w:tab/>
      </w:r>
      <w:r w:rsidR="00EA3E4A">
        <w:rPr>
          <w:sz w:val="24"/>
        </w:rPr>
        <w:t xml:space="preserve">Prema odredbi čl. </w:t>
      </w:r>
      <w:r w:rsidR="00D572A1">
        <w:rPr>
          <w:sz w:val="24"/>
        </w:rPr>
        <w:t xml:space="preserve">5 Stečajnog zakona (NN br. 71/15, dalje SZ) </w:t>
      </w:r>
      <w:r w:rsidR="00EA3E4A">
        <w:rPr>
          <w:sz w:val="24"/>
        </w:rPr>
        <w:t xml:space="preserve">stečajni postupak može </w:t>
      </w:r>
      <w:r w:rsidR="00D572A1">
        <w:rPr>
          <w:sz w:val="24"/>
        </w:rPr>
        <w:t xml:space="preserve">se </w:t>
      </w:r>
      <w:r w:rsidR="00EA3E4A">
        <w:rPr>
          <w:sz w:val="24"/>
        </w:rPr>
        <w:t xml:space="preserve">otvoriti </w:t>
      </w:r>
      <w:r w:rsidR="00D572A1">
        <w:rPr>
          <w:sz w:val="24"/>
        </w:rPr>
        <w:t xml:space="preserve">ako sud utvrdi postojanje kojeg </w:t>
      </w:r>
      <w:r w:rsidR="00EF4BB4">
        <w:rPr>
          <w:sz w:val="24"/>
        </w:rPr>
        <w:t xml:space="preserve">od </w:t>
      </w:r>
      <w:r w:rsidR="00D572A1">
        <w:rPr>
          <w:sz w:val="24"/>
        </w:rPr>
        <w:t xml:space="preserve">zakonom </w:t>
      </w:r>
      <w:r w:rsidR="00EA3E4A">
        <w:rPr>
          <w:sz w:val="24"/>
        </w:rPr>
        <w:t xml:space="preserve">predviđenih </w:t>
      </w:r>
      <w:r w:rsidR="002D7AB0">
        <w:rPr>
          <w:sz w:val="24"/>
        </w:rPr>
        <w:t xml:space="preserve">stečajnih razloga, a stečajni </w:t>
      </w:r>
      <w:r w:rsidR="00EA3E4A">
        <w:rPr>
          <w:sz w:val="24"/>
        </w:rPr>
        <w:t xml:space="preserve"> razlozi </w:t>
      </w:r>
      <w:r w:rsidR="002D7AB0">
        <w:rPr>
          <w:sz w:val="24"/>
        </w:rPr>
        <w:t xml:space="preserve">su </w:t>
      </w:r>
      <w:r w:rsidR="00EA3E4A">
        <w:rPr>
          <w:sz w:val="24"/>
        </w:rPr>
        <w:t>nesposobnost za plaćanje</w:t>
      </w:r>
      <w:r w:rsidR="00647734">
        <w:rPr>
          <w:sz w:val="24"/>
        </w:rPr>
        <w:t xml:space="preserve"> </w:t>
      </w:r>
      <w:r w:rsidR="00D572A1">
        <w:rPr>
          <w:sz w:val="24"/>
        </w:rPr>
        <w:t xml:space="preserve">(insolventnost) </w:t>
      </w:r>
      <w:r w:rsidR="00EA3E4A">
        <w:rPr>
          <w:sz w:val="24"/>
        </w:rPr>
        <w:t xml:space="preserve">i prezaduženost. U ovom postupku nedvojbeno je utvrđeno postojanje </w:t>
      </w:r>
      <w:r w:rsidR="00251F5F">
        <w:rPr>
          <w:sz w:val="24"/>
        </w:rPr>
        <w:t xml:space="preserve">insolventnosti kao </w:t>
      </w:r>
      <w:r w:rsidR="00EA3E4A">
        <w:rPr>
          <w:sz w:val="24"/>
        </w:rPr>
        <w:t xml:space="preserve">stečajnog razloga </w:t>
      </w:r>
      <w:r w:rsidR="00647734">
        <w:rPr>
          <w:sz w:val="24"/>
        </w:rPr>
        <w:t xml:space="preserve">jer </w:t>
      </w:r>
      <w:r w:rsidR="00EA3E4A">
        <w:rPr>
          <w:sz w:val="24"/>
        </w:rPr>
        <w:t xml:space="preserve"> iz </w:t>
      </w:r>
      <w:r w:rsidR="00D572A1">
        <w:rPr>
          <w:sz w:val="24"/>
        </w:rPr>
        <w:t xml:space="preserve">službenih podataka FINE proizlazi da je dužnikov račun dugotrajno blokiran </w:t>
      </w:r>
      <w:r w:rsidR="00816A47">
        <w:rPr>
          <w:sz w:val="24"/>
        </w:rPr>
        <w:t>te</w:t>
      </w:r>
      <w:r w:rsidR="003B1F69">
        <w:rPr>
          <w:sz w:val="24"/>
        </w:rPr>
        <w:t xml:space="preserve"> u O</w:t>
      </w:r>
      <w:r w:rsidR="00D572A1">
        <w:rPr>
          <w:sz w:val="24"/>
        </w:rPr>
        <w:t xml:space="preserve">čevidniku redoslijeda osnova za plaćanje ima evidentirane neizvršene osnove za plaćanje u razdoblju </w:t>
      </w:r>
      <w:r w:rsidR="00AC139A">
        <w:rPr>
          <w:sz w:val="24"/>
        </w:rPr>
        <w:t xml:space="preserve">duljem od 60 </w:t>
      </w:r>
      <w:r w:rsidR="00D572A1">
        <w:rPr>
          <w:sz w:val="24"/>
        </w:rPr>
        <w:t>dana</w:t>
      </w:r>
      <w:r w:rsidR="00AC139A">
        <w:rPr>
          <w:sz w:val="24"/>
        </w:rPr>
        <w:t xml:space="preserve"> koje je trebalo, na temelju valjanih osnova za plaćanje, bez daljnjeg pristanka dužnika, naplatiti sa bilo kojeg od </w:t>
      </w:r>
      <w:r w:rsidR="00253101">
        <w:rPr>
          <w:sz w:val="24"/>
        </w:rPr>
        <w:t xml:space="preserve">njegovih računa (čl.6 st2 SZ-a), a koje činjenice je priznala zastupnica po zakonu </w:t>
      </w:r>
      <w:proofErr w:type="spellStart"/>
      <w:r w:rsidR="00253101">
        <w:rPr>
          <w:sz w:val="24"/>
        </w:rPr>
        <w:t>Božana</w:t>
      </w:r>
      <w:proofErr w:type="spellEnd"/>
      <w:r w:rsidR="00253101">
        <w:rPr>
          <w:sz w:val="24"/>
        </w:rPr>
        <w:t xml:space="preserve"> </w:t>
      </w:r>
      <w:proofErr w:type="spellStart"/>
      <w:r w:rsidR="00253101">
        <w:rPr>
          <w:sz w:val="24"/>
        </w:rPr>
        <w:t>Raspasović</w:t>
      </w:r>
      <w:proofErr w:type="spellEnd"/>
      <w:r w:rsidR="00253101">
        <w:rPr>
          <w:sz w:val="24"/>
        </w:rPr>
        <w:t xml:space="preserve"> na ročištu održanom 16.svibnja 2017.g.</w:t>
      </w:r>
    </w:p>
    <w:p w:rsidRDefault="00B425C7" w:rsidP="00347B63" w:rsidR="00253101">
      <w:pPr>
        <w:jc w:val="both"/>
        <w:rPr>
          <w:sz w:val="24"/>
        </w:rPr>
      </w:pPr>
      <w:r>
        <w:rPr>
          <w:sz w:val="24"/>
        </w:rPr>
        <w:tab/>
      </w:r>
      <w:r w:rsidR="000E7E84">
        <w:rPr>
          <w:sz w:val="24"/>
        </w:rPr>
        <w:t xml:space="preserve">U </w:t>
      </w:r>
      <w:r>
        <w:rPr>
          <w:sz w:val="24"/>
        </w:rPr>
        <w:t xml:space="preserve">pogledu imovine </w:t>
      </w:r>
      <w:r w:rsidR="00253101">
        <w:rPr>
          <w:sz w:val="24"/>
        </w:rPr>
        <w:t xml:space="preserve">dužnika </w:t>
      </w:r>
      <w:proofErr w:type="spellStart"/>
      <w:r w:rsidR="00253101">
        <w:rPr>
          <w:sz w:val="24"/>
        </w:rPr>
        <w:t>zak.zastupnica</w:t>
      </w:r>
      <w:proofErr w:type="spellEnd"/>
      <w:r w:rsidR="00253101">
        <w:rPr>
          <w:sz w:val="24"/>
        </w:rPr>
        <w:t xml:space="preserve"> na istom ročištu je </w:t>
      </w:r>
      <w:r w:rsidR="000E7E84">
        <w:rPr>
          <w:sz w:val="24"/>
        </w:rPr>
        <w:t>iskaza</w:t>
      </w:r>
      <w:r w:rsidR="00CF3597">
        <w:rPr>
          <w:sz w:val="24"/>
        </w:rPr>
        <w:t>la</w:t>
      </w:r>
      <w:r w:rsidR="000E7E84">
        <w:rPr>
          <w:sz w:val="24"/>
        </w:rPr>
        <w:t xml:space="preserve"> </w:t>
      </w:r>
      <w:r w:rsidR="00737861">
        <w:rPr>
          <w:sz w:val="24"/>
        </w:rPr>
        <w:t xml:space="preserve">da je </w:t>
      </w:r>
      <w:r w:rsidR="000E7E84">
        <w:rPr>
          <w:sz w:val="24"/>
        </w:rPr>
        <w:t xml:space="preserve">djelatnost prestala </w:t>
      </w:r>
      <w:r w:rsidR="008D3E0A">
        <w:rPr>
          <w:sz w:val="24"/>
        </w:rPr>
        <w:t xml:space="preserve">20.siječnja 2017.g. iz razloga što se s obzirom na ostvarene prihode obveze nisu mogle izmirivati, </w:t>
      </w:r>
      <w:r w:rsidR="000E7E84">
        <w:rPr>
          <w:sz w:val="24"/>
        </w:rPr>
        <w:t xml:space="preserve"> a dužnik </w:t>
      </w:r>
      <w:r w:rsidR="008D3E0A">
        <w:rPr>
          <w:sz w:val="24"/>
        </w:rPr>
        <w:t>od imovine ima samo namještaj kojim je bio opremljen frizerski salon</w:t>
      </w:r>
      <w:r w:rsidR="00253101">
        <w:rPr>
          <w:sz w:val="24"/>
        </w:rPr>
        <w:t xml:space="preserve"> u kojem se odvijala registrirana djelatnost, a vrijednost ove imovine u zadnjoj bilanci iskazana je kao vrijednost kratkotrajne imovine od 4.293,00 kn.</w:t>
      </w:r>
    </w:p>
    <w:p w:rsidRDefault="00253101" w:rsidP="00253101" w:rsidR="000E7E84">
      <w:pPr>
        <w:ind w:firstLine="720"/>
        <w:jc w:val="both"/>
        <w:rPr>
          <w:sz w:val="24"/>
        </w:rPr>
      </w:pPr>
      <w:r>
        <w:rPr>
          <w:sz w:val="24"/>
        </w:rPr>
        <w:t xml:space="preserve">Osim navedenog, </w:t>
      </w:r>
      <w:r w:rsidR="000C526E">
        <w:rPr>
          <w:sz w:val="24"/>
        </w:rPr>
        <w:t xml:space="preserve">tvrdi da </w:t>
      </w:r>
      <w:r>
        <w:rPr>
          <w:sz w:val="24"/>
        </w:rPr>
        <w:t xml:space="preserve">dužnik u poslovnim knjigama evidentira i vrijednost od 12.884,00 kn koja se odnosi na zalihe sirovina i materijala koji imaju ograničeni rok </w:t>
      </w:r>
      <w:r w:rsidR="000C526E">
        <w:rPr>
          <w:sz w:val="24"/>
        </w:rPr>
        <w:t>trajanja i nisu više za uporabu</w:t>
      </w:r>
      <w:r>
        <w:rPr>
          <w:sz w:val="24"/>
        </w:rPr>
        <w:t xml:space="preserve"> </w:t>
      </w:r>
      <w:r w:rsidR="000C526E">
        <w:rPr>
          <w:sz w:val="24"/>
        </w:rPr>
        <w:t>te</w:t>
      </w:r>
      <w:r>
        <w:rPr>
          <w:sz w:val="24"/>
        </w:rPr>
        <w:t xml:space="preserve"> ne postoje nenaplaćena potraživanja i druga imovina</w:t>
      </w:r>
      <w:r w:rsidR="000E7E84">
        <w:rPr>
          <w:sz w:val="24"/>
        </w:rPr>
        <w:t xml:space="preserve"> koja bi mogla ući u stečajnu masu.</w:t>
      </w:r>
    </w:p>
    <w:p w:rsidRDefault="00592A2F" w:rsidP="00014210" w:rsidR="00592A2F">
      <w:pPr>
        <w:jc w:val="both"/>
        <w:rPr>
          <w:sz w:val="24"/>
        </w:rPr>
      </w:pPr>
      <w:r>
        <w:rPr>
          <w:sz w:val="24"/>
        </w:rPr>
        <w:tab/>
      </w:r>
      <w:r w:rsidR="00B425C7">
        <w:rPr>
          <w:sz w:val="24"/>
        </w:rPr>
        <w:t xml:space="preserve">Svoje navode </w:t>
      </w:r>
      <w:r w:rsidR="000C526E">
        <w:rPr>
          <w:sz w:val="24"/>
        </w:rPr>
        <w:t>zakonska zastupnica potvrdila</w:t>
      </w:r>
      <w:r>
        <w:rPr>
          <w:sz w:val="24"/>
        </w:rPr>
        <w:t xml:space="preserve"> je</w:t>
      </w:r>
      <w:r w:rsidR="00B425C7">
        <w:rPr>
          <w:sz w:val="24"/>
        </w:rPr>
        <w:t xml:space="preserve"> prilaganjem ovjerovljenog </w:t>
      </w:r>
      <w:proofErr w:type="spellStart"/>
      <w:r w:rsidR="00B425C7">
        <w:rPr>
          <w:sz w:val="24"/>
        </w:rPr>
        <w:t>prokaznog</w:t>
      </w:r>
      <w:proofErr w:type="spellEnd"/>
      <w:r w:rsidR="00B425C7">
        <w:rPr>
          <w:sz w:val="24"/>
        </w:rPr>
        <w:t xml:space="preserve"> popisa imovine,</w:t>
      </w:r>
      <w:r>
        <w:rPr>
          <w:sz w:val="24"/>
        </w:rPr>
        <w:t xml:space="preserve"> </w:t>
      </w:r>
      <w:r w:rsidR="000C526E">
        <w:rPr>
          <w:sz w:val="24"/>
        </w:rPr>
        <w:t>te</w:t>
      </w:r>
      <w:r w:rsidR="001E4527">
        <w:rPr>
          <w:sz w:val="24"/>
        </w:rPr>
        <w:t xml:space="preserve"> je </w:t>
      </w:r>
      <w:r w:rsidR="00B425C7">
        <w:rPr>
          <w:sz w:val="24"/>
        </w:rPr>
        <w:t>pod kaznenom i mat</w:t>
      </w:r>
      <w:r w:rsidR="000C526E">
        <w:rPr>
          <w:sz w:val="24"/>
        </w:rPr>
        <w:t>erijalnom odgovornošću potvrdila</w:t>
      </w:r>
      <w:r w:rsidR="00B425C7">
        <w:rPr>
          <w:sz w:val="24"/>
        </w:rPr>
        <w:t xml:space="preserve"> da su iskazani podaci u </w:t>
      </w:r>
      <w:proofErr w:type="spellStart"/>
      <w:r w:rsidR="00B425C7">
        <w:rPr>
          <w:sz w:val="24"/>
        </w:rPr>
        <w:t>prokaznom</w:t>
      </w:r>
      <w:proofErr w:type="spellEnd"/>
      <w:r w:rsidR="00B425C7">
        <w:rPr>
          <w:sz w:val="24"/>
        </w:rPr>
        <w:t xml:space="preserve"> popisu </w:t>
      </w:r>
      <w:r w:rsidR="000C526E">
        <w:rPr>
          <w:sz w:val="24"/>
        </w:rPr>
        <w:t xml:space="preserve">točni i </w:t>
      </w:r>
      <w:r w:rsidR="00B425C7">
        <w:rPr>
          <w:sz w:val="24"/>
        </w:rPr>
        <w:t xml:space="preserve">istiniti i da dužnik nema </w:t>
      </w:r>
      <w:r w:rsidR="001C7A83">
        <w:rPr>
          <w:sz w:val="24"/>
        </w:rPr>
        <w:t xml:space="preserve">druge </w:t>
      </w:r>
      <w:r w:rsidR="00B425C7">
        <w:rPr>
          <w:sz w:val="24"/>
        </w:rPr>
        <w:t>imovine koja bi mogla ući u stečajnu masu.</w:t>
      </w:r>
      <w:r w:rsidR="00014210">
        <w:rPr>
          <w:sz w:val="24"/>
        </w:rPr>
        <w:tab/>
      </w:r>
    </w:p>
    <w:p w:rsidRDefault="00B425C7" w:rsidP="00D25FC7" w:rsidR="000C526E">
      <w:pPr>
        <w:jc w:val="both"/>
        <w:rPr>
          <w:sz w:val="24"/>
        </w:rPr>
      </w:pPr>
      <w:r>
        <w:rPr>
          <w:sz w:val="24"/>
        </w:rPr>
        <w:tab/>
      </w:r>
      <w:r w:rsidR="00D25FC7">
        <w:rPr>
          <w:sz w:val="24"/>
        </w:rPr>
        <w:t xml:space="preserve">U tijeku dokaznog postupka </w:t>
      </w:r>
      <w:proofErr w:type="spellStart"/>
      <w:r w:rsidR="00D25FC7">
        <w:rPr>
          <w:sz w:val="24"/>
        </w:rPr>
        <w:t>steč.sudac</w:t>
      </w:r>
      <w:proofErr w:type="spellEnd"/>
      <w:r w:rsidR="001E4527">
        <w:rPr>
          <w:sz w:val="24"/>
        </w:rPr>
        <w:t xml:space="preserve"> je izveo dokaz uvidom u spis i</w:t>
      </w:r>
      <w:r w:rsidR="000C526E">
        <w:rPr>
          <w:sz w:val="24"/>
        </w:rPr>
        <w:t xml:space="preserve"> prilože</w:t>
      </w:r>
      <w:r w:rsidR="001A5F6E">
        <w:rPr>
          <w:sz w:val="24"/>
        </w:rPr>
        <w:t xml:space="preserve">ne isprave:ovjerovljeni </w:t>
      </w:r>
      <w:proofErr w:type="spellStart"/>
      <w:r w:rsidR="001A5F6E">
        <w:rPr>
          <w:sz w:val="24"/>
        </w:rPr>
        <w:t>prokazni</w:t>
      </w:r>
      <w:proofErr w:type="spellEnd"/>
      <w:r w:rsidR="000C526E">
        <w:rPr>
          <w:sz w:val="24"/>
        </w:rPr>
        <w:t xml:space="preserve"> popis imovine, bilance za 2014., 2015. i 2016.g.</w:t>
      </w:r>
      <w:r w:rsidR="001A5F6E">
        <w:rPr>
          <w:sz w:val="24"/>
        </w:rPr>
        <w:t xml:space="preserve"> i podatke FINE od 15.12.2016.g.</w:t>
      </w:r>
      <w:r w:rsidR="00D25FC7">
        <w:rPr>
          <w:sz w:val="24"/>
        </w:rPr>
        <w:t xml:space="preserve"> </w:t>
      </w:r>
    </w:p>
    <w:p w:rsidRDefault="00D25FC7" w:rsidP="00D25FC7" w:rsidR="00A60C79">
      <w:pPr>
        <w:ind w:firstLine="720"/>
        <w:jc w:val="both"/>
        <w:rPr>
          <w:sz w:val="24"/>
        </w:rPr>
      </w:pPr>
      <w:r>
        <w:rPr>
          <w:sz w:val="24"/>
        </w:rPr>
        <w:t xml:space="preserve">Odredbom čl. 132 st. 1 Stečajnog zakona (NN br. 71/15, dalje SZ) propisano je da ako prije otvaranja stečajnog postupka sud utvrdi da imovina dužnika koja bi ušla u stečajnu masu nije dovoljna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A60C79" w:rsidP="00D25FC7" w:rsidR="00A60C79">
      <w:pPr>
        <w:ind w:firstLine="720"/>
        <w:jc w:val="both"/>
        <w:rPr>
          <w:sz w:val="24"/>
        </w:rPr>
      </w:pPr>
    </w:p>
    <w:p w:rsidRDefault="00A60C79" w:rsidP="00D25FC7" w:rsidR="00A60C79">
      <w:pPr>
        <w:ind w:firstLine="720"/>
        <w:jc w:val="both"/>
        <w:rPr>
          <w:sz w:val="24"/>
        </w:rPr>
      </w:pPr>
    </w:p>
    <w:p w:rsidRDefault="00A60C79" w:rsidP="00D25FC7" w:rsidR="00A60C79">
      <w:pPr>
        <w:ind w:firstLine="720"/>
        <w:jc w:val="both"/>
        <w:rPr>
          <w:sz w:val="24"/>
        </w:rPr>
      </w:pPr>
    </w:p>
    <w:p w:rsidRDefault="00A60C79" w:rsidP="00D25FC7" w:rsidR="00A60C79">
      <w:pPr>
        <w:ind w:firstLine="720"/>
        <w:jc w:val="both"/>
        <w:rPr>
          <w:sz w:val="24"/>
        </w:rPr>
      </w:pPr>
    </w:p>
    <w:p w:rsidRDefault="00D25FC7" w:rsidP="00D25FC7" w:rsidR="00D25FC7">
      <w:pPr>
        <w:ind w:firstLine="720"/>
        <w:jc w:val="both"/>
        <w:rPr>
          <w:sz w:val="24"/>
        </w:rPr>
      </w:pPr>
      <w:r>
        <w:rPr>
          <w:sz w:val="24"/>
        </w:rPr>
        <w:t xml:space="preserve">Stavkom 2 propisano je da ako zainteresirane osobe ne predujme traženi iznos, sud će donijeti rješenje o otvaranju i zaključenju stečajnog postupka te se  prema st. 4, u tom slučaju, postupak neće provesti i na odgovarajući će se primijeniti odredbe čl. 286-292 ovog Zakona.  </w:t>
      </w:r>
    </w:p>
    <w:p w:rsidRDefault="001C7A83" w:rsidP="00D25FC7" w:rsidR="00A60C79">
      <w:pPr>
        <w:ind w:firstLine="720"/>
        <w:jc w:val="both"/>
        <w:rPr>
          <w:sz w:val="24"/>
        </w:rPr>
      </w:pPr>
      <w:r>
        <w:rPr>
          <w:sz w:val="24"/>
        </w:rPr>
        <w:t>K</w:t>
      </w:r>
      <w:r w:rsidR="00A60C79">
        <w:rPr>
          <w:sz w:val="24"/>
        </w:rPr>
        <w:t>ako je na temelju iskaza zakonske zastupnice dužnika te priloženih bilanci za posljednje 3 poslovne godine utvrđeno da dužnik od imovine ima samo namještaj knjigovodstvene vrijednosti 4.293,00 kn, to je sud zaključio da dužnik nema imovine dostatne za pokriće troškova stečajnog postupka koji po ocjeni ovog suda mogu iznositi minimalno 15.500,00 kn.</w:t>
      </w:r>
    </w:p>
    <w:p w:rsidRDefault="00A60C79" w:rsidP="00D25FC7" w:rsidR="00A60C79">
      <w:pPr>
        <w:ind w:firstLine="720"/>
        <w:jc w:val="both"/>
        <w:rPr>
          <w:sz w:val="24"/>
        </w:rPr>
      </w:pPr>
    </w:p>
    <w:p w:rsidRDefault="00D25FC7" w:rsidP="00D25FC7" w:rsidR="00D25FC7">
      <w:pPr>
        <w:jc w:val="both"/>
        <w:rPr>
          <w:sz w:val="24"/>
        </w:rPr>
      </w:pPr>
      <w:r>
        <w:rPr>
          <w:sz w:val="24"/>
        </w:rPr>
        <w:tab/>
        <w:t>Rješenjem stečajnog suca br. St-</w:t>
      </w:r>
      <w:r w:rsidR="00905666">
        <w:rPr>
          <w:sz w:val="24"/>
        </w:rPr>
        <w:t>2925/2016-6</w:t>
      </w:r>
      <w:r w:rsidR="001E4527">
        <w:rPr>
          <w:sz w:val="24"/>
        </w:rPr>
        <w:t xml:space="preserve"> od </w:t>
      </w:r>
      <w:r w:rsidR="00905666">
        <w:rPr>
          <w:sz w:val="24"/>
        </w:rPr>
        <w:t>19.srpnja 2017.g</w:t>
      </w:r>
      <w:r>
        <w:rPr>
          <w:sz w:val="24"/>
        </w:rPr>
        <w:t>.</w:t>
      </w:r>
      <w:r w:rsidR="00A60C79">
        <w:rPr>
          <w:sz w:val="24"/>
        </w:rPr>
        <w:t xml:space="preserve"> </w:t>
      </w:r>
      <w:r>
        <w:rPr>
          <w:sz w:val="24"/>
        </w:rPr>
        <w:t xml:space="preserve">pozvani su vjerovnici i druge zainteresirane osobe da u roku od 15 dana od dana objave poziva na mrežnoj stanici e-Oglasna ploča sudova predujme iznos od </w:t>
      </w:r>
      <w:r w:rsidR="00905666">
        <w:rPr>
          <w:sz w:val="24"/>
        </w:rPr>
        <w:t>15.500</w:t>
      </w:r>
      <w:r>
        <w:rPr>
          <w:sz w:val="24"/>
        </w:rPr>
        <w:t xml:space="preserve">,00 za pokriće troškova stečajnog postupka. Oglas o tom pozivu  objavljen  je na mrežnoj stanici e-Oglasna ploča suda s danom </w:t>
      </w:r>
      <w:r w:rsidR="00905666">
        <w:rPr>
          <w:sz w:val="24"/>
        </w:rPr>
        <w:t>19.srpnja 2017.g.</w:t>
      </w:r>
      <w:r>
        <w:rPr>
          <w:sz w:val="24"/>
        </w:rPr>
        <w:t>. U roku određenim rješenjem nije uplaćen naprijed navedeni iznos  za pokriće troškova stečajnog postupka, što je utvrđeno provjerom kroz stanje prolaznog računa ovog Suda.</w:t>
      </w:r>
      <w:r>
        <w:rPr>
          <w:b/>
          <w:sz w:val="24"/>
        </w:rPr>
        <w:t xml:space="preserve">                            </w:t>
      </w:r>
    </w:p>
    <w:p w:rsidRDefault="00D25FC7" w:rsidP="00D25FC7" w:rsidR="00D25FC7">
      <w:pPr>
        <w:jc w:val="both"/>
        <w:rPr>
          <w:sz w:val="24"/>
        </w:rPr>
      </w:pPr>
      <w:r>
        <w:rPr>
          <w:sz w:val="24"/>
        </w:rPr>
        <w:tab/>
        <w:t>Kako je u ovom postupku nedvojbeno utvrđeno postojanje insolventnosti kao stečajnog razloga, te činjenica nedostatnosti dužnikove imovine, to je valjalo primjenom odredbe čl. 132 SZ-a nad dužnikom otvoriti i istodobno zaključiti stečajni</w:t>
      </w:r>
      <w:r w:rsidR="00DD4B2D">
        <w:rPr>
          <w:sz w:val="24"/>
        </w:rPr>
        <w:t xml:space="preserve"> postupak te imenovati stečajnu upraviteljicu</w:t>
      </w:r>
      <w:r>
        <w:rPr>
          <w:sz w:val="24"/>
        </w:rPr>
        <w:t xml:space="preserve"> s ovlastima i obvezama propisanim odredbom čl. 133 SZ-a.</w:t>
      </w:r>
    </w:p>
    <w:p w:rsidRDefault="00DD4B2D" w:rsidP="00D25FC7" w:rsidR="00D25FC7">
      <w:pPr>
        <w:jc w:val="both"/>
        <w:rPr>
          <w:sz w:val="24"/>
        </w:rPr>
      </w:pPr>
      <w:r>
        <w:rPr>
          <w:sz w:val="24"/>
        </w:rPr>
        <w:tab/>
        <w:t>Izbor stečajne upraviteljice</w:t>
      </w:r>
      <w:r w:rsidR="00D25FC7">
        <w:rPr>
          <w:sz w:val="24"/>
        </w:rPr>
        <w:t xml:space="preserve"> obavljen je metodom slučajnog odabira u skladu s odredbom čl. 8</w:t>
      </w:r>
      <w:r w:rsidR="00905666">
        <w:rPr>
          <w:sz w:val="24"/>
        </w:rPr>
        <w:t>4 st. 1 u svezi s čl. 119 st. 6 SZ-a, uz iznimku onih stečajnih upravitelja koji su podnijeli osobni zahtjev za izuzeće zbog bolesti ili opterećenosti obvezama u drugim stečajnim postupcima.</w:t>
      </w:r>
      <w:r w:rsidR="00905666">
        <w:rPr>
          <w:sz w:val="24"/>
        </w:rPr>
        <w:tab/>
      </w:r>
    </w:p>
    <w:p w:rsidRDefault="00D25FC7" w:rsidP="00D25FC7" w:rsidR="00685335">
      <w:pPr>
        <w:jc w:val="both"/>
        <w:rPr>
          <w:sz w:val="24"/>
        </w:rPr>
      </w:pPr>
      <w:r>
        <w:rPr>
          <w:sz w:val="24"/>
        </w:rPr>
        <w:tab/>
        <w:t>Slijedom navedenog odlučeno je kao u izreci ovog rješenja na temelju čl. 132 i čl. 133 SZ-a, uz odgovarajuću primjenu odredbe čl. 286 do čl. 299 SZ-a.</w:t>
      </w:r>
      <w:r>
        <w:rPr>
          <w:sz w:val="24"/>
        </w:rPr>
        <w:tab/>
      </w:r>
    </w:p>
    <w:p w:rsidRDefault="0062771E" w:rsidP="003B6DB7" w:rsidR="0062771E">
      <w:pPr>
        <w:jc w:val="both"/>
        <w:rPr>
          <w:sz w:val="24"/>
        </w:rPr>
      </w:pPr>
    </w:p>
    <w:p w:rsidRDefault="004E6CEA" w:rsidP="00905666" w:rsidR="0026585E">
      <w:pPr>
        <w:jc w:val="center"/>
        <w:rPr>
          <w:sz w:val="24"/>
        </w:rPr>
      </w:pPr>
      <w:r>
        <w:rPr>
          <w:sz w:val="24"/>
        </w:rPr>
        <w:t xml:space="preserve">U </w:t>
      </w:r>
      <w:proofErr w:type="spellStart"/>
      <w:r>
        <w:rPr>
          <w:sz w:val="24"/>
        </w:rPr>
        <w:t>Slav.Brodu</w:t>
      </w:r>
      <w:proofErr w:type="spellEnd"/>
      <w:r>
        <w:rPr>
          <w:sz w:val="24"/>
        </w:rPr>
        <w:t xml:space="preserve">, </w:t>
      </w:r>
      <w:r w:rsidR="00DD4B2D">
        <w:rPr>
          <w:sz w:val="24"/>
        </w:rPr>
        <w:t>27</w:t>
      </w:r>
      <w:r w:rsidR="00905666">
        <w:rPr>
          <w:sz w:val="24"/>
        </w:rPr>
        <w:t>.rujna</w:t>
      </w:r>
      <w:r w:rsidR="007B13CC">
        <w:rPr>
          <w:sz w:val="24"/>
        </w:rPr>
        <w:t xml:space="preserve"> 2017</w:t>
      </w:r>
      <w:r w:rsidR="00441C03">
        <w:rPr>
          <w:sz w:val="24"/>
        </w:rPr>
        <w:t>.</w:t>
      </w:r>
      <w:r w:rsidR="00905666">
        <w:rPr>
          <w:sz w:val="24"/>
        </w:rPr>
        <w:t>g.</w:t>
      </w:r>
    </w:p>
    <w:p w:rsidRDefault="00517A48" w:rsidP="00905666" w:rsidR="00517A48">
      <w:pPr>
        <w:jc w:val="center"/>
        <w:rPr>
          <w:sz w:val="24"/>
        </w:rPr>
      </w:pPr>
    </w:p>
    <w:p w:rsidRDefault="004E6CEA" w:rsidP="00517A48" w:rsidR="004E6CEA">
      <w:pPr>
        <w:ind w:firstLine="720" w:left="5760"/>
        <w:rPr>
          <w:sz w:val="24"/>
        </w:rPr>
      </w:pPr>
      <w:r>
        <w:rPr>
          <w:sz w:val="24"/>
        </w:rPr>
        <w:t>STEČAJNI SUDAC:</w:t>
      </w:r>
    </w:p>
    <w:p w:rsidRDefault="004E6CEA" w:rsidP="00517A48" w:rsidR="00B26871">
      <w:pPr>
        <w:rPr>
          <w:sz w:val="24"/>
        </w:rPr>
      </w:pPr>
      <w:r>
        <w:rPr>
          <w:sz w:val="24"/>
        </w:rPr>
        <w:t xml:space="preserve">                                                                                           </w:t>
      </w:r>
      <w:r w:rsidR="00F8588C">
        <w:rPr>
          <w:sz w:val="24"/>
        </w:rPr>
        <w:tab/>
      </w:r>
      <w:r w:rsidR="00F8588C">
        <w:rPr>
          <w:sz w:val="24"/>
        </w:rPr>
        <w:tab/>
      </w:r>
      <w:r w:rsidR="00B93CF9">
        <w:rPr>
          <w:sz w:val="24"/>
        </w:rPr>
        <w:t xml:space="preserve">     </w:t>
      </w:r>
      <w:r>
        <w:rPr>
          <w:sz w:val="24"/>
        </w:rPr>
        <w:t>Vesna Vukelić</w:t>
      </w:r>
      <w:r w:rsidR="00B26871">
        <w:rPr>
          <w:sz w:val="24"/>
        </w:rPr>
        <w:t>, v.r.</w:t>
      </w:r>
    </w:p>
    <w:p w:rsidRDefault="00272311" w:rsidP="00B26871" w:rsidR="00517A48">
      <w:pPr>
        <w:ind w:firstLine="720" w:left="5760"/>
        <w:rPr>
          <w:sz w:val="24"/>
        </w:rPr>
      </w:pPr>
      <w:r>
        <w:tab/>
      </w:r>
      <w:r>
        <w:tab/>
      </w:r>
      <w:r>
        <w:tab/>
      </w:r>
      <w:r>
        <w:tab/>
      </w:r>
      <w:r>
        <w:tab/>
      </w:r>
      <w:r>
        <w:tab/>
      </w:r>
      <w:r>
        <w:tab/>
      </w:r>
    </w:p>
    <w:p w:rsidRDefault="0090175B" w:rsidR="0090175B">
      <w:pPr>
        <w:rPr>
          <w:sz w:val="24"/>
        </w:rPr>
      </w:pPr>
      <w:r>
        <w:rPr>
          <w:sz w:val="24"/>
        </w:rPr>
        <w:tab/>
      </w:r>
      <w:r>
        <w:rPr>
          <w:sz w:val="24"/>
        </w:rPr>
        <w:tab/>
      </w:r>
      <w:r>
        <w:rPr>
          <w:sz w:val="24"/>
        </w:rPr>
        <w:tab/>
      </w:r>
    </w:p>
    <w:p w:rsidRDefault="004E6CEA" w:rsidR="004E6CEA">
      <w:pPr>
        <w:rPr>
          <w:b/>
        </w:rPr>
      </w:pPr>
      <w:r>
        <w:rPr>
          <w:b/>
        </w:rPr>
        <w:t>NAPUTAK O PRAVNOM LIJEKU</w:t>
      </w:r>
    </w:p>
    <w:p w:rsidRDefault="00505D3C" w:rsidP="00505D3C" w:rsidR="00517A48">
      <w:r>
        <w:t xml:space="preserve">Na ovo rješenje vjerovnici i </w:t>
      </w:r>
      <w:r w:rsidR="00517A48">
        <w:t>osoba ovlaštena za zastupanje</w:t>
      </w:r>
      <w:r>
        <w:t xml:space="preserve"> dužnika,</w:t>
      </w:r>
    </w:p>
    <w:p w:rsidRDefault="00505D3C" w:rsidP="00505D3C" w:rsidR="00517A48">
      <w:r>
        <w:t xml:space="preserve"> te imenovani stečajni upravitelj, mogu uložiti žalbu u roku od 8 dana </w:t>
      </w:r>
    </w:p>
    <w:p w:rsidRDefault="00505D3C" w:rsidP="00505D3C" w:rsidR="00517A48">
      <w:r>
        <w:t xml:space="preserve">od isteka osmog dana po objavi ovog rješenja na mrežnoj stanici e-Oglasna </w:t>
      </w:r>
    </w:p>
    <w:p w:rsidRDefault="00505D3C" w:rsidR="00517A48">
      <w:r>
        <w:t>ploča suda.</w:t>
      </w:r>
      <w:r w:rsidRPr="00867C7E">
        <w:t xml:space="preserve"> Žalba se podnosi</w:t>
      </w:r>
      <w:r>
        <w:t xml:space="preserve"> ovom sudu u 3 primjerka, a o žalbi odlučuje </w:t>
      </w:r>
    </w:p>
    <w:p w:rsidRDefault="00505D3C" w:rsidR="006842D1">
      <w:r>
        <w:t>Visoki trgovački sud RH u Zagrebu.</w:t>
      </w:r>
    </w:p>
    <w:p w:rsidRDefault="006842D1" w:rsidR="006842D1"/>
    <w:p w:rsidRDefault="00505D3C" w:rsidR="004E6CEA">
      <w:pPr>
        <w:rPr>
          <w:sz w:val="24"/>
        </w:rPr>
      </w:pPr>
      <w:r>
        <w:rPr>
          <w:sz w:val="24"/>
        </w:rPr>
        <w:t xml:space="preserve">Dostaviti putem mrežne stanice e-Oglasna ploča </w:t>
      </w:r>
    </w:p>
    <w:p w:rsidRDefault="0062771E" w:rsidR="004E6CEA">
      <w:pPr>
        <w:rPr>
          <w:sz w:val="24"/>
        </w:rPr>
      </w:pPr>
      <w:r>
        <w:rPr>
          <w:sz w:val="24"/>
        </w:rPr>
        <w:t xml:space="preserve">1. </w:t>
      </w:r>
      <w:r w:rsidR="004E6CEA">
        <w:rPr>
          <w:sz w:val="24"/>
        </w:rPr>
        <w:t xml:space="preserve"> </w:t>
      </w:r>
      <w:proofErr w:type="spellStart"/>
      <w:r w:rsidR="00441C03">
        <w:rPr>
          <w:sz w:val="24"/>
        </w:rPr>
        <w:t>st</w:t>
      </w:r>
      <w:r w:rsidR="006F5FB3">
        <w:rPr>
          <w:sz w:val="24"/>
        </w:rPr>
        <w:t>eč.upravitelju</w:t>
      </w:r>
      <w:proofErr w:type="spellEnd"/>
      <w:r w:rsidR="00C529E0">
        <w:rPr>
          <w:sz w:val="24"/>
        </w:rPr>
        <w:t xml:space="preserve"> </w:t>
      </w:r>
    </w:p>
    <w:p w:rsidRDefault="00505D3C" w:rsidR="00505D3C">
      <w:pPr>
        <w:rPr>
          <w:sz w:val="24"/>
        </w:rPr>
      </w:pPr>
      <w:r>
        <w:rPr>
          <w:sz w:val="24"/>
        </w:rPr>
        <w:t xml:space="preserve">2.  </w:t>
      </w:r>
      <w:r w:rsidR="00517A48">
        <w:rPr>
          <w:sz w:val="24"/>
        </w:rPr>
        <w:t xml:space="preserve">osoba ovlaštena za zastupanje dužnika po zakonu </w:t>
      </w:r>
    </w:p>
    <w:p w:rsidRDefault="00517A48" w:rsidR="00517A48">
      <w:pPr>
        <w:rPr>
          <w:sz w:val="24"/>
        </w:rPr>
      </w:pPr>
      <w:r>
        <w:rPr>
          <w:sz w:val="24"/>
        </w:rPr>
        <w:t xml:space="preserve">do dana nastupanja pravnih posljedica otvaranja </w:t>
      </w:r>
      <w:proofErr w:type="spellStart"/>
      <w:r>
        <w:rPr>
          <w:sz w:val="24"/>
        </w:rPr>
        <w:t>steč.post</w:t>
      </w:r>
      <w:proofErr w:type="spellEnd"/>
      <w:r>
        <w:rPr>
          <w:sz w:val="24"/>
        </w:rPr>
        <w:t>.</w:t>
      </w:r>
    </w:p>
    <w:p w:rsidRDefault="00C529E0" w:rsidR="004E6CEA">
      <w:pPr>
        <w:rPr>
          <w:sz w:val="24"/>
        </w:rPr>
      </w:pPr>
      <w:r>
        <w:rPr>
          <w:sz w:val="24"/>
        </w:rPr>
        <w:t>3</w:t>
      </w:r>
      <w:r w:rsidR="004E6CEA">
        <w:rPr>
          <w:sz w:val="24"/>
        </w:rPr>
        <w:t xml:space="preserve">. </w:t>
      </w:r>
      <w:r w:rsidR="00FC64E4">
        <w:rPr>
          <w:sz w:val="24"/>
        </w:rPr>
        <w:t xml:space="preserve"> </w:t>
      </w:r>
      <w:r w:rsidR="004E6CEA">
        <w:rPr>
          <w:sz w:val="24"/>
        </w:rPr>
        <w:t xml:space="preserve">registru, </w:t>
      </w:r>
      <w:r w:rsidR="002A1841">
        <w:rPr>
          <w:sz w:val="24"/>
        </w:rPr>
        <w:t xml:space="preserve"> </w:t>
      </w:r>
      <w:r w:rsidR="00693FAD">
        <w:rPr>
          <w:sz w:val="24"/>
        </w:rPr>
        <w:t>po pravomoćnosti</w:t>
      </w:r>
    </w:p>
    <w:p w:rsidRDefault="00C529E0" w:rsidP="00F0561E" w:rsidR="00C529E0">
      <w:pPr>
        <w:rPr>
          <w:sz w:val="24"/>
        </w:rPr>
      </w:pPr>
      <w:r>
        <w:rPr>
          <w:sz w:val="24"/>
        </w:rPr>
        <w:t>4</w:t>
      </w:r>
      <w:r w:rsidR="0062771E">
        <w:rPr>
          <w:sz w:val="24"/>
        </w:rPr>
        <w:t xml:space="preserve">. ŽDO Građansko upravi odjel </w:t>
      </w:r>
      <w:proofErr w:type="spellStart"/>
      <w:r w:rsidR="00BB6B8D">
        <w:rPr>
          <w:sz w:val="24"/>
        </w:rPr>
        <w:t>Slav.Brod</w:t>
      </w:r>
      <w:proofErr w:type="spellEnd"/>
    </w:p>
    <w:p w:rsidRDefault="00DD4B2D" w:rsidR="00C4554F">
      <w:pPr>
        <w:rPr>
          <w:sz w:val="24"/>
        </w:rPr>
      </w:pPr>
      <w:r>
        <w:rPr>
          <w:sz w:val="24"/>
        </w:rPr>
        <w:t>5</w:t>
      </w:r>
      <w:r w:rsidR="00C4554F">
        <w:rPr>
          <w:sz w:val="24"/>
        </w:rPr>
        <w:t xml:space="preserve">. Porezna uprava </w:t>
      </w:r>
      <w:proofErr w:type="spellStart"/>
      <w:r w:rsidR="00CC378C">
        <w:rPr>
          <w:sz w:val="24"/>
        </w:rPr>
        <w:t>Slav.Brod</w:t>
      </w:r>
      <w:proofErr w:type="spellEnd"/>
    </w:p>
    <w:p w:rsidRDefault="00DD4B2D" w:rsidR="00BB6B8D">
      <w:pPr>
        <w:rPr>
          <w:sz w:val="24"/>
        </w:rPr>
      </w:pPr>
      <w:r>
        <w:rPr>
          <w:sz w:val="24"/>
        </w:rPr>
        <w:t>6</w:t>
      </w:r>
      <w:r w:rsidR="00BB6B8D">
        <w:rPr>
          <w:sz w:val="24"/>
        </w:rPr>
        <w:t xml:space="preserve">. FINA </w:t>
      </w:r>
    </w:p>
    <w:p w:rsidRDefault="00DD4B2D" w:rsidR="00DD4B2D">
      <w:pPr>
        <w:rPr>
          <w:sz w:val="24"/>
        </w:rPr>
      </w:pPr>
    </w:p>
    <w:p w:rsidRDefault="00DD4B2D" w:rsidR="00DD4B2D">
      <w:pPr>
        <w:rPr>
          <w:sz w:val="24"/>
        </w:rPr>
      </w:pPr>
      <w:r>
        <w:rPr>
          <w:sz w:val="24"/>
        </w:rPr>
        <w:t>Dostaviti putem pošte:</w:t>
      </w:r>
    </w:p>
    <w:p w:rsidRDefault="00DD4B2D" w:rsidR="00DD4B2D">
      <w:pPr>
        <w:rPr>
          <w:sz w:val="24"/>
        </w:rPr>
      </w:pPr>
      <w:r>
        <w:rPr>
          <w:sz w:val="24"/>
        </w:rPr>
        <w:t xml:space="preserve">- </w:t>
      </w:r>
      <w:proofErr w:type="spellStart"/>
      <w:r>
        <w:rPr>
          <w:sz w:val="24"/>
        </w:rPr>
        <w:t>steč.upraviteljici</w:t>
      </w:r>
      <w:proofErr w:type="spellEnd"/>
    </w:p>
    <w:p w:rsidRDefault="00DD4B2D" w:rsidR="00DD4B2D">
      <w:pPr>
        <w:rPr>
          <w:sz w:val="24"/>
        </w:rPr>
      </w:pPr>
      <w:r>
        <w:rPr>
          <w:sz w:val="24"/>
        </w:rPr>
        <w:t>- FINA</w:t>
      </w:r>
    </w:p>
    <w:p w:rsidRDefault="00DD4B2D" w:rsidR="00DD4B2D">
      <w:pPr>
        <w:rPr>
          <w:sz w:val="24"/>
        </w:rPr>
      </w:pPr>
      <w:r>
        <w:rPr>
          <w:sz w:val="24"/>
        </w:rPr>
        <w:t>- Privredna banka d.d. Zagreb</w:t>
      </w:r>
    </w:p>
    <w:sectPr w:rsidR="00DD4B2D">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4C6D61"/>
    <w:multiLevelType w:val="hybridMultilevel"/>
    <w:tmpl w:val="1720A85E"/>
    <w:lvl w:tplc="F0826384" w:ilvl="0">
      <w:start w:val="7"/>
      <w:numFmt w:val="bullet"/>
      <w:lvlText w:val="-"/>
      <w:lvlJc w:val="left"/>
      <w:pPr>
        <w:ind w:hanging="360" w:left="3600"/>
      </w:pPr>
      <w:rPr>
        <w:rFonts w:cs="Times New Roman" w:eastAsia="Times New Roman" w:hAnsi="Times New Roman" w:ascii="Times New Roman" w:hint="default"/>
        <w:b/>
      </w:rPr>
    </w:lvl>
    <w:lvl w:tentative="true" w:tplc="041A0003" w:ilvl="1">
      <w:start w:val="1"/>
      <w:numFmt w:val="bullet"/>
      <w:lvlText w:val="o"/>
      <w:lvlJc w:val="left"/>
      <w:pPr>
        <w:ind w:hanging="360" w:left="4320"/>
      </w:pPr>
      <w:rPr>
        <w:rFonts w:cs="Courier New" w:hAnsi="Courier New" w:ascii="Courier New" w:hint="default"/>
      </w:rPr>
    </w:lvl>
    <w:lvl w:tentative="true" w:tplc="041A0005" w:ilvl="2">
      <w:start w:val="1"/>
      <w:numFmt w:val="bullet"/>
      <w:lvlText w:val=""/>
      <w:lvlJc w:val="left"/>
      <w:pPr>
        <w:ind w:hanging="360" w:left="5040"/>
      </w:pPr>
      <w:rPr>
        <w:rFonts w:hAnsi="Wingdings" w:ascii="Wingdings" w:hint="default"/>
      </w:rPr>
    </w:lvl>
    <w:lvl w:tentative="true" w:tplc="041A0001" w:ilvl="3">
      <w:start w:val="1"/>
      <w:numFmt w:val="bullet"/>
      <w:lvlText w:val=""/>
      <w:lvlJc w:val="left"/>
      <w:pPr>
        <w:ind w:hanging="360" w:left="5760"/>
      </w:pPr>
      <w:rPr>
        <w:rFonts w:hAnsi="Symbol" w:ascii="Symbol" w:hint="default"/>
      </w:rPr>
    </w:lvl>
    <w:lvl w:tentative="true" w:tplc="041A0003" w:ilvl="4">
      <w:start w:val="1"/>
      <w:numFmt w:val="bullet"/>
      <w:lvlText w:val="o"/>
      <w:lvlJc w:val="left"/>
      <w:pPr>
        <w:ind w:hanging="360" w:left="6480"/>
      </w:pPr>
      <w:rPr>
        <w:rFonts w:cs="Courier New" w:hAnsi="Courier New" w:ascii="Courier New" w:hint="default"/>
      </w:rPr>
    </w:lvl>
    <w:lvl w:tentative="true" w:tplc="041A0005" w:ilvl="5">
      <w:start w:val="1"/>
      <w:numFmt w:val="bullet"/>
      <w:lvlText w:val=""/>
      <w:lvlJc w:val="left"/>
      <w:pPr>
        <w:ind w:hanging="360" w:left="7200"/>
      </w:pPr>
      <w:rPr>
        <w:rFonts w:hAnsi="Wingdings" w:ascii="Wingdings" w:hint="default"/>
      </w:rPr>
    </w:lvl>
    <w:lvl w:tentative="true" w:tplc="041A0001" w:ilvl="6">
      <w:start w:val="1"/>
      <w:numFmt w:val="bullet"/>
      <w:lvlText w:val=""/>
      <w:lvlJc w:val="left"/>
      <w:pPr>
        <w:ind w:hanging="360" w:left="7920"/>
      </w:pPr>
      <w:rPr>
        <w:rFonts w:hAnsi="Symbol" w:ascii="Symbol" w:hint="default"/>
      </w:rPr>
    </w:lvl>
    <w:lvl w:tentative="true" w:tplc="041A0003" w:ilvl="7">
      <w:start w:val="1"/>
      <w:numFmt w:val="bullet"/>
      <w:lvlText w:val="o"/>
      <w:lvlJc w:val="left"/>
      <w:pPr>
        <w:ind w:hanging="360" w:left="8640"/>
      </w:pPr>
      <w:rPr>
        <w:rFonts w:cs="Courier New" w:hAnsi="Courier New" w:ascii="Courier New" w:hint="default"/>
      </w:rPr>
    </w:lvl>
    <w:lvl w:tentative="true" w:tplc="041A0005" w:ilvl="8">
      <w:start w:val="1"/>
      <w:numFmt w:val="bullet"/>
      <w:lvlText w:val=""/>
      <w:lvlJc w:val="left"/>
      <w:pPr>
        <w:ind w:hanging="360" w:left="9360"/>
      </w:pPr>
      <w:rPr>
        <w:rFonts w:hAnsi="Wingdings" w:ascii="Wingdings" w:hint="default"/>
      </w:rPr>
    </w:lvl>
  </w:abstractNum>
  <w:abstractNum w:abstractNumId="1">
    <w:nsid w:val="438B6C2F"/>
    <w:multiLevelType w:val="hybridMultilevel"/>
    <w:tmpl w:val="F964F27E"/>
    <w:lvl w:tplc="C2608288" w:ilvl="0">
      <w:start w:val="6"/>
      <w:numFmt w:val="bullet"/>
      <w:lvlText w:val="-"/>
      <w:lvlJc w:val="left"/>
      <w:pPr>
        <w:ind w:hanging="360" w:left="3540"/>
      </w:pPr>
      <w:rPr>
        <w:rFonts w:cs="Times New Roman" w:eastAsia="Times New Roman" w:hAnsi="Times New Roman" w:ascii="Times New Roman" w:hint="default"/>
        <w:b/>
      </w:rPr>
    </w:lvl>
    <w:lvl w:tentative="true" w:tplc="041A0003" w:ilvl="1">
      <w:start w:val="1"/>
      <w:numFmt w:val="bullet"/>
      <w:lvlText w:val="o"/>
      <w:lvlJc w:val="left"/>
      <w:pPr>
        <w:ind w:hanging="360" w:left="4260"/>
      </w:pPr>
      <w:rPr>
        <w:rFonts w:cs="Courier New" w:hAnsi="Courier New" w:ascii="Courier New" w:hint="default"/>
      </w:rPr>
    </w:lvl>
    <w:lvl w:tentative="true" w:tplc="041A0005" w:ilvl="2">
      <w:start w:val="1"/>
      <w:numFmt w:val="bullet"/>
      <w:lvlText w:val=""/>
      <w:lvlJc w:val="left"/>
      <w:pPr>
        <w:ind w:hanging="360" w:left="4980"/>
      </w:pPr>
      <w:rPr>
        <w:rFonts w:hAnsi="Wingdings" w:ascii="Wingdings" w:hint="default"/>
      </w:rPr>
    </w:lvl>
    <w:lvl w:tentative="true" w:tplc="041A0001" w:ilvl="3">
      <w:start w:val="1"/>
      <w:numFmt w:val="bullet"/>
      <w:lvlText w:val=""/>
      <w:lvlJc w:val="left"/>
      <w:pPr>
        <w:ind w:hanging="360" w:left="5700"/>
      </w:pPr>
      <w:rPr>
        <w:rFonts w:hAnsi="Symbol" w:ascii="Symbol" w:hint="default"/>
      </w:rPr>
    </w:lvl>
    <w:lvl w:tentative="true" w:tplc="041A0003" w:ilvl="4">
      <w:start w:val="1"/>
      <w:numFmt w:val="bullet"/>
      <w:lvlText w:val="o"/>
      <w:lvlJc w:val="left"/>
      <w:pPr>
        <w:ind w:hanging="360" w:left="6420"/>
      </w:pPr>
      <w:rPr>
        <w:rFonts w:cs="Courier New" w:hAnsi="Courier New" w:ascii="Courier New" w:hint="default"/>
      </w:rPr>
    </w:lvl>
    <w:lvl w:tentative="true" w:tplc="041A0005" w:ilvl="5">
      <w:start w:val="1"/>
      <w:numFmt w:val="bullet"/>
      <w:lvlText w:val=""/>
      <w:lvlJc w:val="left"/>
      <w:pPr>
        <w:ind w:hanging="360" w:left="7140"/>
      </w:pPr>
      <w:rPr>
        <w:rFonts w:hAnsi="Wingdings" w:ascii="Wingdings" w:hint="default"/>
      </w:rPr>
    </w:lvl>
    <w:lvl w:tentative="true" w:tplc="041A0001" w:ilvl="6">
      <w:start w:val="1"/>
      <w:numFmt w:val="bullet"/>
      <w:lvlText w:val=""/>
      <w:lvlJc w:val="left"/>
      <w:pPr>
        <w:ind w:hanging="360" w:left="7860"/>
      </w:pPr>
      <w:rPr>
        <w:rFonts w:hAnsi="Symbol" w:ascii="Symbol" w:hint="default"/>
      </w:rPr>
    </w:lvl>
    <w:lvl w:tentative="true" w:tplc="041A0003" w:ilvl="7">
      <w:start w:val="1"/>
      <w:numFmt w:val="bullet"/>
      <w:lvlText w:val="o"/>
      <w:lvlJc w:val="left"/>
      <w:pPr>
        <w:ind w:hanging="360" w:left="8580"/>
      </w:pPr>
      <w:rPr>
        <w:rFonts w:cs="Courier New" w:hAnsi="Courier New" w:ascii="Courier New" w:hint="default"/>
      </w:rPr>
    </w:lvl>
    <w:lvl w:tentative="true" w:tplc="041A0005" w:ilvl="8">
      <w:start w:val="1"/>
      <w:numFmt w:val="bullet"/>
      <w:lvlText w:val=""/>
      <w:lvlJc w:val="left"/>
      <w:pPr>
        <w:ind w:hanging="360" w:left="9300"/>
      </w:pPr>
      <w:rPr>
        <w:rFonts w:hAnsi="Wingdings" w:ascii="Wingdings" w:hint="default"/>
      </w:rPr>
    </w:lvl>
  </w:abstractNum>
  <w:abstractNum w:abstractNumId="2">
    <w:nsid w:val="5E9B1F5B"/>
    <w:multiLevelType w:val="hybridMultilevel"/>
    <w:tmpl w:val="2F240476"/>
    <w:lvl w:tplc="19203734" w:ilvl="0">
      <w:start w:val="8"/>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embedSystemFonts/>
  <w:proofState w:spelling="clean"/>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01D9"/>
    <w:rsid w:val="00014210"/>
    <w:rsid w:val="00015669"/>
    <w:rsid w:val="00023946"/>
    <w:rsid w:val="00032323"/>
    <w:rsid w:val="00034E55"/>
    <w:rsid w:val="0004719A"/>
    <w:rsid w:val="00051B00"/>
    <w:rsid w:val="00052A26"/>
    <w:rsid w:val="00052F0B"/>
    <w:rsid w:val="00053CEE"/>
    <w:rsid w:val="00071571"/>
    <w:rsid w:val="00071670"/>
    <w:rsid w:val="000758C9"/>
    <w:rsid w:val="000A3D7C"/>
    <w:rsid w:val="000A5929"/>
    <w:rsid w:val="000B072B"/>
    <w:rsid w:val="000C019D"/>
    <w:rsid w:val="000C526E"/>
    <w:rsid w:val="000D5DB6"/>
    <w:rsid w:val="000E178F"/>
    <w:rsid w:val="000E7E84"/>
    <w:rsid w:val="000F313D"/>
    <w:rsid w:val="000F4D4E"/>
    <w:rsid w:val="00100FD8"/>
    <w:rsid w:val="00102349"/>
    <w:rsid w:val="00102AD1"/>
    <w:rsid w:val="0011558D"/>
    <w:rsid w:val="00127EB9"/>
    <w:rsid w:val="00130909"/>
    <w:rsid w:val="0013110D"/>
    <w:rsid w:val="00132255"/>
    <w:rsid w:val="001342F1"/>
    <w:rsid w:val="00146AFC"/>
    <w:rsid w:val="00146DD3"/>
    <w:rsid w:val="00156B39"/>
    <w:rsid w:val="0017163B"/>
    <w:rsid w:val="0019059B"/>
    <w:rsid w:val="0019504D"/>
    <w:rsid w:val="001A5F6E"/>
    <w:rsid w:val="001A6BED"/>
    <w:rsid w:val="001A767C"/>
    <w:rsid w:val="001B6AB8"/>
    <w:rsid w:val="001C7A83"/>
    <w:rsid w:val="001E4527"/>
    <w:rsid w:val="002027EA"/>
    <w:rsid w:val="00213E73"/>
    <w:rsid w:val="002233CF"/>
    <w:rsid w:val="00227DC3"/>
    <w:rsid w:val="00230B39"/>
    <w:rsid w:val="00232FE1"/>
    <w:rsid w:val="00233457"/>
    <w:rsid w:val="00233ACC"/>
    <w:rsid w:val="00233DD5"/>
    <w:rsid w:val="00237BC7"/>
    <w:rsid w:val="002444B4"/>
    <w:rsid w:val="002508D4"/>
    <w:rsid w:val="00250D57"/>
    <w:rsid w:val="00251F5F"/>
    <w:rsid w:val="00253101"/>
    <w:rsid w:val="002532F0"/>
    <w:rsid w:val="00255B9D"/>
    <w:rsid w:val="002635B6"/>
    <w:rsid w:val="0026585E"/>
    <w:rsid w:val="00272311"/>
    <w:rsid w:val="00282A48"/>
    <w:rsid w:val="00286A2F"/>
    <w:rsid w:val="002959F1"/>
    <w:rsid w:val="00297333"/>
    <w:rsid w:val="002A12FC"/>
    <w:rsid w:val="002A1841"/>
    <w:rsid w:val="002A68CF"/>
    <w:rsid w:val="002B0FED"/>
    <w:rsid w:val="002B2A06"/>
    <w:rsid w:val="002B4087"/>
    <w:rsid w:val="002C1103"/>
    <w:rsid w:val="002C4BBD"/>
    <w:rsid w:val="002D3B9A"/>
    <w:rsid w:val="002D7AB0"/>
    <w:rsid w:val="002E56B2"/>
    <w:rsid w:val="002E7053"/>
    <w:rsid w:val="002F2078"/>
    <w:rsid w:val="002F26FB"/>
    <w:rsid w:val="0030244E"/>
    <w:rsid w:val="00321326"/>
    <w:rsid w:val="003306EF"/>
    <w:rsid w:val="00331C27"/>
    <w:rsid w:val="00332F77"/>
    <w:rsid w:val="00333AF3"/>
    <w:rsid w:val="00335A43"/>
    <w:rsid w:val="003433CF"/>
    <w:rsid w:val="00346C94"/>
    <w:rsid w:val="00347B63"/>
    <w:rsid w:val="003508FD"/>
    <w:rsid w:val="00367CCF"/>
    <w:rsid w:val="00373E91"/>
    <w:rsid w:val="00384359"/>
    <w:rsid w:val="003912DD"/>
    <w:rsid w:val="00391412"/>
    <w:rsid w:val="003975AF"/>
    <w:rsid w:val="003A1B1A"/>
    <w:rsid w:val="003A6189"/>
    <w:rsid w:val="003A6DB0"/>
    <w:rsid w:val="003B1F69"/>
    <w:rsid w:val="003B65B1"/>
    <w:rsid w:val="003B6DB7"/>
    <w:rsid w:val="003C05FD"/>
    <w:rsid w:val="003D0B03"/>
    <w:rsid w:val="003D3B63"/>
    <w:rsid w:val="003D6354"/>
    <w:rsid w:val="003D756A"/>
    <w:rsid w:val="003E3D48"/>
    <w:rsid w:val="003E517A"/>
    <w:rsid w:val="003E5587"/>
    <w:rsid w:val="003E642D"/>
    <w:rsid w:val="003F1FEF"/>
    <w:rsid w:val="003F7EE9"/>
    <w:rsid w:val="00401053"/>
    <w:rsid w:val="00407F7D"/>
    <w:rsid w:val="00414710"/>
    <w:rsid w:val="00425654"/>
    <w:rsid w:val="00431971"/>
    <w:rsid w:val="004329E6"/>
    <w:rsid w:val="00437A54"/>
    <w:rsid w:val="00441C03"/>
    <w:rsid w:val="00446C85"/>
    <w:rsid w:val="00447133"/>
    <w:rsid w:val="004644F8"/>
    <w:rsid w:val="0046765C"/>
    <w:rsid w:val="00495F52"/>
    <w:rsid w:val="004A7CA9"/>
    <w:rsid w:val="004B4F3B"/>
    <w:rsid w:val="004C7FE7"/>
    <w:rsid w:val="004D1F91"/>
    <w:rsid w:val="004E0BE8"/>
    <w:rsid w:val="004E6CEA"/>
    <w:rsid w:val="004E7670"/>
    <w:rsid w:val="004F05AA"/>
    <w:rsid w:val="004F66C6"/>
    <w:rsid w:val="004F713C"/>
    <w:rsid w:val="004F7546"/>
    <w:rsid w:val="00500221"/>
    <w:rsid w:val="00503849"/>
    <w:rsid w:val="005053C6"/>
    <w:rsid w:val="00505D3C"/>
    <w:rsid w:val="00517A48"/>
    <w:rsid w:val="005231CF"/>
    <w:rsid w:val="00531866"/>
    <w:rsid w:val="00540633"/>
    <w:rsid w:val="00540842"/>
    <w:rsid w:val="00542640"/>
    <w:rsid w:val="00542CB6"/>
    <w:rsid w:val="00550063"/>
    <w:rsid w:val="005565D9"/>
    <w:rsid w:val="0056385D"/>
    <w:rsid w:val="005721E4"/>
    <w:rsid w:val="00574E85"/>
    <w:rsid w:val="00582280"/>
    <w:rsid w:val="00585805"/>
    <w:rsid w:val="005861B2"/>
    <w:rsid w:val="00586CA8"/>
    <w:rsid w:val="00591C1A"/>
    <w:rsid w:val="00592A2F"/>
    <w:rsid w:val="00595317"/>
    <w:rsid w:val="005B757B"/>
    <w:rsid w:val="005D27C0"/>
    <w:rsid w:val="005D3E21"/>
    <w:rsid w:val="005D49B4"/>
    <w:rsid w:val="005D7896"/>
    <w:rsid w:val="005E1568"/>
    <w:rsid w:val="00610778"/>
    <w:rsid w:val="0062771E"/>
    <w:rsid w:val="00627C47"/>
    <w:rsid w:val="00640980"/>
    <w:rsid w:val="00646A0D"/>
    <w:rsid w:val="00647734"/>
    <w:rsid w:val="0065367D"/>
    <w:rsid w:val="00654945"/>
    <w:rsid w:val="00665499"/>
    <w:rsid w:val="006842D1"/>
    <w:rsid w:val="00685335"/>
    <w:rsid w:val="0069191F"/>
    <w:rsid w:val="00693D92"/>
    <w:rsid w:val="00693FAD"/>
    <w:rsid w:val="006947BE"/>
    <w:rsid w:val="00696A11"/>
    <w:rsid w:val="00697A47"/>
    <w:rsid w:val="006A6DE9"/>
    <w:rsid w:val="006B270F"/>
    <w:rsid w:val="006C0618"/>
    <w:rsid w:val="006E459C"/>
    <w:rsid w:val="006E68B5"/>
    <w:rsid w:val="006E7503"/>
    <w:rsid w:val="006F2157"/>
    <w:rsid w:val="006F5FB3"/>
    <w:rsid w:val="00701BAE"/>
    <w:rsid w:val="00702AD0"/>
    <w:rsid w:val="00714C4B"/>
    <w:rsid w:val="007324CA"/>
    <w:rsid w:val="00737861"/>
    <w:rsid w:val="007608EA"/>
    <w:rsid w:val="007701D9"/>
    <w:rsid w:val="007704B3"/>
    <w:rsid w:val="00771360"/>
    <w:rsid w:val="0077706D"/>
    <w:rsid w:val="007838DA"/>
    <w:rsid w:val="00784797"/>
    <w:rsid w:val="007847A3"/>
    <w:rsid w:val="00795203"/>
    <w:rsid w:val="00796CBE"/>
    <w:rsid w:val="007A1CCA"/>
    <w:rsid w:val="007B13CC"/>
    <w:rsid w:val="007C1CCB"/>
    <w:rsid w:val="007C1D50"/>
    <w:rsid w:val="007D305F"/>
    <w:rsid w:val="007E0234"/>
    <w:rsid w:val="007E02F6"/>
    <w:rsid w:val="007E16E4"/>
    <w:rsid w:val="007E6C97"/>
    <w:rsid w:val="007E73CA"/>
    <w:rsid w:val="00816A47"/>
    <w:rsid w:val="008204F0"/>
    <w:rsid w:val="00822E7C"/>
    <w:rsid w:val="00826EBB"/>
    <w:rsid w:val="008357DC"/>
    <w:rsid w:val="0084317F"/>
    <w:rsid w:val="00845F86"/>
    <w:rsid w:val="00846F69"/>
    <w:rsid w:val="00853525"/>
    <w:rsid w:val="00861B7D"/>
    <w:rsid w:val="0088195B"/>
    <w:rsid w:val="00883661"/>
    <w:rsid w:val="00883E58"/>
    <w:rsid w:val="00891E5F"/>
    <w:rsid w:val="008A6405"/>
    <w:rsid w:val="008A6B78"/>
    <w:rsid w:val="008B0A99"/>
    <w:rsid w:val="008B2871"/>
    <w:rsid w:val="008B362B"/>
    <w:rsid w:val="008C1B23"/>
    <w:rsid w:val="008C3C44"/>
    <w:rsid w:val="008C5822"/>
    <w:rsid w:val="008C7C82"/>
    <w:rsid w:val="008D172F"/>
    <w:rsid w:val="008D3E0A"/>
    <w:rsid w:val="008E476F"/>
    <w:rsid w:val="008F1DFC"/>
    <w:rsid w:val="008F6001"/>
    <w:rsid w:val="0090175B"/>
    <w:rsid w:val="00901A5A"/>
    <w:rsid w:val="00903C3E"/>
    <w:rsid w:val="00905666"/>
    <w:rsid w:val="00907D46"/>
    <w:rsid w:val="009103EE"/>
    <w:rsid w:val="009174B2"/>
    <w:rsid w:val="00926E0B"/>
    <w:rsid w:val="009373D4"/>
    <w:rsid w:val="00941882"/>
    <w:rsid w:val="00945BC4"/>
    <w:rsid w:val="00951FD0"/>
    <w:rsid w:val="00961EA6"/>
    <w:rsid w:val="0097182A"/>
    <w:rsid w:val="00985EDA"/>
    <w:rsid w:val="009866A6"/>
    <w:rsid w:val="00992526"/>
    <w:rsid w:val="009A2EE9"/>
    <w:rsid w:val="009A3158"/>
    <w:rsid w:val="009A6663"/>
    <w:rsid w:val="009B44B0"/>
    <w:rsid w:val="009B548D"/>
    <w:rsid w:val="009B7329"/>
    <w:rsid w:val="009B75A6"/>
    <w:rsid w:val="009C4F65"/>
    <w:rsid w:val="009D35E2"/>
    <w:rsid w:val="009D55EF"/>
    <w:rsid w:val="009E29C4"/>
    <w:rsid w:val="009F5049"/>
    <w:rsid w:val="009F59E5"/>
    <w:rsid w:val="00A256A6"/>
    <w:rsid w:val="00A31F89"/>
    <w:rsid w:val="00A36303"/>
    <w:rsid w:val="00A457D2"/>
    <w:rsid w:val="00A50367"/>
    <w:rsid w:val="00A51050"/>
    <w:rsid w:val="00A55234"/>
    <w:rsid w:val="00A56D45"/>
    <w:rsid w:val="00A60C79"/>
    <w:rsid w:val="00A617A3"/>
    <w:rsid w:val="00A61F4C"/>
    <w:rsid w:val="00A62294"/>
    <w:rsid w:val="00A76ED4"/>
    <w:rsid w:val="00A777B2"/>
    <w:rsid w:val="00A802EB"/>
    <w:rsid w:val="00A84C1C"/>
    <w:rsid w:val="00A91DD8"/>
    <w:rsid w:val="00AA02C0"/>
    <w:rsid w:val="00AA46FB"/>
    <w:rsid w:val="00AB7BB4"/>
    <w:rsid w:val="00AC139A"/>
    <w:rsid w:val="00AC3F1D"/>
    <w:rsid w:val="00AC4020"/>
    <w:rsid w:val="00AE2256"/>
    <w:rsid w:val="00AE7B09"/>
    <w:rsid w:val="00AF70DC"/>
    <w:rsid w:val="00B26871"/>
    <w:rsid w:val="00B27D4F"/>
    <w:rsid w:val="00B31CE9"/>
    <w:rsid w:val="00B33DFD"/>
    <w:rsid w:val="00B425C7"/>
    <w:rsid w:val="00B425FC"/>
    <w:rsid w:val="00B57046"/>
    <w:rsid w:val="00B70571"/>
    <w:rsid w:val="00B70C9C"/>
    <w:rsid w:val="00B72939"/>
    <w:rsid w:val="00B87F43"/>
    <w:rsid w:val="00B934CF"/>
    <w:rsid w:val="00B93CF9"/>
    <w:rsid w:val="00B94512"/>
    <w:rsid w:val="00BB6921"/>
    <w:rsid w:val="00BB6B8D"/>
    <w:rsid w:val="00BD1D70"/>
    <w:rsid w:val="00BE3015"/>
    <w:rsid w:val="00BE4B29"/>
    <w:rsid w:val="00BE6738"/>
    <w:rsid w:val="00C0600D"/>
    <w:rsid w:val="00C1451A"/>
    <w:rsid w:val="00C205D3"/>
    <w:rsid w:val="00C3309D"/>
    <w:rsid w:val="00C4554F"/>
    <w:rsid w:val="00C45E50"/>
    <w:rsid w:val="00C529E0"/>
    <w:rsid w:val="00C7095F"/>
    <w:rsid w:val="00C75100"/>
    <w:rsid w:val="00C97171"/>
    <w:rsid w:val="00CA16E5"/>
    <w:rsid w:val="00CB071E"/>
    <w:rsid w:val="00CB3C69"/>
    <w:rsid w:val="00CB4563"/>
    <w:rsid w:val="00CC378C"/>
    <w:rsid w:val="00CC797E"/>
    <w:rsid w:val="00CD7649"/>
    <w:rsid w:val="00CE3E86"/>
    <w:rsid w:val="00CF1B1D"/>
    <w:rsid w:val="00CF28B2"/>
    <w:rsid w:val="00CF3597"/>
    <w:rsid w:val="00D03A85"/>
    <w:rsid w:val="00D13339"/>
    <w:rsid w:val="00D136BE"/>
    <w:rsid w:val="00D2142F"/>
    <w:rsid w:val="00D21DE0"/>
    <w:rsid w:val="00D2248B"/>
    <w:rsid w:val="00D25FC7"/>
    <w:rsid w:val="00D266F5"/>
    <w:rsid w:val="00D36DD9"/>
    <w:rsid w:val="00D51863"/>
    <w:rsid w:val="00D5257C"/>
    <w:rsid w:val="00D538FF"/>
    <w:rsid w:val="00D55233"/>
    <w:rsid w:val="00D5552E"/>
    <w:rsid w:val="00D55DBF"/>
    <w:rsid w:val="00D572A1"/>
    <w:rsid w:val="00D57B01"/>
    <w:rsid w:val="00D60784"/>
    <w:rsid w:val="00D77F3A"/>
    <w:rsid w:val="00D82370"/>
    <w:rsid w:val="00D82701"/>
    <w:rsid w:val="00D8363D"/>
    <w:rsid w:val="00D93C9E"/>
    <w:rsid w:val="00DB6959"/>
    <w:rsid w:val="00DC198B"/>
    <w:rsid w:val="00DC1BF3"/>
    <w:rsid w:val="00DC33A1"/>
    <w:rsid w:val="00DD35EA"/>
    <w:rsid w:val="00DD4B2D"/>
    <w:rsid w:val="00DE08F3"/>
    <w:rsid w:val="00E06659"/>
    <w:rsid w:val="00E110A2"/>
    <w:rsid w:val="00E116B5"/>
    <w:rsid w:val="00E1633E"/>
    <w:rsid w:val="00E21C87"/>
    <w:rsid w:val="00E45A76"/>
    <w:rsid w:val="00E54050"/>
    <w:rsid w:val="00E611E9"/>
    <w:rsid w:val="00E62FD0"/>
    <w:rsid w:val="00E72359"/>
    <w:rsid w:val="00E82692"/>
    <w:rsid w:val="00E96E3D"/>
    <w:rsid w:val="00E97C73"/>
    <w:rsid w:val="00EA3E4A"/>
    <w:rsid w:val="00EA4CB1"/>
    <w:rsid w:val="00EA676B"/>
    <w:rsid w:val="00EC4CAE"/>
    <w:rsid w:val="00ED048D"/>
    <w:rsid w:val="00ED608A"/>
    <w:rsid w:val="00EE3072"/>
    <w:rsid w:val="00EE4576"/>
    <w:rsid w:val="00EE4AEE"/>
    <w:rsid w:val="00EF4BB4"/>
    <w:rsid w:val="00F0059F"/>
    <w:rsid w:val="00F035B5"/>
    <w:rsid w:val="00F05331"/>
    <w:rsid w:val="00F0561E"/>
    <w:rsid w:val="00F168B7"/>
    <w:rsid w:val="00F2118B"/>
    <w:rsid w:val="00F21C81"/>
    <w:rsid w:val="00F30E63"/>
    <w:rsid w:val="00F4228C"/>
    <w:rsid w:val="00F45C44"/>
    <w:rsid w:val="00F600F0"/>
    <w:rsid w:val="00F66DCC"/>
    <w:rsid w:val="00F72758"/>
    <w:rsid w:val="00F823FF"/>
    <w:rsid w:val="00F836C4"/>
    <w:rsid w:val="00F847A1"/>
    <w:rsid w:val="00F8588C"/>
    <w:rsid w:val="00F92B5F"/>
    <w:rsid w:val="00F9667C"/>
    <w:rsid w:val="00FA36EA"/>
    <w:rsid w:val="00FC1A41"/>
    <w:rsid w:val="00FC2A83"/>
    <w:rsid w:val="00FC3E86"/>
    <w:rsid w:val="00FC64E4"/>
    <w:rsid w:val="00FD3882"/>
    <w:rsid w:val="00FD696F"/>
    <w:rsid w:val="00FD71EB"/>
    <w:rsid w:val="00FD7573"/>
    <w:rsid w:val="00FF41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21DE0"/>
    <w:rPr>
      <w:rFonts w:cs="Tahoma" w:hAnsi="Tahoma" w:ascii="Tahoma"/>
      <w:sz w:val="16"/>
      <w:szCs w:val="16"/>
    </w:rPr>
  </w:style>
  <w:style w:styleId="Tekstrezerviranogmjesta" w:type="character">
    <w:name w:val="Placeholder Text"/>
    <w:basedOn w:val="Zadanifontodlomka"/>
    <w:uiPriority w:val="99"/>
    <w:semiHidden/>
    <w:rsid w:val="00B26871"/>
    <w:rPr>
      <w:color w:val="808080"/>
      <w:bdr w:space="0" w:sz="0" w:color="auto" w:val="none"/>
      <w:shd w:fill="auto" w:color="auto" w:val="clear"/>
    </w:rPr>
  </w:style>
  <w:style w:customStyle="true" w:styleId="eSPISCCParagraphDefaultFont" w:type="character">
    <w:name w:val="eSPIS_CC_Paragraph Default Font"/>
    <w:basedOn w:val="Zadanifontodlomka"/>
    <w:rsid w:val="00B268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6871"/>
    <w:rPr>
      <w:bdr w:space="0" w:sz="0" w:color="auto" w:val="none"/>
      <w:shd w:fill="FFFFCC" w:color="auto" w:val="clear"/>
      <w:lang w:val="hr-HR"/>
    </w:rPr>
  </w:style>
  <w:style w:customStyle="true" w:styleId="PozadinaSvijetloCrvena" w:type="character">
    <w:name w:val="Pozadina_SvijetloCrvena"/>
    <w:basedOn w:val="eSPISCCParagraphDefaultFont"/>
    <w:rsid w:val="00B268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68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21DE0"/>
    <w:rPr>
      <w:rFonts w:ascii="Tahoma" w:cs="Tahoma" w:hAnsi="Tahoma"/>
      <w:sz w:val="16"/>
      <w:szCs w:val="16"/>
    </w:rPr>
  </w:style>
  <w:style w:styleId="Tekstrezerviranogmjesta" w:type="character">
    <w:name w:val="Placeholder Text"/>
    <w:basedOn w:val="Zadanifontodlomka"/>
    <w:uiPriority w:val="99"/>
    <w:semiHidden/>
    <w:rsid w:val="00B26871"/>
    <w:rPr>
      <w:color w:val="808080"/>
      <w:bdr w:color="auto" w:space="0" w:sz="0" w:val="none"/>
      <w:shd w:color="auto" w:fill="auto" w:val="clear"/>
    </w:rPr>
  </w:style>
  <w:style w:customStyle="1" w:styleId="eSPISCCParagraphDefaultFont" w:type="character">
    <w:name w:val="eSPIS_CC_Paragraph Default Font"/>
    <w:basedOn w:val="Zadanifontodlomka"/>
    <w:rsid w:val="00B268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6871"/>
    <w:rPr>
      <w:bdr w:color="auto" w:space="0" w:sz="0" w:val="none"/>
      <w:shd w:color="auto" w:fill="FFFFCC" w:val="clear"/>
      <w:lang w:val="hr-HR"/>
    </w:rPr>
  </w:style>
  <w:style w:customStyle="1" w:styleId="PozadinaSvijetloCrvena" w:type="character">
    <w:name w:val="Pozadina_SvijetloCrvena"/>
    <w:basedOn w:val="eSPISCCParagraphDefaultFont"/>
    <w:rsid w:val="00B268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68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2925</izvorni_sadrzaj>
    <derivirana_varijabla naziv="DomainObject.Predmet.Broj_1">2925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2016.</izvorni_sadrzaj>
    <derivirana_varijabla naziv="DomainObject.Predmet.DatumOsnivanja_1">21.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29381.75</izvorni_sadrzaj>
    <derivirana_varijabla naziv="DomainObject.Predmet.InicijalnaVrijednost_1">29381.75</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St-2925/2016</izvorni_sadrzaj>
    <derivirana_varijabla naziv="DomainObject.Predmet.OznakaBroj_1">St-2925/2016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BOŽANA, d.o.o. za usluge i trgovinu</izvorni_sadrzaj>
    <derivirana_varijabla naziv="DomainObject.Predmet.ProtustrankaFormated_1">  BOŽANA, d.o.o. za usluge i trgovinu</derivirana_varijabla>
  </DomainObject.Predmet.ProtustrankaFormated>
  <DomainObject.Predmet.ProtustrankaFormatedOIB>
    <izvorni_sadrzaj>  BOŽANA, d.o.o. za usluge i trgovinu, OIB 75396917789</izvorni_sadrzaj>
    <derivirana_varijabla naziv="DomainObject.Predmet.ProtustrankaFormatedOIB_1">  BOŽANA, d.o.o. za usluge i trgovinu, OIB 75396917789</derivirana_varijabla>
  </DomainObject.Predmet.ProtustrankaFormatedOIB>
  <DomainObject.Predmet.ProtustrankaFormatedWithAdress>
    <izvorni_sadrzaj> BOŽANA, d.o.o. za usluge i trgovinu, Stjepana Radića 37, 35212 Šušnjevci</izvorni_sadrzaj>
    <derivirana_varijabla naziv="DomainObject.Predmet.ProtustrankaFormatedWithAdress_1"> BOŽANA, d.o.o. za usluge i trgovinu, Stjepana Radića 37, 35212 Šušnjevci</derivirana_varijabla>
  </DomainObject.Predmet.ProtustrankaFormatedWithAdress>
  <DomainObject.Predmet.ProtustrankaFormatedWithAdressOIB>
    <izvorni_sadrzaj> BOŽANA, d.o.o. za usluge i trgovinu, OIB 75396917789, Stjepana Radića 37, 35212 Šušnjevci</izvorni_sadrzaj>
    <derivirana_varijabla naziv="DomainObject.Predmet.ProtustrankaFormatedWithAdressOIB_1"> BOŽANA, d.o.o. za usluge i trgovinu, OIB 75396917789, Stjepana Radića 37, 35212 Šušnjevci</derivirana_varijabla>
  </DomainObject.Predmet.ProtustrankaFormatedWithAdressOIB>
  <DomainObject.Predmet.ProtustrankaWithAdress>
    <izvorni_sadrzaj>BOŽANA, d.o.o. za usluge i trgovinu Stjepana Radića 37, 35212 Šušnjevci</izvorni_sadrzaj>
    <derivirana_varijabla naziv="DomainObject.Predmet.ProtustrankaWithAdress_1">BOŽANA, d.o.o. za usluge i trgovinu Stjepana Radića 37, 35212 Šušnjevci</derivirana_varijabla>
  </DomainObject.Predmet.ProtustrankaWithAdress>
  <DomainObject.Predmet.ProtustrankaWithAdressOIB>
    <izvorni_sadrzaj>BOŽANA, d.o.o. za usluge i trgovinu, OIB 75396917789, Stjepana Radića 37, 35212 Šušnjevci</izvorni_sadrzaj>
    <derivirana_varijabla naziv="DomainObject.Predmet.ProtustrankaWithAdressOIB_1">BOŽANA, d.o.o. za usluge i trgovinu, OIB 75396917789, Stjepana Radića 37, 35212 Šušnjevci</derivirana_varijabla>
  </DomainObject.Predmet.ProtustrankaWithAdressOIB>
  <DomainObject.Predmet.ProtustrankaNazivFormated>
    <izvorni_sadrzaj>BOŽANA, d.o.o. za usluge i trgovinu</izvorni_sadrzaj>
    <derivirana_varijabla naziv="DomainObject.Predmet.ProtustrankaNazivFormated_1">BOŽANA, d.o.o. za usluge i trgovinu</derivirana_varijabla>
  </DomainObject.Predmet.ProtustrankaNazivFormated>
  <DomainObject.Predmet.ProtustrankaNazivFormatedOIB>
    <izvorni_sadrzaj>BOŽANA, d.o.o. za usluge i trgovinu, OIB 75396917789</izvorni_sadrzaj>
    <derivirana_varijabla naziv="DomainObject.Predmet.ProtustrankaNazivFormatedOIB_1">BOŽANA, d.o.o. za usluge i trgovinu, OIB 75396917789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BOŽANA, d.o.o. za usluge i trgovinu</item>
    </izvorni_sadrzaj>
    <derivirana_varijabla naziv="DomainObject.Predmet.ProtuStrankaListFormated_1">
      <item>BOŽANA, d.o.o. za usluge i trgovinu</item>
    </derivirana_varijabla>
  </DomainObject.Predmet.ProtuStrankaListFormated>
  <DomainObject.Predmet.ProtuStrankaListFormatedOIB>
    <izvorni_sadrzaj>
      <item>BOŽANA, d.o.o. za usluge i trgovinu, OIB 75396917789</item>
    </izvorni_sadrzaj>
    <derivirana_varijabla naziv="DomainObject.Predmet.ProtuStrankaListFormatedOIB_1">
      <item>BOŽANA, d.o.o. za usluge i trgovinu, OIB 75396917789</item>
    </derivirana_varijabla>
  </DomainObject.Predmet.ProtuStrankaListFormatedOIB>
  <DomainObject.Predmet.ProtuStrankaListFormatedWithAdress>
    <izvorni_sadrzaj>
      <item>BOŽANA, d.o.o. za usluge i trgovinu, Stjepana Radića 37, 35212 Šušnjevci</item>
    </izvorni_sadrzaj>
    <derivirana_varijabla naziv="DomainObject.Predmet.ProtuStrankaListFormatedWithAdress_1">
      <item>BOŽANA, d.o.o. za usluge i trgovinu, Stjepana Radića 37, 35212 Šušnjevci</item>
    </derivirana_varijabla>
  </DomainObject.Predmet.ProtuStrankaListFormatedWithAdress>
  <DomainObject.Predmet.ProtuStrankaListFormatedWithAdressOIB>
    <izvorni_sadrzaj>
      <item>BOŽANA, d.o.o. za usluge i trgovinu, OIB 75396917789, Stjepana Radića 37, 35212 Šušnjevci</item>
    </izvorni_sadrzaj>
    <derivirana_varijabla naziv="DomainObject.Predmet.ProtuStrankaListFormatedWithAdressOIB_1">
      <item>BOŽANA, d.o.o. za usluge i trgovinu, OIB 75396917789, Stjepana Radića 37, 35212 Šušnjevci</item>
    </derivirana_varijabla>
  </DomainObject.Predmet.ProtuStrankaListFormatedWithAdressOIB>
  <DomainObject.Predmet.ProtuStrankaListNazivFormated>
    <izvorni_sadrzaj>
      <item>BOŽANA, d.o.o. za usluge i trgovinu</item>
    </izvorni_sadrzaj>
    <derivirana_varijabla naziv="DomainObject.Predmet.ProtuStrankaListNazivFormated_1">
      <item>BOŽANA, d.o.o. za usluge i trgovinu</item>
    </derivirana_varijabla>
  </DomainObject.Predmet.ProtuStrankaListNazivFormated>
  <DomainObject.Predmet.ProtuStrankaListNazivFormatedOIB>
    <izvorni_sadrzaj>
      <item>BOŽANA, d.o.o. za usluge i trgovinu, OIB 75396917789</item>
    </izvorni_sadrzaj>
    <derivirana_varijabla naziv="DomainObject.Predmet.ProtuStrankaListNazivFormatedOIB_1">
      <item>BOŽANA, d.o.o. za usluge i trgovinu, OIB 75396917789</item>
    </derivirana_varijabla>
  </DomainObject.Predmet.ProtuStrankaListNazivFormatedOIB>
  <DomainObject.Predmet.OstaliListFormated>
    <izvorni_sadrzaj>
      <item>BOŽANA RASPASOVIĆ</item>
    </izvorni_sadrzaj>
    <derivirana_varijabla naziv="DomainObject.Predmet.OstaliListFormated_1">
      <item>BOŽANA RASPASOVIĆ</item>
    </derivirana_varijabla>
  </DomainObject.Predmet.OstaliListFormated>
  <DomainObject.Predmet.OstaliListFormatedOIB>
    <izvorni_sadrzaj>
      <item>BOŽANA RASPASOVIĆ, OIB 81343439694</item>
    </izvorni_sadrzaj>
    <derivirana_varijabla naziv="DomainObject.Predmet.OstaliListFormatedOIB_1">
      <item>BOŽANA RASPASOVIĆ, OIB 81343439694</item>
    </derivirana_varijabla>
  </DomainObject.Predmet.OstaliListFormatedOIB>
  <DomainObject.Predmet.OstaliListFormatedWithAdress>
    <izvorni_sadrzaj>
      <item>BOŽANA RASPASOVIĆ, S.Radića 37, 35212 Šušnjevci</item>
    </izvorni_sadrzaj>
    <derivirana_varijabla naziv="DomainObject.Predmet.OstaliListFormatedWithAdress_1">
      <item>BOŽANA RASPASOVIĆ, S.Radića 37, 35212 Šušnjevci</item>
    </derivirana_varijabla>
  </DomainObject.Predmet.OstaliListFormatedWithAdress>
  <DomainObject.Predmet.OstaliListFormatedWithAdressOIB>
    <izvorni_sadrzaj>
      <item>BOŽANA RASPASOVIĆ, OIB 81343439694, S.Radića 37, 35212 Šušnjevci</item>
    </izvorni_sadrzaj>
    <derivirana_varijabla naziv="DomainObject.Predmet.OstaliListFormatedWithAdressOIB_1">
      <item>BOŽANA RASPASOVIĆ, OIB 81343439694, S.Radića 37, 35212 Šušnjevci</item>
    </derivirana_varijabla>
  </DomainObject.Predmet.OstaliListFormatedWithAdressOIB>
  <DomainObject.Predmet.OstaliListNazivFormated>
    <izvorni_sadrzaj>
      <item>BOŽANA RASPASOVIĆ</item>
    </izvorni_sadrzaj>
    <derivirana_varijabla naziv="DomainObject.Predmet.OstaliListNazivFormated_1">
      <item>BOŽANA RASPASOVIĆ</item>
    </derivirana_varijabla>
  </DomainObject.Predmet.OstaliListNazivFormated>
  <DomainObject.Predmet.OstaliListNazivFormatedOIB>
    <izvorni_sadrzaj>
      <item>BOŽANA RASPASOVIĆ, OIB 81343439694</item>
    </izvorni_sadrzaj>
    <derivirana_varijabla naziv="DomainObject.Predmet.OstaliListNazivFormatedOIB_1">
      <item>BOŽANA RASPASOVIĆ, OIB 81343439694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BOŽANA, d.o.o. za usluge i trgovinu</izvorni_sadrzaj>
    <derivirana_varijabla naziv="DomainObject.Predmet.ProtustrankaIDrugi_1">BOŽANA, d.o.o. za usluge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BOŽANA, d.o.o. za usluge i trgovinu, OIB 75396917789, Stjepana Radića 37, 35212 Šušnjevci</izvorni_sadrzaj>
    <derivirana_varijabla naziv="DomainObject.Predmet.ProtustrankaIDrugiAdressOIB_1">BOŽANA, d.o.o. za usluge i trgovinu, OIB 75396917789, Stjepana Radića 37, 35212 Šušnjevci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BOŽANA, d.o.o. za usluge i trgovinu</item>
      <item>BOŽANA RASPASOVIĆ</item>
    </izvorni_sadrzaj>
    <derivirana_varijabla naziv="DomainObject.Predmet.SudioniciListNaziv_1">
      <item>Financijska agencija</item>
      <item>BOŽANA, d.o.o. za usluge i trgovinu</item>
      <item>BOŽANA RASPASOVIĆ</item>
    </derivirana_varijabla>
  </DomainObject.Predmet.SudioniciListNaziv>
  <DomainObject.Predmet.SudioniciListAdressOIB>
    <izvorni_sadrzaj>
      <item>Financijska agencija, OIB 85821130368, Ulica grada Vukovara 70,10000 Zagreb</item>
      <item>BOŽANA, d.o.o. za usluge i trgovinu, OIB 75396917789, Stjepana Radića 37,35212 Šušnjevci</item>
      <item>BOŽANA RASPASOVIĆ, OIB 81343439694, S.Radića 37,35212 Šušnjevci</item>
    </izvorni_sadrzaj>
    <derivirana_varijabla naziv="DomainObject.Predmet.SudioniciListAdressOIB_1">
      <item>Financijska agencija, OIB 85821130368, Ulica grada Vukovara 70,10000 Zagreb</item>
      <item>BOŽANA, d.o.o. za usluge i trgovinu, OIB 75396917789, Stjepana Radića 37,35212 Šušnjevci</item>
      <item>BOŽANA RASPASOVIĆ, OIB 81343439694, S.Radića 37,35212 Šušnjevci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75396917789</item>
      <item>, OIB 81343439694</item>
    </izvorni_sadrzaj>
    <derivirana_varijabla naziv="DomainObject.Predmet.SudioniciListNazivOIB_1">
      <item>, OIB 85821130368</item>
      <item>, OIB 75396917789</item>
      <item>, OIB 81343439694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 Rašić, OIB 84450283675, S. S. Kranjčevića 31 Vinkovci</item>
    </izvorni_sadrzaj>
    <derivirana_varijabla naziv="DomainObject.Predmet.StecajniUpraviteljiListAddressOIB_1">
      <item>Kata Rašić, OIB 84450283675, S. S. Kranjčevića 31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4</properties:Pages>
  <properties:Words>1188</properties:Words>
  <properties:Characters>6607</properties:Characters>
  <properties:Lines>154</properties:Lines>
  <properties:Paragraphs>54</properties:Paragraphs>
  <properties:TotalTime>77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8056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2017-08-24T10:37:00Z</dcterms:created>
  <dc:creator>Trgovacki sud</dc:creator>
  <cp:lastModifiedBy>wsadmin</cp:lastModifiedBy>
  <cp:lastPrinted>2017-09-27T06:54:00Z</cp:lastPrinted>
  <dcterms:modified xmlns:xsi="http://www.w3.org/2001/XMLSchema-instance" xsi:type="dcterms:W3CDTF">2017-09-27T06:54:00Z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