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7b60" w14:paraId="0e67b60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2339DF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St-704/17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sz w:val="22"/>
          <w:szCs w:val="22"/>
          <w:lang w:val="hr-HR"/>
        </w:rPr>
        <w:t>ODRŽAVANJE SUČIĆ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d.o.o., </w:t>
      </w:r>
      <w:r w:rsidR="007617A8">
        <w:rPr>
          <w:rFonts w:hAnsi="Times New Roman" w:ascii="Times New Roman"/>
          <w:sz w:val="22"/>
          <w:szCs w:val="22"/>
          <w:lang w:val="hr-HR"/>
        </w:rPr>
        <w:t>Dubrovačka 9,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sz w:val="22"/>
          <w:szCs w:val="22"/>
          <w:lang w:val="hr-HR"/>
        </w:rPr>
        <w:t>Makarska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7617A8">
        <w:rPr>
          <w:rFonts w:hAnsi="Times New Roman" w:ascii="Times New Roman"/>
          <w:sz w:val="22"/>
          <w:szCs w:val="22"/>
          <w:lang w:val="hr-HR"/>
        </w:rPr>
        <w:t>87320970647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7617A8">
        <w:rPr>
          <w:rFonts w:hAnsi="Times New Roman" w:ascii="Times New Roman"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617A8">
        <w:rPr>
          <w:rFonts w:hAnsi="Times New Roman" w:ascii="Times New Roman"/>
          <w:sz w:val="22"/>
          <w:szCs w:val="22"/>
          <w:lang w:val="hr-HR"/>
        </w:rPr>
        <w:t>lipnja 2018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7617A8" w:rsidR="00570513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17A8" w:rsidRPr="007617A8">
        <w:rPr>
          <w:rFonts w:hAnsi="Times New Roman" w:ascii="Times New Roman"/>
          <w:sz w:val="22"/>
          <w:szCs w:val="22"/>
          <w:lang w:val="hr-HR"/>
        </w:rPr>
        <w:t>ODRŽAVANJE SUČIĆ d.o.o., Dubrovačka 9, Makarska, OIB: 87320970647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2339DF">
        <w:rPr>
          <w:rFonts w:hAnsi="Times New Roman" w:ascii="Times New Roman"/>
          <w:sz w:val="22"/>
          <w:szCs w:val="22"/>
          <w:lang w:val="hr-HR"/>
        </w:rPr>
        <w:t>03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2306">
        <w:rPr>
          <w:rFonts w:hAnsi="Times New Roman" w:ascii="Times New Roman"/>
          <w:sz w:val="22"/>
          <w:szCs w:val="22"/>
          <w:lang w:val="hr-HR"/>
        </w:rPr>
        <w:t>srpnja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17A8" w:rsidRPr="007617A8">
        <w:rPr>
          <w:rFonts w:hAnsi="Times New Roman" w:ascii="Times New Roman"/>
          <w:sz w:val="22"/>
          <w:szCs w:val="22"/>
          <w:lang w:val="hr-HR"/>
        </w:rPr>
        <w:t>ODRŽAVANJE SUČIĆ d.o.o., Dubrovačka 9, Makarska, OIB: 87320970647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7617A8" w:rsidP="00570513" w:rsidR="007617A8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pnja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CC5" w:rsidP="00373087" w:rsidR="00D65CC5">
      <w:r>
        <w:separator/>
      </w:r>
    </w:p>
  </w:endnote>
  <w:endnote w:id="0" w:type="continuationSeparator">
    <w:p w:rsidRDefault="00D65CC5" w:rsidP="00373087" w:rsidR="00D65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CC5" w:rsidP="00373087" w:rsidR="00D65CC5">
      <w:r>
        <w:separator/>
      </w:r>
    </w:p>
  </w:footnote>
  <w:footnote w:id="0" w:type="continuationSeparator">
    <w:p w:rsidRDefault="00D65CC5" w:rsidP="00373087" w:rsidR="00D65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087" w:rsidP="00373087" w:rsidR="00373087" w:rsidRPr="0041704B">
    <w:pPr>
      <w:jc w:val="right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>Posl.br. 7 St-704/17</w:t>
    </w:r>
  </w:p>
  <w:p w:rsidRDefault="00373087" w:rsidR="00373087" w:rsidRPr="00373087">
    <w:pPr>
      <w:pStyle w:val="Zaglavlje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339DF"/>
    <w:rsid w:val="002460BB"/>
    <w:rsid w:val="002C2296"/>
    <w:rsid w:val="00304101"/>
    <w:rsid w:val="003253E3"/>
    <w:rsid w:val="0035008C"/>
    <w:rsid w:val="00373087"/>
    <w:rsid w:val="00382676"/>
    <w:rsid w:val="0041704B"/>
    <w:rsid w:val="004C0F5C"/>
    <w:rsid w:val="0054119E"/>
    <w:rsid w:val="00570513"/>
    <w:rsid w:val="00582430"/>
    <w:rsid w:val="006362A2"/>
    <w:rsid w:val="00704DFA"/>
    <w:rsid w:val="007617A8"/>
    <w:rsid w:val="00796C1C"/>
    <w:rsid w:val="00882276"/>
    <w:rsid w:val="008B2306"/>
    <w:rsid w:val="008F4609"/>
    <w:rsid w:val="00925574"/>
    <w:rsid w:val="009376F9"/>
    <w:rsid w:val="009550F4"/>
    <w:rsid w:val="00985E4E"/>
    <w:rsid w:val="009B3D02"/>
    <w:rsid w:val="00B62126"/>
    <w:rsid w:val="00C3574E"/>
    <w:rsid w:val="00D65CC5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730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08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08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08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08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730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087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730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087"/>
    <w:rPr>
      <w:rFonts w:cs="Times New Roman" w:eastAsia="Times New Roman" w:hAnsi="Courier New" w:ascii="Courier New"/>
      <w:sz w:val="24"/>
      <w:szCs w:val="20"/>
      <w:lang w:eastAsia="hr-HR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730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08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08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0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0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730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087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730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087"/>
    <w:rPr>
      <w:rFonts w:ascii="Courier New" w:cs="Times New Roman" w:eastAsia="Times New Roman" w:hAnsi="Courier New"/>
      <w:sz w:val="24"/>
      <w:szCs w:val="20"/>
      <w:lang w:eastAsia="hr-HR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ODRŽAVANJE SUČIĆ društvo s ograničenom odgovornošću za građenje, trgovinu i turizam</izvorni_sadrzaj>
    <derivirana_varijabla naziv="DomainObject.Predmet.ProtustrankaFormated_1">  ODRŽAVANJE SUČIĆ društvo s ograničenom odgovornošću za građenje, trgovinu i turizam</derivirana_varijabla>
  </DomainObject.Predmet.ProtustrankaFormated>
  <DomainObject.Predmet.ProtustrankaFormatedOIB>
    <izvorni_sadrzaj>  ODRŽAVANJE SUČIĆ društvo s ograničenom odgovornošću za građenje, trgovinu i turizam, OIB 87320970647</izvorni_sadrzaj>
    <derivirana_varijabla naziv="DomainObject.Predmet.ProtustrankaFormatedOIB_1">  ODRŽAVANJE SUČIĆ društvo s ograničenom odgovornošću za građenje, trgovinu i turizam, OIB 87320970647</derivirana_varijabla>
  </DomainObject.Predmet.ProtustrankaFormatedOIB>
  <DomainObject.Predmet.ProtustrankaFormatedWithAdress>
    <izvorni_sadrzaj> ODRŽAVANJE SUČIĆ društvo s ograničenom odgovornošću za građenje, trgovinu i turizam, Dubrovačka 9, 21300 Makarska</izvorni_sadrzaj>
    <derivirana_varijabla naziv="DomainObject.Predmet.ProtustrankaFormatedWithAdress_1"> ODRŽAVANJE SUČIĆ društvo s ograničenom odgovornošću za građenje, trgovinu i turizam, Dubrovačka 9, 21300 Makarska</derivirana_varijabla>
  </DomainObject.Predmet.ProtustrankaFormatedWithAdress>
  <DomainObject.Predmet.ProtustrankaFormatedWithAdressOIB>
    <izvorni_sadrzaj> ODRŽAVANJE SUČIĆ društvo s ograničenom odgovornošću za građenje, trgovinu i turizam, OIB 87320970647, Dubrovačka 9, 21300 Makarska</izvorni_sadrzaj>
    <derivirana_varijabla naziv="DomainObject.Predmet.ProtustrankaFormatedWithAdressOIB_1"> ODRŽAVANJE SUČIĆ društvo s ograničenom odgovornošću za građenje, trgovinu i turizam, OIB 87320970647, Dubrovačka 9, 21300 Makarska</derivirana_varijabla>
  </DomainObject.Predmet.ProtustrankaFormatedWithAdressOIB>
  <DomainObject.Predmet.ProtustrankaWithAdress>
    <izvorni_sadrzaj>ODRŽAVANJE SUČIĆ društvo s ograničenom odgovornošću za građenje, trgovinu i turizam Dubrovačka 9, 21300 Makarska</izvorni_sadrzaj>
    <derivirana_varijabla naziv="DomainObject.Predmet.ProtustrankaWithAdress_1">ODRŽAVANJE SUČIĆ društvo s ograničenom odgovornošću za građenje, trgovinu i turizam Dubrovačka 9, 21300 Makarska</derivirana_varijabla>
  </DomainObject.Predmet.ProtustrankaWithAdress>
  <DomainObject.Predmet.ProtustrankaWithAdressOIB>
    <izvorni_sadrzaj>ODRŽAVANJE SUČIĆ društvo s ograničenom odgovornošću za građenje, trgovinu i turizam, OIB 87320970647, Dubrovačka 9, 21300 Makarska</izvorni_sadrzaj>
    <derivirana_varijabla naziv="DomainObject.Predmet.ProtustrankaWithAdressOIB_1">ODRŽAVANJE SUČIĆ društvo s ograničenom odgovornošću za građenje, trgovinu i turizam, OIB 87320970647, Dubrovačka 9, 21300 Makarska</derivirana_varijabla>
  </DomainObject.Predmet.ProtustrankaWithAdressOIB>
  <DomainObject.Predmet.ProtustrankaNazivFormated>
    <izvorni_sadrzaj>ODRŽAVANJE SUČIĆ društvo s ograničenom odgovornošću za građenje, trgovinu i turizam</izvorni_sadrzaj>
    <derivirana_varijabla naziv="DomainObject.Predmet.ProtustrankaNazivFormated_1">ODRŽAVANJE SUČIĆ društvo s ograničenom odgovornošću za građenje, trgovinu i turizam</derivirana_varijabla>
  </DomainObject.Predmet.ProtustrankaNazivFormated>
  <DomainObject.Predmet.ProtustrankaNazivFormatedOIB>
    <izvorni_sadrzaj>ODRŽAVANJE SUČIĆ društvo s ograničenom odgovornošću za građenje, trgovinu i turizam, OIB 87320970647</izvorni_sadrzaj>
    <derivirana_varijabla naziv="DomainObject.Predmet.ProtustrankaNazivFormatedOIB_1">ODRŽAVANJE SUČIĆ društvo s ograničenom odgovornošću za građenje, trgovinu i turizam, OIB 87320970647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7571.84</izvorni_sadrzaj>
    <derivirana_varijabla naziv="DomainObject.Predmet.TrenutnaVrijednost_1">7571.84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ODRŽAVANJE SUČIĆ društvo s ograničenom odgovornošću za građenje, trgovinu i turizam</item>
    </izvorni_sadrzaj>
    <derivirana_varijabla naziv="DomainObject.Predmet.ProtuStrankaListFormated_1">
      <item>ODRŽAVANJE SUČIĆ društvo s ograničenom odgovornošću za građenje, trgovinu i turizam</item>
    </derivirana_varijabla>
  </DomainObject.Predmet.ProtuStrankaListFormated>
  <DomainObject.Predmet.ProtuStrankaListFormatedOIB>
    <izvorni_sadrzaj>
      <item>ODRŽAVANJE SUČIĆ društvo s ograničenom odgovornošću za građenje, trgovinu i turizam, OIB 87320970647</item>
    </izvorni_sadrzaj>
    <derivirana_varijabla naziv="DomainObject.Predmet.ProtuStrankaListFormatedOIB_1">
      <item>ODRŽAVANJE SUČIĆ društvo s ograničenom odgovornošću za građenje, trgovinu i turizam, OIB 87320970647</item>
    </derivirana_varijabla>
  </DomainObject.Predmet.ProtuStrankaListFormatedOIB>
  <DomainObject.Predmet.ProtuStrankaListFormatedWithAdress>
    <izvorni_sadrzaj>
      <item>ODRŽAVANJE SUČIĆ društvo s ograničenom odgovornošću za građenje, trgovinu i turizam, Dubrovačka 9, 21300 Makarska</item>
    </izvorni_sadrzaj>
    <derivirana_varijabla naziv="DomainObject.Predmet.ProtuStrankaListFormatedWithAdress_1">
      <item>ODRŽAVANJE SUČIĆ društvo s ograničenom odgovornošću za građenje, trgovinu i turizam, Dubrovačka 9, 21300 Makarska</item>
    </derivirana_varijabla>
  </DomainObject.Predmet.ProtuStrankaListFormatedWithAdress>
  <DomainObject.Predmet.ProtuStrankaListFormatedWithAdressOIB>
    <izvorni_sadrzaj>
      <item>ODRŽAVANJE SUČIĆ društvo s ograničenom odgovornošću za građenje, trgovinu i turizam, OIB 87320970647, Dubrovačka 9, 21300 Makarska</item>
    </izvorni_sadrzaj>
    <derivirana_varijabla naziv="DomainObject.Predmet.ProtuStrankaListFormatedWithAdressOIB_1">
      <item>ODRŽAVANJE SUČIĆ društvo s ograničenom odgovornošću za građenje, trgovinu i turizam, OIB 87320970647, Dubrovačka 9, 21300 Makarska</item>
    </derivirana_varijabla>
  </DomainObject.Predmet.ProtuStrankaListFormatedWithAdressOIB>
  <DomainObject.Predmet.ProtuStrankaListNazivFormated>
    <izvorni_sadrzaj>
      <item>ODRŽAVANJE SUČIĆ društvo s ograničenom odgovornošću za građenje, trgovinu i turizam</item>
    </izvorni_sadrzaj>
    <derivirana_varijabla naziv="DomainObject.Predmet.ProtuStrankaListNazivFormated_1">
      <item>ODRŽAVANJE SUČIĆ društvo s ograničenom odgovornošću za građenje, trgovinu i turizam</item>
    </derivirana_varijabla>
  </DomainObject.Predmet.ProtuStrankaListNazivFormated>
  <DomainObject.Predmet.ProtuStrankaListNazivFormatedOIB>
    <izvorni_sadrzaj>
      <item>ODRŽAVANJE SUČIĆ društvo s ograničenom odgovornošću za građenje, trgovinu i turizam, OIB 87320970647</item>
    </izvorni_sadrzaj>
    <derivirana_varijabla naziv="DomainObject.Predmet.ProtuStrankaListNazivFormatedOIB_1">
      <item>ODRŽAVANJE SUČIĆ društvo s ograničenom odgovornošću za građenje, trgovinu i turizam, OIB 87320970647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ODRŽAVANJE SUČIĆ društvo s ograničenom odgovornošću za građenje, trgovinu i turizam</izvorni_sadrzaj>
    <derivirana_varijabla naziv="DomainObject.Predmet.ProtustrankaIDrugi_1">ODRŽAVANJE SUČIĆ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ODRŽAVANJE SUČIĆ društvo s ograničenom odgovornošću za građenje, trgovinu i turizam, OIB 87320970647, Dubrovačka 9, 21300 Makarska</izvorni_sadrzaj>
    <derivirana_varijabla naziv="DomainObject.Predmet.ProtustrankaIDrugiAdressOIB_1">ODRŽAVANJE SUČIĆ društvo s ograničenom odgovornošću za građenje, trgovinu i turizam, OIB 87320970647, Dubrovačka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ODRŽAVANJE SUČIĆ društvo s ograničenom odgovornošću za građenje, trgovinu i turizam</item>
      <item>FINANCIJSKA AGENCIJA, RC SPLIT</item>
    </izvorni_sadrzaj>
    <derivirana_varijabla naziv="DomainObject.Predmet.SudioniciListNaziv_1">
      <item>ODRŽAVANJE SUČIĆ društvo s ograničenom odgovornošću za građenje, trgovinu i turizam</item>
      <item>FINANCIJSKA AGENCIJA, RC SPLIT</item>
    </derivirana_varijabla>
  </DomainObject.Predmet.SudioniciListNaziv>
  <DomainObject.Predmet.SudioniciListAdressOIB>
    <izvorni_sadrzaj>
      <item>ODRŽAVANJE SUČIĆ društvo s ograničenom odgovornošću za građenje, trgovinu i turizam, OIB 87320970647, Dubrovačka 9,21300 Makarska</item>
      <item>FINANCIJSKA AGENCIJA, RC SPLIT, OIB 85821130368, Mažuranićevo šetalište 24 b,21000 Split</item>
    </izvorni_sadrzaj>
    <derivirana_varijabla naziv="DomainObject.Predmet.SudioniciListAdressOIB_1">
      <item>ODRŽAVANJE SUČIĆ društvo s ograničenom odgovornošću za građenje, trgovinu i turizam, OIB 87320970647, Dubrovačka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87320970647</item>
      <item>, OIB 85821130368</item>
    </izvorni_sadrzaj>
    <derivirana_varijabla naziv="DomainObject.Predmet.SudioniciListNazivOIB_1">
      <item>, OIB 87320970647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1631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2018-06-01T08:04:00Z</dcterms:created>
  <dc:creator>Diana Butigan Granić</dc:creator>
  <cp:lastModifiedBy>Ivana Mendeš</cp:lastModifiedBy>
  <cp:lastPrinted>2018-06-01T08:08:00Z</cp:lastPrinted>
  <dcterms:modified xmlns:xsi="http://www.w3.org/2001/XMLSchema-instance" xsi:type="dcterms:W3CDTF">2018-06-01T08:12:00Z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- 704-17 - odbačaj.docx)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