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8a33" w14:paraId="1028a33" w:rsidRDefault="001517DF" w:rsidP="001517DF" w:rsidR="001517DF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1517DF" w:rsidP="001517DF" w:rsidR="001517DF">
      <w:pPr>
        <w:jc w:val="both"/>
      </w:pPr>
      <w:r>
        <w:t>                                                           </w:t>
      </w:r>
    </w:p>
    <w:p w:rsidRDefault="001517DF" w:rsidP="001517DF" w:rsidR="001517DF">
      <w:pPr>
        <w:jc w:val="both"/>
      </w:pPr>
      <w:r>
        <w:t>REPUBLIKA HRVATSKA</w:t>
      </w:r>
    </w:p>
    <w:p w:rsidRDefault="001517DF" w:rsidP="001517DF" w:rsidR="001517DF">
      <w:pPr>
        <w:jc w:val="both"/>
      </w:pPr>
      <w:r>
        <w:t>TRGOVAČKI SUD U OSIJEKU</w:t>
      </w:r>
    </w:p>
    <w:p w:rsidRDefault="001517DF" w:rsidP="001517DF" w:rsidR="001517DF">
      <w:pPr>
        <w:jc w:val="both"/>
      </w:pPr>
      <w:r>
        <w:t>STALNA SLUŽBA  U SLAVONSKOM BRODU</w:t>
      </w:r>
    </w:p>
    <w:p w:rsidRDefault="001517DF" w:rsidP="001517DF" w:rsidR="001517DF">
      <w:pPr>
        <w:jc w:val="both"/>
      </w:pPr>
      <w:r>
        <w:t>Trg pobjede 13</w:t>
      </w:r>
    </w:p>
    <w:p w:rsidRDefault="001517DF" w:rsidP="001517DF" w:rsidR="001517DF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1517DF" w:rsidP="001517DF" w:rsidR="001517DF">
      <w:pPr>
        <w:jc w:val="both"/>
      </w:pPr>
    </w:p>
    <w:p w:rsidRDefault="001517DF" w:rsidP="001517DF" w:rsidR="001517DF">
      <w:pPr>
        <w:ind w:left="6372"/>
        <w:jc w:val="both"/>
      </w:pPr>
      <w:r>
        <w:t xml:space="preserve">  </w:t>
      </w:r>
      <w:r w:rsidR="00206C27">
        <w:tab/>
      </w:r>
      <w:r>
        <w:t xml:space="preserve"> 3/St-507/2011-81   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517DF" w:rsidP="001517DF" w:rsidR="001517DF">
      <w:pPr>
        <w:jc w:val="both"/>
      </w:pPr>
    </w:p>
    <w:p w:rsidRDefault="001517DF" w:rsidP="001517DF" w:rsidR="001517DF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color w:val="000000"/>
        </w:rPr>
        <w:t>BINEX d.o.o. u stečaju, Jakšić, Svetinja 1,  koga zastupa stečajni upravitelj Jozo Perić iz Velike</w:t>
      </w:r>
      <w:r>
        <w:t>,   4. rujna 2017.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center"/>
      </w:pPr>
      <w:r>
        <w:t>z a k l j u č i o   j e</w:t>
      </w:r>
    </w:p>
    <w:p w:rsidRDefault="001517DF" w:rsidP="001517DF" w:rsidR="001517DF">
      <w:pPr>
        <w:jc w:val="both"/>
      </w:pPr>
    </w:p>
    <w:p w:rsidRDefault="001517DF" w:rsidP="001517DF" w:rsidR="001517DF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>dan 19. rujna</w:t>
      </w:r>
      <w:r>
        <w:rPr>
          <w:b/>
          <w:bCs/>
          <w:u w:val="single"/>
        </w:rPr>
        <w:t xml:space="preserve"> 2017. u 13,00 sati soba br. 73/III, Trg pobjede 13, Slavonski Brod</w:t>
      </w:r>
      <w:r>
        <w:t xml:space="preserve"> nekretnina dosuđenih temeljem rješenja o ovrsi Općinskog suda u Požegi broj: Ovr-1263/12 od 5.srpnja 2016. i to slijedećih nekretnina: </w:t>
      </w:r>
    </w:p>
    <w:p w:rsidRDefault="001517DF" w:rsidP="001517DF" w:rsidR="001517DF">
      <w:pPr>
        <w:ind w:firstLine="708"/>
        <w:jc w:val="both"/>
      </w:pPr>
    </w:p>
    <w:p w:rsidRDefault="001517DF" w:rsidP="001517DF" w:rsidR="001517DF" w:rsidRPr="0083369E">
      <w:pPr>
        <w:ind w:firstLine="708"/>
        <w:jc w:val="both"/>
        <w:rPr>
          <w:b/>
        </w:rPr>
      </w:pPr>
      <w:r w:rsidRPr="0083369E">
        <w:rPr>
          <w:b/>
          <w:color w:val="000000"/>
        </w:rPr>
        <w:t>-k.č.br. 96/2 u naravi 3 poslovne zgrade, dvorište i oranica ukupne površine 11303 m2 koje nekretnine su upisane u zk.ulošku 146 k.o. Svetinja</w:t>
      </w:r>
    </w:p>
    <w:p w:rsidRDefault="001517DF" w:rsidP="001517DF" w:rsidR="001517DF">
      <w:pPr>
        <w:jc w:val="both"/>
      </w:pPr>
    </w:p>
    <w:p w:rsidRDefault="001517DF" w:rsidP="0083369E" w:rsidR="0083369E">
      <w:pPr>
        <w:ind w:firstLine="708"/>
        <w:jc w:val="both"/>
      </w:pPr>
      <w:r>
        <w:t xml:space="preserve">II - Na ročište se pozivaju </w:t>
      </w:r>
      <w:r>
        <w:rPr>
          <w:b/>
          <w:bCs/>
        </w:rPr>
        <w:t>stečajni upravitelj, ovrhovoditelji</w:t>
      </w:r>
      <w:r w:rsidR="0083369E">
        <w:rPr>
          <w:b/>
          <w:bCs/>
        </w:rPr>
        <w:t xml:space="preserve"> </w:t>
      </w:r>
      <w:r>
        <w:rPr>
          <w:b/>
          <w:bCs/>
        </w:rPr>
        <w:t>- razlučni vjerovnici: Podravka banka d.d., K</w:t>
      </w:r>
      <w:r w:rsidR="0083369E">
        <w:rPr>
          <w:b/>
          <w:bCs/>
        </w:rPr>
        <w:t>oprivnica zastupana po odvjetniku</w:t>
      </w:r>
      <w:r>
        <w:rPr>
          <w:b/>
          <w:bCs/>
        </w:rPr>
        <w:t xml:space="preserve">  Ivanu Dundoviću, odvjetniku iz Požege, </w:t>
      </w:r>
      <w:r>
        <w:t xml:space="preserve">te </w:t>
      </w:r>
      <w:r>
        <w:rPr>
          <w:b/>
          <w:bCs/>
        </w:rPr>
        <w:t>ŽDO</w:t>
      </w:r>
      <w:r>
        <w:t xml:space="preserve"> za RH, koji se pozivaju dostaviti obračun visine tražbine za potrebe namirivanja iz ostvarenih kupovnina, račune na koje treba vršiti isplatu,  te se izjasniti o tome da li su suglasni s obračunom stečajnog upravitelja vezano za troškove stečajnog postupka u odnosu na navedene nekretnine. koji  obračun se stečajni upravitelj poziva dostaviti u roku od 8 dana, nakon čega će isti bit</w:t>
      </w:r>
      <w:r w:rsidR="0083369E">
        <w:t xml:space="preserve">i objavljen na E oglasnoj ploči. </w:t>
      </w:r>
    </w:p>
    <w:p w:rsidRDefault="0083369E" w:rsidP="0083369E" w:rsidR="0083369E">
      <w:pPr>
        <w:ind w:firstLine="708"/>
        <w:jc w:val="both"/>
      </w:pPr>
      <w:r>
        <w:t>Upozorava se stečajni upravitelj da je dužan dostaviti novi obračun u kojem će jasno naznačiti dali smatra da je bilo kakvih troškova s osnova utvrđivanja tražbine, te dali smatra da iznos PDV-a tereti stečajnu masu, jer je sud odlučio u okviru zahtjeva stečajnog upravitelja, pa ukoliko stečajni upravitelj ne postavi jasno postavljeni zahtjev nije moguće u tome dijelu donijeti rješenje o namirenju.</w:t>
      </w:r>
    </w:p>
    <w:p w:rsidRDefault="001517DF" w:rsidP="001517DF" w:rsidR="001517DF">
      <w:pPr>
        <w:ind w:firstLine="708"/>
        <w:jc w:val="both"/>
      </w:pPr>
      <w:r>
        <w:t xml:space="preserve">Upozoravaju se razlučni vjerovnici, da će se namirivanje vršiti temeljem podatka u zemljišnim knjigama, ako ne dostave obračun tražbine. </w:t>
      </w:r>
    </w:p>
    <w:p w:rsidRDefault="001517DF" w:rsidP="001517DF" w:rsidR="001517DF">
      <w:pPr>
        <w:jc w:val="both"/>
      </w:pPr>
      <w:r>
        <w:t>           </w:t>
      </w:r>
    </w:p>
    <w:p w:rsidRDefault="001517DF" w:rsidP="001517DF" w:rsidR="001517DF">
      <w:pPr>
        <w:ind w:firstLine="708"/>
        <w:jc w:val="both"/>
      </w:pPr>
      <w:r>
        <w:t xml:space="preserve">U Slavonskom Brodu 4. rujna 2017. 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both"/>
      </w:pPr>
    </w:p>
    <w:p w:rsidRDefault="001517DF" w:rsidP="001517DF" w:rsidR="001517DF">
      <w:pPr>
        <w:ind w:firstLine="708" w:left="6372"/>
        <w:jc w:val="both"/>
      </w:pPr>
      <w:r>
        <w:t>Sutkinja:</w:t>
      </w:r>
    </w:p>
    <w:p w:rsidRDefault="001517DF" w:rsidP="001517DF" w:rsidR="001517DF">
      <w:pPr>
        <w:ind w:left="6372"/>
        <w:jc w:val="both"/>
      </w:pPr>
    </w:p>
    <w:p w:rsidRDefault="001517DF" w:rsidP="001517DF" w:rsidR="001517DF">
      <w:pPr>
        <w:ind w:left="6372"/>
        <w:jc w:val="both"/>
      </w:pPr>
      <w:r>
        <w:t>Daniela Martini Maoduš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both"/>
      </w:pPr>
      <w:r>
        <w:t>Dostaviti:</w:t>
      </w:r>
    </w:p>
    <w:p w:rsidRDefault="001517DF" w:rsidP="001517DF" w:rsidR="001517DF">
      <w:pPr>
        <w:jc w:val="both"/>
      </w:pPr>
      <w:r>
        <w:t>- navedeno u tekstu zaključka</w:t>
      </w:r>
    </w:p>
    <w:p w:rsidRDefault="001517DF" w:rsidP="001517DF" w:rsidR="001517DF">
      <w:pPr>
        <w:jc w:val="both"/>
      </w:pPr>
      <w:r>
        <w:t>- eOglasna ploča suda</w:t>
      </w:r>
    </w:p>
    <w:p w:rsidRDefault="001517DF" w:rsidP="001517DF" w:rsidR="001517DF">
      <w:pPr>
        <w:jc w:val="both"/>
      </w:pPr>
    </w:p>
    <w:p w:rsidRDefault="00940907" w:rsidR="00940907"/>
    <w:sectPr w:rsidR="009409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DF"/>
    <w:rsid w:val="001517DF"/>
    <w:rsid w:val="00206C27"/>
    <w:rsid w:val="00547B9C"/>
    <w:rsid w:val="0083369E"/>
    <w:rsid w:val="0094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D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7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7DF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D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7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7DF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17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335</properties:Words>
  <properties:Characters>1766</properties:Characters>
  <properties:Lines>52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2017-09-04T09:28:00Z</dcterms:created>
  <dc:creator>wsadmin</dc:creator>
  <cp:lastModifiedBy>wsadmin</cp:lastModifiedBy>
  <cp:lastPrinted>2017-09-04T10:03:00Z</cp:lastPrinted>
  <dcterms:modified xmlns:xsi="http://www.w3.org/2001/XMLSchema-instance" xsi:type="dcterms:W3CDTF">2017-09-04T10:07:00Z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