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D5A26" w:rsidP="004D5A26" w:rsidRDefault="004D5A26" w14:paraId="6de7de5" w14:textId="6de7de5">
      <w:pPr>
        <w:spacing w:after="240"/>
        <w15:collapsed w:val="false"/>
        <w:rPr>
          <w:rFonts w:eastAsia="Times New Roman"/>
          <w:sz w:val="20"/>
          <w:szCs w:val="20"/>
        </w:rPr>
      </w:pPr>
      <w:bookmarkStart w:name="_GoBack" w:id="0"/>
      <w:bookmarkEnd w:id="0"/>
    </w:p>
    <w:p w:rsidR="004D5A26" w:rsidP="004D5A26" w:rsidRDefault="004D5A26">
      <w:pPr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6096000" cy="5762625"/>
            <wp:effectExtent l="0" t="4763" r="0" b="0"/>
            <wp:docPr id="3" name="Slika 3" descr="cid:92758925-1844-4537-8613-556265e23630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92758925-1844-4537-8613-556265e23630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A26" w:rsidP="004D5A26" w:rsidRDefault="004D5A26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4D5A26" w:rsidP="004D5A26" w:rsidRDefault="004D5A26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5410200"/>
            <wp:effectExtent l="0" t="0" r="0" b="0"/>
            <wp:docPr id="2" name="Slika 2" descr="cid:591051cf-f9d8-4b17-a902-7896dcf047f7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cid:591051cf-f9d8-4b17-a902-7896dcf047f7@mprh.local"/>
                    <pic:cNvPicPr>
                      <a:picLocks noChangeAspect="true" noChangeArrowheads="true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A26" w:rsidP="004D5A26" w:rsidRDefault="004D5A26">
      <w:pPr>
        <w:spacing w:after="2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</w:p>
    <w:p w:rsidR="004D5A26" w:rsidP="004D5A26" w:rsidRDefault="004D5A26">
      <w:pPr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6096000" cy="5276850"/>
            <wp:effectExtent l="0" t="9525" r="9525" b="9525"/>
            <wp:docPr id="1" name="Slika 1" descr="cid:1009ca6f-6a6b-49b9-aa41-f6e1698da0e3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id:1009ca6f-6a6b-49b9-aa41-f6e1698da0e3@mprh.local"/>
                    <pic:cNvPicPr>
                      <a:picLocks noChangeAspect="true" noChangeArrowheads="true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9600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A26" w:rsidP="004D5A26" w:rsidRDefault="004D5A26">
      <w:pPr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br/>
      </w:r>
      <w:r>
        <w:rPr>
          <w:rFonts w:eastAsia="Times New Roman"/>
          <w:sz w:val="20"/>
          <w:szCs w:val="20"/>
        </w:rPr>
        <w:br/>
      </w:r>
    </w:p>
    <w:p w:rsidR="00F867E4" w:rsidRDefault="00F867E4"/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26"/>
    <w:rsid w:val="002226F1"/>
    <w:rsid w:val="004D5A26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D5A26"/>
    <w:rPr>
      <w:rFonts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5A2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D5A26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226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26F1"/>
    <w:rPr>
      <w:rFonts w:ascii="Times New Roman" w:hAnsi="Times New Roman" w:eastAsia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26F1"/>
    <w:rPr>
      <w:rFonts w:eastAsia="Times New Roman"/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26F1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26F1"/>
    <w:rPr>
      <w:rFonts w:ascii="Times New Roman" w:hAnsi="Times New Roman" w:eastAsia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5A26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5A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5A2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6F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6F1"/>
    <w:rPr>
      <w:rFonts w:eastAsia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6F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6F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340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2.jpeg" Type="http://schemas.openxmlformats.org/officeDocument/2006/relationships/image" Id="rId8"/><Relationship Target="theme/theme1.xml" Type="http://schemas.openxmlformats.org/officeDocument/2006/relationships/theme" Id="rId13"/><Relationship Target="stylesWithEffects.xml" Type="http://schemas.microsoft.com/office/2007/relationships/stylesWithEffects" Id="rId3"/><Relationship TargetMode="External" Target="cid:92758925-1844-4537-8613-556265e23630@mprh.local" Type="http://schemas.openxmlformats.org/officeDocument/2006/relationships/image" Id="rId7"/><Relationship Target="fontTable.xml" Type="http://schemas.openxmlformats.org/officeDocument/2006/relationships/fontTabl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Mode="External" Target="cid:1009ca6f-6a6b-49b9-aa41-f6e1698da0e3@mprh.local" Type="http://schemas.openxmlformats.org/officeDocument/2006/relationships/image" Id="rId11"/><Relationship Target="webSettings.xml" Type="http://schemas.openxmlformats.org/officeDocument/2006/relationships/webSettings" Id="rId5"/><Relationship Target="media/image3.jpeg" Type="http://schemas.openxmlformats.org/officeDocument/2006/relationships/image" Id="rId10"/><Relationship Target="settings.xml" Type="http://schemas.openxmlformats.org/officeDocument/2006/relationships/settings" Id="rId4"/><Relationship TargetMode="External" Target="cid:591051cf-f9d8-4b17-a902-7896dcf047f7@mprh.local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0</properties:Words>
  <properties:Characters>0</properties:Characters>
  <properties:Lines>11</properties:Lines>
  <properties:Paragraphs>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2021-03-10T07:36:00Z</dcterms:created>
  <dc:creator>Nikolina Krunić</dc:creator>
  <cp:lastModifiedBy>Nikolina Krunić</cp:lastModifiedBy>
  <dcterms:modified xmlns:xsi="http://www.w3.org/2001/XMLSchema-instance" xsi:type="dcterms:W3CDTF">2021-03-10T07:38:00Z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St-42/2011-201 / Podnesak - Podnesak (Dok2.docx)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