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fe4f3" w14:paraId="4bfe4f3" w:rsidRDefault="00761B11" w:rsidP="00761B11" w:rsidR="0058716C">
      <w:pPr>
        <w:jc w:val="both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                          8</w:t>
      </w:r>
      <w:r w:rsidR="0058716C">
        <w:t xml:space="preserve"> St</w:t>
      </w:r>
      <w:r>
        <w:t>-</w:t>
      </w:r>
      <w:r w:rsidR="00C54419">
        <w:t>26</w:t>
      </w:r>
      <w:r w:rsidR="00D102B0">
        <w:t>/1</w:t>
      </w:r>
      <w:r w:rsidR="00C54419">
        <w:t>5</w:t>
      </w:r>
      <w:r>
        <w:t>-</w:t>
      </w:r>
      <w:r w:rsidR="00C54419">
        <w:t>22</w:t>
      </w:r>
    </w:p>
    <w:p w:rsidRDefault="00761B11" w:rsidP="00761B11" w:rsidR="00761B11">
      <w:pPr>
        <w:jc w:val="both"/>
      </w:pPr>
    </w:p>
    <w:p w:rsidRDefault="00857FE6" w:rsidP="00761B11" w:rsidR="00857FE6">
      <w:pPr>
        <w:jc w:val="center"/>
      </w:pPr>
    </w:p>
    <w:p w:rsidRDefault="00857FE6" w:rsidP="00761B11" w:rsidR="00857FE6">
      <w:pPr>
        <w:jc w:val="center"/>
      </w:pPr>
    </w:p>
    <w:p w:rsidRDefault="00761B11" w:rsidP="00761B11" w:rsidR="00761B11">
      <w:pPr>
        <w:jc w:val="center"/>
      </w:pPr>
      <w:r w:rsidRPr="00761B11">
        <w:t>R E P U B L I K A   H R V A T S K A</w:t>
      </w:r>
    </w:p>
    <w:p w:rsidRDefault="00E641E8" w:rsidP="00761B11" w:rsidR="00E641E8" w:rsidRPr="00761B11">
      <w:pPr>
        <w:jc w:val="center"/>
      </w:pPr>
    </w:p>
    <w:p w:rsidRDefault="0058716C" w:rsidP="00761B11" w:rsidR="0058716C" w:rsidRPr="00761B11">
      <w:pPr>
        <w:jc w:val="center"/>
      </w:pPr>
      <w:r w:rsidRPr="00761B11">
        <w:t>Z A K L J U Č A K</w:t>
      </w:r>
    </w:p>
    <w:p w:rsidRDefault="0058716C" w:rsidP="0058716C" w:rsidR="0058716C">
      <w:pPr>
        <w:jc w:val="center"/>
        <w:rPr>
          <w:b/>
        </w:rPr>
      </w:pPr>
    </w:p>
    <w:p w:rsidRDefault="006059C1" w:rsidP="006059C1" w:rsidR="00E91DE8">
      <w:pPr>
        <w:jc w:val="both"/>
      </w:pPr>
      <w:r w:rsidRPr="00D077D5">
        <w:t xml:space="preserve">         </w:t>
      </w:r>
      <w:r w:rsidR="00E641E8">
        <w:tab/>
      </w:r>
      <w:r w:rsidR="00E91DE8" w:rsidRPr="00E91DE8">
        <w:t xml:space="preserve">Trgovački sud u Rijeci po stečajnoj sutkinji Emi Brdovčak, u stečajnom postupku nad dužnikom </w:t>
      </w:r>
      <w:r w:rsidR="00C54419">
        <w:t>PAVLETIĆ V&amp;M d.o.o. Rijeka, Riva Boduli 1, OIB: 27557884699, MBS: 040167937</w:t>
      </w:r>
      <w:r w:rsidR="005804E4">
        <w:t xml:space="preserve">, </w:t>
      </w:r>
      <w:r w:rsidR="00C54419">
        <w:t>23</w:t>
      </w:r>
      <w:r w:rsidR="005804E4">
        <w:t>. studenoga</w:t>
      </w:r>
      <w:r w:rsidR="00E91DE8" w:rsidRPr="00E91DE8">
        <w:t xml:space="preserve"> 2015.,</w:t>
      </w:r>
    </w:p>
    <w:p w:rsidRDefault="00B51066" w:rsidP="00761B11" w:rsidR="00B51066">
      <w:pPr>
        <w:jc w:val="both"/>
      </w:pPr>
    </w:p>
    <w:p w:rsidRDefault="0058716C" w:rsidP="0058716C" w:rsidR="0058716C" w:rsidRPr="00761B11">
      <w:pPr>
        <w:jc w:val="center"/>
      </w:pPr>
      <w:r w:rsidRPr="00761B11">
        <w:t>z a k l j u č i o   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D102B0" w:rsidP="00D102B0" w:rsidR="005804E4">
      <w:pPr>
        <w:numPr>
          <w:ilvl w:val="12"/>
          <w:numId w:val="0"/>
        </w:numPr>
        <w:ind w:hanging="720" w:left="720"/>
        <w:jc w:val="both"/>
      </w:pPr>
      <w:r>
        <w:tab/>
      </w:r>
      <w:r w:rsidRPr="00E23552">
        <w:t xml:space="preserve">Određuje se ročište </w:t>
      </w:r>
      <w:r w:rsidR="006059C1">
        <w:t>radi utvrđenja vrijednosti nekretnina stečajno</w:t>
      </w:r>
      <w:r w:rsidR="00E91DE8">
        <w:t>g</w:t>
      </w:r>
      <w:r w:rsidR="006059C1">
        <w:t xml:space="preserve"> dužnika </w:t>
      </w:r>
      <w:r w:rsidR="005804E4">
        <w:t>i to:</w:t>
      </w:r>
    </w:p>
    <w:p w:rsidRDefault="00FD68EA" w:rsidP="00D102B0" w:rsidR="00FD68EA">
      <w:pPr>
        <w:numPr>
          <w:ilvl w:val="12"/>
          <w:numId w:val="0"/>
        </w:numPr>
        <w:ind w:hanging="720" w:left="720"/>
        <w:jc w:val="both"/>
      </w:pPr>
    </w:p>
    <w:p w:rsidRDefault="00857FE6" w:rsidP="005804E4" w:rsidR="00857FE6">
      <w:pPr>
        <w:pStyle w:val="Odlomakpopisa"/>
        <w:numPr>
          <w:ilvl w:val="0"/>
          <w:numId w:val="4"/>
        </w:numPr>
        <w:jc w:val="both"/>
      </w:pPr>
      <w:r>
        <w:t>kč.br. 3137/1, površine 2653 m</w:t>
      </w:r>
      <w:r>
        <w:rPr>
          <w:vertAlign w:val="superscript"/>
        </w:rPr>
        <w:t>2</w:t>
      </w:r>
      <w:r>
        <w:t>, kč.br. 3137/6, površine 286 m</w:t>
      </w:r>
      <w:r>
        <w:rPr>
          <w:vertAlign w:val="superscript"/>
        </w:rPr>
        <w:t>2</w:t>
      </w:r>
      <w:r>
        <w:t xml:space="preserve"> i kč.br. 3137/7, površine 1260 m</w:t>
      </w:r>
      <w:r>
        <w:rPr>
          <w:vertAlign w:val="superscript"/>
        </w:rPr>
        <w:t>2</w:t>
      </w:r>
      <w:r>
        <w:t>, sve upisane u zk.ul. 2133 k.o. Bakar, u naravi pašnjaci,</w:t>
      </w:r>
    </w:p>
    <w:p w:rsidRDefault="00857FE6" w:rsidP="005804E4" w:rsidR="00857FE6">
      <w:pPr>
        <w:pStyle w:val="Odlomakpopisa"/>
        <w:numPr>
          <w:ilvl w:val="0"/>
          <w:numId w:val="4"/>
        </w:numPr>
        <w:jc w:val="both"/>
      </w:pPr>
      <w:r>
        <w:t>kč.br. 3137/11, površine 37 m</w:t>
      </w:r>
      <w:r>
        <w:rPr>
          <w:vertAlign w:val="superscript"/>
        </w:rPr>
        <w:t>2</w:t>
      </w:r>
      <w:r>
        <w:t>, upisana u zk.ul. 1788 k.o. Bakar, u naravi pašnjak</w:t>
      </w:r>
    </w:p>
    <w:p w:rsidRDefault="005804E4" w:rsidP="00D102B0" w:rsidR="005804E4">
      <w:pPr>
        <w:numPr>
          <w:ilvl w:val="12"/>
          <w:numId w:val="0"/>
        </w:numPr>
        <w:ind w:hanging="720" w:left="720"/>
        <w:jc w:val="both"/>
      </w:pPr>
    </w:p>
    <w:p w:rsidRDefault="00D102B0" w:rsidP="00FD68EA" w:rsidR="00D102B0">
      <w:pPr>
        <w:numPr>
          <w:ilvl w:val="12"/>
          <w:numId w:val="0"/>
        </w:numPr>
        <w:ind w:hanging="720" w:left="720"/>
      </w:pPr>
      <w:r w:rsidRPr="00E23552">
        <w:t>za dan</w:t>
      </w:r>
    </w:p>
    <w:p w:rsidRDefault="00857FE6" w:rsidP="00E91DE8" w:rsidR="00D102B0" w:rsidRPr="00E91DE8">
      <w:pPr>
        <w:numPr>
          <w:ilvl w:val="12"/>
          <w:numId w:val="0"/>
        </w:numPr>
        <w:ind w:hanging="720" w:left="720"/>
        <w:jc w:val="center"/>
        <w:rPr>
          <w:b/>
        </w:rPr>
      </w:pPr>
      <w:r>
        <w:rPr>
          <w:b/>
        </w:rPr>
        <w:t>15</w:t>
      </w:r>
      <w:r w:rsidR="00D102B0">
        <w:rPr>
          <w:b/>
        </w:rPr>
        <w:t xml:space="preserve">. </w:t>
      </w:r>
      <w:r>
        <w:rPr>
          <w:b/>
        </w:rPr>
        <w:t xml:space="preserve">siječnja </w:t>
      </w:r>
      <w:r w:rsidR="00E91DE8">
        <w:rPr>
          <w:b/>
        </w:rPr>
        <w:t>201</w:t>
      </w:r>
      <w:r>
        <w:rPr>
          <w:b/>
        </w:rPr>
        <w:t>6</w:t>
      </w:r>
      <w:r w:rsidR="00E91DE8">
        <w:rPr>
          <w:b/>
        </w:rPr>
        <w:t xml:space="preserve">. u </w:t>
      </w:r>
      <w:r>
        <w:rPr>
          <w:b/>
        </w:rPr>
        <w:t>10</w:t>
      </w:r>
      <w:r w:rsidR="00FD68EA">
        <w:rPr>
          <w:b/>
        </w:rPr>
        <w:t>:</w:t>
      </w:r>
      <w:r>
        <w:rPr>
          <w:b/>
        </w:rPr>
        <w:t>3</w:t>
      </w:r>
      <w:r w:rsidR="00D102B0" w:rsidRPr="00E23552">
        <w:rPr>
          <w:b/>
        </w:rPr>
        <w:t>0 sati</w:t>
      </w:r>
      <w:r w:rsidR="00D102B0" w:rsidRPr="00E23552">
        <w:t>, u prostorijama Trgovačkog suda u</w:t>
      </w:r>
      <w:r w:rsidR="00D102B0">
        <w:t xml:space="preserve"> Rijeci, </w:t>
      </w:r>
    </w:p>
    <w:p w:rsidRDefault="00D102B0" w:rsidP="00D102B0" w:rsidR="00D102B0">
      <w:pPr>
        <w:numPr>
          <w:ilvl w:val="12"/>
          <w:numId w:val="0"/>
        </w:numPr>
        <w:ind w:hanging="720" w:left="720"/>
        <w:jc w:val="center"/>
      </w:pPr>
      <w:r>
        <w:t>Rijeka, Zadarska 1 i 3, sudnica 8, prvi kat.</w:t>
      </w:r>
    </w:p>
    <w:p w:rsidRDefault="007C5A47" w:rsidP="006B10E4" w:rsidR="007C5A47">
      <w:pPr>
        <w:pStyle w:val="Tijeloteksta"/>
      </w:pPr>
    </w:p>
    <w:p w:rsidRDefault="009459B8" w:rsidP="0058716C" w:rsidR="0058716C">
      <w:pPr>
        <w:pStyle w:val="Tijeloteksta"/>
        <w:jc w:val="center"/>
      </w:pPr>
      <w:r>
        <w:t xml:space="preserve">U </w:t>
      </w:r>
      <w:r w:rsidR="00761B11">
        <w:t xml:space="preserve">Rijeci, </w:t>
      </w:r>
      <w:r w:rsidR="00C54419">
        <w:t>23</w:t>
      </w:r>
      <w:r w:rsidR="00FD68EA">
        <w:t xml:space="preserve">. studenoga </w:t>
      </w:r>
      <w:r>
        <w:t>201</w:t>
      </w:r>
      <w:r w:rsidR="00761B11">
        <w:t>5</w:t>
      </w:r>
      <w:r>
        <w:t>.</w:t>
      </w:r>
    </w:p>
    <w:p w:rsidRDefault="007C5A47" w:rsidP="0058716C" w:rsidR="007C5A47">
      <w:pPr>
        <w:pStyle w:val="Tijeloteksta"/>
        <w:jc w:val="center"/>
      </w:pPr>
    </w:p>
    <w:p w:rsidRDefault="00790408" w:rsidP="006B10E4" w:rsidR="006B10E4">
      <w:pPr>
        <w:pStyle w:val="Tijeloteksta"/>
        <w:ind w:left="5760"/>
      </w:pPr>
      <w:r>
        <w:t xml:space="preserve">    </w:t>
      </w:r>
      <w:r w:rsidR="0058716C">
        <w:t xml:space="preserve">  </w:t>
      </w:r>
      <w:r w:rsidR="00C54419">
        <w:t xml:space="preserve">           </w:t>
      </w:r>
      <w:r w:rsidR="0058716C" w:rsidRPr="0007090C">
        <w:t>S</w:t>
      </w:r>
      <w:r>
        <w:t>tečajna sutkinja</w:t>
      </w:r>
    </w:p>
    <w:p w:rsidRDefault="0058716C" w:rsidP="006B10E4" w:rsidR="00E641E8">
      <w:pPr>
        <w:pStyle w:val="Tijeloteksta"/>
        <w:ind w:left="5760"/>
      </w:pPr>
      <w:r w:rsidRPr="0007090C">
        <w:t xml:space="preserve">    </w:t>
      </w:r>
      <w:r w:rsidR="00790408">
        <w:t xml:space="preserve">    </w:t>
      </w:r>
      <w:r w:rsidR="00C54419">
        <w:t xml:space="preserve">           </w:t>
      </w:r>
      <w:r w:rsidR="00790408">
        <w:t>Ema Brdovčak</w:t>
      </w:r>
    </w:p>
    <w:p w:rsidRDefault="006B10E4" w:rsidP="006B10E4" w:rsidR="006B10E4">
      <w:pPr>
        <w:pStyle w:val="Tijeloteksta"/>
        <w:ind w:left="5760"/>
      </w:pPr>
    </w:p>
    <w:p w:rsidRDefault="006B10E4" w:rsidP="0058716C" w:rsidR="006B10E4">
      <w:pPr>
        <w:pStyle w:val="Tijeloteksta"/>
        <w:jc w:val="left"/>
      </w:pPr>
    </w:p>
    <w:p w:rsidRDefault="00C54419" w:rsidP="0058716C" w:rsidR="00C54419">
      <w:pPr>
        <w:pStyle w:val="Tijeloteksta"/>
        <w:jc w:val="left"/>
      </w:pPr>
    </w:p>
    <w:p w:rsidRDefault="00C54419" w:rsidP="0058716C" w:rsidR="00C54419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>UPUTA O PRAVNOM LIJEKU:</w:t>
      </w:r>
    </w:p>
    <w:p w:rsidRDefault="0058716C" w:rsidP="0058716C" w:rsidR="0058716C" w:rsidRPr="0007090C">
      <w:pPr>
        <w:pStyle w:val="Tijeloteksta"/>
        <w:jc w:val="left"/>
      </w:pPr>
      <w:r w:rsidRPr="0007090C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07090C">
          <w:t>11. st</w:t>
        </w:r>
      </w:smartTag>
      <w:r w:rsidRPr="0007090C">
        <w:t>.9. SZ )</w:t>
      </w:r>
    </w:p>
    <w:p w:rsidRDefault="0058716C" w:rsidP="0058716C" w:rsidR="0058716C" w:rsidRPr="0007090C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ab/>
      </w:r>
    </w:p>
    <w:p w:rsidRDefault="0058716C" w:rsidP="00D102B0" w:rsidR="00E641E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857FE6" w:rsidP="00D102B0" w:rsidR="00857FE6">
      <w:pPr>
        <w:pStyle w:val="Tijeloteksta"/>
        <w:jc w:val="left"/>
      </w:pPr>
    </w:p>
    <w:p w:rsidRDefault="0058716C" w:rsidP="00D102B0" w:rsidR="00D102B0">
      <w:pPr>
        <w:pStyle w:val="Tijeloteksta"/>
        <w:jc w:val="left"/>
      </w:pPr>
      <w:r w:rsidRPr="0007090C">
        <w:t>DNA:</w:t>
      </w:r>
    </w:p>
    <w:p w:rsidRDefault="00D102B0" w:rsidP="00D102B0" w:rsidR="0058716C" w:rsidRPr="0007090C">
      <w:pPr>
        <w:pStyle w:val="Tijeloteksta"/>
        <w:jc w:val="left"/>
      </w:pPr>
      <w:r>
        <w:t xml:space="preserve">      1. stečajnom upravitelju </w:t>
      </w:r>
    </w:p>
    <w:p w:rsidRDefault="006059C1" w:rsidP="0058716C" w:rsidR="0058716C">
      <w:r>
        <w:t xml:space="preserve">      2. vjerovnicima </w:t>
      </w:r>
      <w:r w:rsidR="00E91DE8">
        <w:t xml:space="preserve">– </w:t>
      </w:r>
      <w:r w:rsidR="00857FE6">
        <w:t>PBZ i HBOR</w:t>
      </w:r>
    </w:p>
    <w:p w:rsidRDefault="00BD3D59" w:rsidR="00B639DE">
      <w:r>
        <w:t xml:space="preserve">      3. e-oglasna ploča suda</w:t>
      </w:r>
    </w:p>
    <w:sectPr w:rsidSect="0058716C" w:rsidR="00B639DE">
      <w:headerReference w:type="even" r:id="rId9"/>
      <w:headerReference w:type="default" r:id="rId10"/>
      <w:footerReference w:type="default" r:id="rId11"/>
      <w:headerReference w:type="first" r:id="rId12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06C8" w:rsidR="007806C8">
      <w:r>
        <w:separator/>
      </w:r>
    </w:p>
  </w:endnote>
  <w:endnote w:id="0" w:type="continuationSeparator">
    <w:p w:rsidRDefault="007806C8" w:rsidR="00780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F0E17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06C8" w:rsidR="007806C8">
      <w:r>
        <w:separator/>
      </w:r>
    </w:p>
  </w:footnote>
  <w:footnote w:id="0" w:type="continuationSeparator">
    <w:p w:rsidRDefault="007806C8" w:rsidR="007806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P="00790408" w:rsidR="009459B8">
    <w:pPr>
      <w:pStyle w:val="Zaglavlje"/>
    </w:pPr>
    <w:r>
      <w:t xml:space="preserve">                                                                                                                              </w:t>
    </w:r>
    <w:r w:rsidR="00857FE6">
      <w:t>8 St-26/15-22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0E17" w:rsidP="00A45EAD" w:rsidR="000F0E17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F0E17" w:rsidP="00210E4E" w:rsidR="000F0E17" w:rsidRPr="000F0E17">
    <w:pPr>
      <w:rPr>
        <w:sz w:val="20"/>
        <w:szCs w:val="20"/>
      </w:rPr>
    </w:pPr>
    <w:r w:rsidRPr="000F0E17">
      <w:rPr>
        <w:rFonts w:eastAsia="MS Mincho"/>
        <w:sz w:val="20"/>
        <w:szCs w:val="20"/>
      </w:rPr>
      <w:t>REPUBLIKA HRVATSKA</w:t>
    </w:r>
  </w:p>
  <w:p w:rsidRDefault="000F0E17" w:rsidP="00210E4E" w:rsidR="000F0E17" w:rsidRPr="000F0E17">
    <w:pPr>
      <w:rPr>
        <w:sz w:val="20"/>
        <w:szCs w:val="20"/>
      </w:rPr>
    </w:pPr>
    <w:r w:rsidRPr="000F0E17">
      <w:rPr>
        <w:rFonts w:eastAsia="MS Mincho"/>
        <w:sz w:val="20"/>
        <w:szCs w:val="20"/>
      </w:rPr>
      <w:t>TRGOVAČKI SUD U RIJECI</w:t>
    </w:r>
  </w:p>
  <w:p w:rsidRDefault="000F0E17" w:rsidP="00A45EAD" w:rsidR="000F0E17" w:rsidRPr="000F0E17">
    <w:pPr>
      <w:rPr>
        <w:rFonts w:eastAsia="MS Mincho"/>
        <w:sz w:val="20"/>
        <w:szCs w:val="20"/>
      </w:rPr>
    </w:pPr>
    <w:r w:rsidRPr="000F0E17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0230E1"/>
    <w:multiLevelType w:val="hybridMultilevel"/>
    <w:tmpl w:val="42ECB89E"/>
    <w:lvl w:tplc="F594F980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04BC6"/>
    <w:rsid w:val="000F0E17"/>
    <w:rsid w:val="00347BB4"/>
    <w:rsid w:val="004501AC"/>
    <w:rsid w:val="004819FA"/>
    <w:rsid w:val="004B7F3F"/>
    <w:rsid w:val="004E5469"/>
    <w:rsid w:val="004F022B"/>
    <w:rsid w:val="004F7C2D"/>
    <w:rsid w:val="005071FA"/>
    <w:rsid w:val="00562330"/>
    <w:rsid w:val="005804E4"/>
    <w:rsid w:val="0058716C"/>
    <w:rsid w:val="006059C1"/>
    <w:rsid w:val="006217BB"/>
    <w:rsid w:val="00646AD8"/>
    <w:rsid w:val="006B10E4"/>
    <w:rsid w:val="006E4475"/>
    <w:rsid w:val="007141AF"/>
    <w:rsid w:val="00761B11"/>
    <w:rsid w:val="007806C8"/>
    <w:rsid w:val="00790408"/>
    <w:rsid w:val="007A6843"/>
    <w:rsid w:val="007B3F07"/>
    <w:rsid w:val="007C2F7F"/>
    <w:rsid w:val="007C5A47"/>
    <w:rsid w:val="007F4588"/>
    <w:rsid w:val="007F70F0"/>
    <w:rsid w:val="00857FE6"/>
    <w:rsid w:val="008B05F8"/>
    <w:rsid w:val="009459B8"/>
    <w:rsid w:val="0098464C"/>
    <w:rsid w:val="00A54D1F"/>
    <w:rsid w:val="00AD73F6"/>
    <w:rsid w:val="00B51066"/>
    <w:rsid w:val="00B639DE"/>
    <w:rsid w:val="00BD3D59"/>
    <w:rsid w:val="00C54419"/>
    <w:rsid w:val="00C8630B"/>
    <w:rsid w:val="00D102B0"/>
    <w:rsid w:val="00DB06B8"/>
    <w:rsid w:val="00DE2103"/>
    <w:rsid w:val="00E25608"/>
    <w:rsid w:val="00E641E8"/>
    <w:rsid w:val="00E91DE8"/>
    <w:rsid w:val="00F20137"/>
    <w:rsid w:val="00FD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68E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70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0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0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0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0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68E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70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0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0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0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0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St-26/2015</izvorni_sadrzaj>
    <derivirana_varijabla naziv="DomainObject.Predmet.OznakaBroj_1">St-26/2015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PAVLETIĆ V &amp; M d.o.o.  Rijeka</izvorni_sadrzaj>
    <derivirana_varijabla naziv="DomainObject.Predmet.ProtustrankaFormated_1">  PAVLETIĆ V &amp; M d.o.o.  Rijeka</derivirana_varijabla>
  </DomainObject.Predmet.ProtustrankaFormated>
  <DomainObject.Predmet.ProtustrankaFormatedOIB>
    <izvorni_sadrzaj>  PAVLETIĆ V &amp; M d.o.o.  Rijeka, OIB 27557884699</izvorni_sadrzaj>
    <derivirana_varijabla naziv="DomainObject.Predmet.ProtustrankaFormatedOIB_1">  PAVLETIĆ V &amp; M d.o.o.  Rijeka, OIB 27557884699</derivirana_varijabla>
  </DomainObject.Predmet.ProtustrankaFormatedOIB>
  <DomainObject.Predmet.ProtustrankaFormatedWithAdress>
    <izvorni_sadrzaj> PAVLETIĆ V &amp; M d.o.o.  Rijeka, Riva Boduli 1, 51000 Rijeka</izvorni_sadrzaj>
    <derivirana_varijabla naziv="DomainObject.Predmet.ProtustrankaFormatedWithAdress_1"> PAVLETIĆ V &amp; M d.o.o.  Rijeka, Riva Boduli 1, 51000 Rijeka</derivirana_varijabla>
  </DomainObject.Predmet.ProtustrankaFormatedWithAdress>
  <DomainObject.Predmet.ProtustrankaFormatedWithAdressOIB>
    <izvorni_sadrzaj> PAVLETIĆ V &amp; M d.o.o.  Rijeka, OIB 27557884699, Riva Boduli 1, 51000 Rijeka</izvorni_sadrzaj>
    <derivirana_varijabla naziv="DomainObject.Predmet.ProtustrankaFormatedWithAdressOIB_1"> PAVLETIĆ V &amp; M d.o.o.  Rijeka, OIB 27557884699, Riva Boduli 1, 51000 Rijeka</derivirana_varijabla>
  </DomainObject.Predmet.ProtustrankaFormatedWithAdressOIB>
  <DomainObject.Predmet.ProtustrankaWithAdress>
    <izvorni_sadrzaj>PAVLETIĆ V &amp; M d.o.o.  Rijeka Riva Boduli 1, 51000 Rijeka</izvorni_sadrzaj>
    <derivirana_varijabla naziv="DomainObject.Predmet.ProtustrankaWithAdress_1">PAVLETIĆ V &amp; M d.o.o.  Rijeka Riva Boduli 1, 51000 Rijeka</derivirana_varijabla>
  </DomainObject.Predmet.ProtustrankaWithAdress>
  <DomainObject.Predmet.ProtustrankaWithAdressOIB>
    <izvorni_sadrzaj>PAVLETIĆ V &amp; M d.o.o.  Rijeka, OIB 27557884699, Riva Boduli 1, 51000 Rijeka</izvorni_sadrzaj>
    <derivirana_varijabla naziv="DomainObject.Predmet.ProtustrankaWithAdressOIB_1">PAVLETIĆ V &amp; M d.o.o.  Rijeka, OIB 27557884699, Riva Boduli 1, 51000 Rijeka</derivirana_varijabla>
  </DomainObject.Predmet.ProtustrankaWithAdressOIB>
  <DomainObject.Predmet.ProtustrankaNazivFormated>
    <izvorni_sadrzaj>PAVLETIĆ V &amp; M d.o.o.  Rijeka</izvorni_sadrzaj>
    <derivirana_varijabla naziv="DomainObject.Predmet.ProtustrankaNazivFormated_1">PAVLETIĆ V &amp; M d.o.o.  Rijeka</derivirana_varijabla>
  </DomainObject.Predmet.ProtustrankaNazivFormated>
  <DomainObject.Predmet.ProtustrankaNazivFormatedOIB>
    <izvorni_sadrzaj>PAVLETIĆ V &amp; M d.o.o.  Rijeka, OIB 27557884699</izvorni_sadrzaj>
    <derivirana_varijabla naziv="DomainObject.Predmet.ProtustrankaNazivFormatedOIB_1">PAVLETIĆ V &amp; M d.o.o.  Rijeka, OIB 27557884699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BARIĆ ČABRO  Matulji</izvorni_sadrzaj>
    <derivirana_varijabla naziv="DomainObject.Predmet.StrankaFormated_1">  SNJEŽANA BARIĆ ČABRO  Matulji</derivirana_varijabla>
  </DomainObject.Predmet.StrankaFormated>
  <DomainObject.Predmet.StrankaFormatedOIB>
    <izvorni_sadrzaj>  SNJEŽANA BARIĆ ČABRO  Matulji, OIB 91537902283</izvorni_sadrzaj>
    <derivirana_varijabla naziv="DomainObject.Predmet.StrankaFormatedOIB_1">  SNJEŽANA BARIĆ ČABRO  Matulji, OIB 91537902283</derivirana_varijabla>
  </DomainObject.Predmet.StrankaFormatedOIB>
  <DomainObject.Predmet.StrankaFormatedWithAdress>
    <izvorni_sadrzaj> SNJEŽANA BARIĆ ČABRO  Matulji, Put Rubeševo 1, 51211 Matulji</izvorni_sadrzaj>
    <derivirana_varijabla naziv="DomainObject.Predmet.StrankaFormatedWithAdress_1"> SNJEŽANA BARIĆ ČABRO  Matulji, Put Rubeševo 1, 51211 Matulji</derivirana_varijabla>
  </DomainObject.Predmet.StrankaFormatedWithAdress>
  <DomainObject.Predmet.StrankaFormatedWithAdressOIB>
    <izvorni_sadrzaj> SNJEŽANA BARIĆ ČABRO  Matulji, OIB 91537902283, Put Rubeševo 1, 51211 Matulji</izvorni_sadrzaj>
    <derivirana_varijabla naziv="DomainObject.Predmet.StrankaFormatedWithAdressOIB_1"> SNJEŽANA BARIĆ ČABRO  Matulji, OIB 91537902283, Put Rubeševo 1, 51211 Matulji</derivirana_varijabla>
  </DomainObject.Predmet.StrankaFormatedWithAdressOIB>
  <DomainObject.Predmet.StrankaWithAdress>
    <izvorni_sadrzaj>SNJEŽANA BARIĆ ČABRO  Matulji Put Rubeševo 1,51211 Matulji</izvorni_sadrzaj>
    <derivirana_varijabla naziv="DomainObject.Predmet.StrankaWithAdress_1">SNJEŽANA BARIĆ ČABRO  Matulji Put Rubeševo 1,51211 Matulji</derivirana_varijabla>
  </DomainObject.Predmet.StrankaWithAdress>
  <DomainObject.Predmet.StrankaWithAdressOIB>
    <izvorni_sadrzaj>SNJEŽANA BARIĆ ČABRO  Matulji, OIB 91537902283, Put Rubeševo 1,51211 Matulji</izvorni_sadrzaj>
    <derivirana_varijabla naziv="DomainObject.Predmet.StrankaWithAdressOIB_1">SNJEŽANA BARIĆ ČABRO  Matulji, OIB 91537902283, Put Rubeševo 1,51211 Matulji</derivirana_varijabla>
  </DomainObject.Predmet.StrankaWithAdressOIB>
  <DomainObject.Predmet.StrankaNazivFormated>
    <izvorni_sadrzaj>SNJEŽANA BARIĆ ČABRO  Matulji</izvorni_sadrzaj>
    <derivirana_varijabla naziv="DomainObject.Predmet.StrankaNazivFormated_1">SNJEŽANA BARIĆ ČABRO  Matulji</derivirana_varijabla>
  </DomainObject.Predmet.StrankaNazivFormated>
  <DomainObject.Predmet.StrankaNazivFormatedOIB>
    <izvorni_sadrzaj>SNJEŽANA BARIĆ ČABRO  Matulji, OIB 91537902283</izvorni_sadrzaj>
    <derivirana_varijabla naziv="DomainObject.Predmet.StrankaNazivFormatedOIB_1">SNJEŽANA BARIĆ ČABRO  Matulji, OIB 91537902283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SNJEŽANA BARIĆ ČABRO  Matulji</item>
    </izvorni_sadrzaj>
    <derivirana_varijabla naziv="DomainObject.Predmet.StrankaListFormated_1">
      <item>SNJEŽANA BARIĆ ČABRO  Matulji</item>
    </derivirana_varijabla>
  </DomainObject.Predmet.StrankaListFormated>
  <DomainObject.Predmet.StrankaListFormatedOIB>
    <izvorni_sadrzaj>
      <item>SNJEŽANA BARIĆ ČABRO  Matulji, OIB 91537902283</item>
    </izvorni_sadrzaj>
    <derivirana_varijabla naziv="DomainObject.Predmet.StrankaListFormatedOIB_1">
      <item>SNJEŽANA BARIĆ ČABRO  Matulji, OIB 91537902283</item>
    </derivirana_varijabla>
  </DomainObject.Predmet.StrankaListFormatedOIB>
  <DomainObject.Predmet.StrankaListFormatedWithAdress>
    <izvorni_sadrzaj>
      <item>SNJEŽANA BARIĆ ČABRO  Matulji, Put Rubeševo 1, 51211 Matulji</item>
    </izvorni_sadrzaj>
    <derivirana_varijabla naziv="DomainObject.Predmet.StrankaListFormatedWithAdress_1">
      <item>SNJEŽANA BARIĆ ČABRO  Matulji, Put Rubeševo 1, 51211 Matulji</item>
    </derivirana_varijabla>
  </DomainObject.Predmet.StrankaListFormatedWithAdress>
  <DomainObject.Predmet.StrankaListFormatedWithAdressOIB>
    <izvorni_sadrzaj>
      <item>SNJEŽANA BARIĆ ČABRO  Matulji, OIB 91537902283, Put Rubeševo 1, 51211 Matulji</item>
    </izvorni_sadrzaj>
    <derivirana_varijabla naziv="DomainObject.Predmet.StrankaListFormatedWithAdressOIB_1">
      <item>SNJEŽANA BARIĆ ČABRO  Matulji, OIB 91537902283, Put Rubeševo 1, 51211 Matulji</item>
    </derivirana_varijabla>
  </DomainObject.Predmet.StrankaListFormatedWithAdressOIB>
  <DomainObject.Predmet.StrankaListNazivFormated>
    <izvorni_sadrzaj>
      <item>SNJEŽANA BARIĆ ČABRO  Matulji</item>
    </izvorni_sadrzaj>
    <derivirana_varijabla naziv="DomainObject.Predmet.StrankaListNazivFormated_1">
      <item>SNJEŽANA BARIĆ ČABRO  Matulji</item>
    </derivirana_varijabla>
  </DomainObject.Predmet.StrankaListNazivFormated>
  <DomainObject.Predmet.StrankaListNazivFormatedOIB>
    <izvorni_sadrzaj>
      <item>SNJEŽANA BARIĆ ČABRO  Matulji, OIB 91537902283</item>
    </izvorni_sadrzaj>
    <derivirana_varijabla naziv="DomainObject.Predmet.StrankaListNazivFormatedOIB_1">
      <item>SNJEŽANA BARIĆ ČABRO  Matulji, OIB 91537902283</item>
    </derivirana_varijabla>
  </DomainObject.Predmet.StrankaListNazivFormatedOIB>
  <DomainObject.Predmet.ProtuStrankaListFormated>
    <izvorni_sadrzaj>
      <item>PAVLETIĆ V &amp; M d.o.o.  Rijeka</item>
    </izvorni_sadrzaj>
    <derivirana_varijabla naziv="DomainObject.Predmet.ProtuStrankaListFormated_1">
      <item>PAVLETIĆ V &amp; M d.o.o.  Rijeka</item>
    </derivirana_varijabla>
  </DomainObject.Predmet.ProtuStrankaListFormated>
  <DomainObject.Predmet.ProtuStrankaListFormatedOIB>
    <izvorni_sadrzaj>
      <item>PAVLETIĆ V &amp; M d.o.o.  Rijeka, OIB 27557884699</item>
    </izvorni_sadrzaj>
    <derivirana_varijabla naziv="DomainObject.Predmet.ProtuStrankaListFormatedOIB_1">
      <item>PAVLETIĆ V &amp; M d.o.o.  Rijeka, OIB 27557884699</item>
    </derivirana_varijabla>
  </DomainObject.Predmet.ProtuStrankaListFormatedOIB>
  <DomainObject.Predmet.ProtuStrankaListFormatedWithAdress>
    <izvorni_sadrzaj>
      <item>PAVLETIĆ V &amp; M d.o.o.  Rijeka, Riva Boduli 1, 51000 Rijeka</item>
    </izvorni_sadrzaj>
    <derivirana_varijabla naziv="DomainObject.Predmet.ProtuStrankaListFormatedWithAdress_1">
      <item>PAVLETIĆ V &amp; M d.o.o.  Rijeka, Riva Boduli 1, 51000 Rijeka</item>
    </derivirana_varijabla>
  </DomainObject.Predmet.ProtuStrankaListFormatedWithAdress>
  <DomainObject.Predmet.ProtuStrankaListFormatedWithAdressOIB>
    <izvorni_sadrzaj>
      <item>PAVLETIĆ V &amp; M d.o.o.  Rijeka, OIB 27557884699, Riva Boduli 1, 51000 Rijeka</item>
    </izvorni_sadrzaj>
    <derivirana_varijabla naziv="DomainObject.Predmet.ProtuStrankaListFormatedWithAdressOIB_1">
      <item>PAVLETIĆ V &amp; M d.o.o.  Rijeka, OIB 27557884699, Riva Boduli 1, 51000 Rijeka</item>
    </derivirana_varijabla>
  </DomainObject.Predmet.ProtuStrankaListFormatedWithAdressOIB>
  <DomainObject.Predmet.ProtuStrankaListNazivFormated>
    <izvorni_sadrzaj>
      <item>PAVLETIĆ V &amp; M d.o.o.  Rijeka</item>
    </izvorni_sadrzaj>
    <derivirana_varijabla naziv="DomainObject.Predmet.ProtuStrankaListNazivFormated_1">
      <item>PAVLETIĆ V &amp; M d.o.o.  Rijeka</item>
    </derivirana_varijabla>
  </DomainObject.Predmet.ProtuStrankaListNazivFormated>
  <DomainObject.Predmet.ProtuStrankaListNazivFormatedOIB>
    <izvorni_sadrzaj>
      <item>PAVLETIĆ V &amp; M d.o.o.  Rijeka, OIB 27557884699</item>
    </izvorni_sadrzaj>
    <derivirana_varijabla naziv="DomainObject.Predmet.ProtuStrankaListNazivFormatedOIB_1">
      <item>PAVLETIĆ V &amp; M d.o.o.  Rijeka, OIB 27557884699</item>
    </derivirana_varijabla>
  </DomainObject.Predmet.ProtuStrankaListNazivFormatedOIB>
  <DomainObject.Predmet.OstaliListFormated>
    <izvorni_sadrzaj>
      <item>Marin Pavletić</item>
      <item>Andrej Sablić</item>
    </izvorni_sadrzaj>
    <derivirana_varijabla naziv="DomainObject.Predmet.OstaliListFormated_1">
      <item>Marin Pavletić</item>
      <item>Andrej Sablić</item>
    </derivirana_varijabla>
  </DomainObject.Predmet.OstaliListFormated>
  <DomainObject.Predmet.OstaliListFormatedOIB>
    <izvorni_sadrzaj>
      <item>Marin Pavletić</item>
      <item>Andrej Sablić, OIB 53418504315</item>
    </izvorni_sadrzaj>
    <derivirana_varijabla naziv="DomainObject.Predmet.OstaliListFormatedOIB_1">
      <item>Marin Pavletić</item>
      <item>Andrej Sablić, OIB 53418504315</item>
    </derivirana_varijabla>
  </DomainObject.Predmet.OstaliListFormatedOIB>
  <DomainObject.Predmet.OstaliListFormatedWithAdress>
    <izvorni_sadrzaj>
      <item>Marin Pavletić, Riva Boduli 1, 51000 Rijeka</item>
      <item>Andrej Sablić, E. Kumičića 41, 51000 Rijeka</item>
    </izvorni_sadrzaj>
    <derivirana_varijabla naziv="DomainObject.Predmet.OstaliListFormatedWithAdress_1">
      <item>Marin Pavletić, Riva Boduli 1, 51000 Rijeka</item>
      <item>Andrej Sablić, E. Kumičića 41, 51000 Rijeka</item>
    </derivirana_varijabla>
  </DomainObject.Predmet.OstaliListFormatedWithAdress>
  <DomainObject.Predmet.OstaliListFormatedWithAdressOIB>
    <izvorni_sadrzaj>
      <item>Marin Pavletić, Riva Boduli 1, 51000 Rijeka</item>
      <item>Andrej Sablić, OIB 53418504315, E. Kumičića 41, 51000 Rijeka</item>
    </izvorni_sadrzaj>
    <derivirana_varijabla naziv="DomainObject.Predmet.OstaliListFormatedWithAdressOIB_1">
      <item>Marin Pavletić, Riva Boduli 1, 51000 Rijeka</item>
      <item>Andrej Sablić, OIB 53418504315, E. Kumičića 41, 51000 Rijeka</item>
    </derivirana_varijabla>
  </DomainObject.Predmet.OstaliListFormatedWithAdressOIB>
  <DomainObject.Predmet.OstaliListNazivFormated>
    <izvorni_sadrzaj>
      <item>Marin Pavletić</item>
      <item>Andrej Sablić</item>
    </izvorni_sadrzaj>
    <derivirana_varijabla naziv="DomainObject.Predmet.OstaliListNazivFormated_1">
      <item>Marin Pavletić</item>
      <item>Andrej Sablić</item>
    </derivirana_varijabla>
  </DomainObject.Predmet.OstaliListNazivFormated>
  <DomainObject.Predmet.OstaliListNazivFormatedOIB>
    <izvorni_sadrzaj>
      <item>Marin Pavletić</item>
      <item>Andrej Sablić, OIB 53418504315</item>
    </izvorni_sadrzaj>
    <derivirana_varijabla naziv="DomainObject.Predmet.OstaliListNazivFormatedOIB_1">
      <item>Marin Pavletić</item>
      <item>Andrej Sablić, OIB 53418504315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BARIĆ ČABRO  Matulji</izvorni_sadrzaj>
    <derivirana_varijabla naziv="DomainObject.Predmet.StrankaIDrugi_1">SNJEŽANA BARIĆ ČABRO  Matulji</derivirana_varijabla>
  </DomainObject.Predmet.StrankaIDrugi>
  <DomainObject.Predmet.ProtustrankaIDrugi>
    <izvorni_sadrzaj>PAVLETIĆ V &amp; M d.o.o.  Rijeka</izvorni_sadrzaj>
    <derivirana_varijabla naziv="DomainObject.Predmet.ProtustrankaIDrugi_1">PAVLETIĆ V &amp; M d.o.o.  Rijeka</derivirana_varijabla>
  </DomainObject.Predmet.ProtustrankaIDrugi>
  <DomainObject.Predmet.StrankaIDrugiAdressOIB>
    <izvorni_sadrzaj>SNJEŽANA BARIĆ ČABRO  Matulji, OIB 91537902283, Put Rubeševo 1, 51211 Matulji</izvorni_sadrzaj>
    <derivirana_varijabla naziv="DomainObject.Predmet.StrankaIDrugiAdressOIB_1">SNJEŽANA BARIĆ ČABRO  Matulji, OIB 91537902283, Put Rubeševo 1, 51211 Matulji</derivirana_varijabla>
  </DomainObject.Predmet.StrankaIDrugiAdressOIB>
  <DomainObject.Predmet.ProtustrankaIDrugiAdressOIB>
    <izvorni_sadrzaj>PAVLETIĆ V &amp; M d.o.o.  Rijeka, OIB 27557884699, Riva Boduli 1, 51000 Rijeka</izvorni_sadrzaj>
    <derivirana_varijabla naziv="DomainObject.Predmet.ProtustrankaIDrugiAdressOIB_1">PAVLETIĆ V &amp; M d.o.o.  Rijeka, OIB 27557884699,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BARIĆ ČABRO  Matulji</item>
      <item>PAVLETIĆ V &amp; M d.o.o.  Rijeka</item>
      <item>Marin Pavletić</item>
      <item>Andrej Sablić</item>
    </izvorni_sadrzaj>
    <derivirana_varijabla naziv="DomainObject.Predmet.SudioniciListNaziv_1">
      <item>SNJEŽANA BARIĆ ČABRO  Matulji</item>
      <item>PAVLETIĆ V &amp; M d.o.o.  Rijeka</item>
      <item>Marin Pavletić</item>
      <item>Andrej Sablić</item>
    </derivirana_varijabla>
  </DomainObject.Predmet.SudioniciListNaziv>
  <DomainObject.Predmet.SudioniciListAdressOIB>
    <izvorni_sadrzaj>
      <item>SNJEŽANA BARIĆ ČABRO  Matulji, OIB 91537902283, Put Rubeševo 1,51211 Matulji</item>
      <item>PAVLETIĆ V &amp; M d.o.o.  Rijeka, OIB 27557884699, Riva Boduli 1,51000 Rijeka</item>
      <item>Marin Pavletić, Riva Boduli 1,51000 Rijeka</item>
      <item>Andrej Sablić, OIB 53418504315, E. Kumičića 41,51000 Rijeka</item>
    </izvorni_sadrzaj>
    <derivirana_varijabla naziv="DomainObject.Predmet.SudioniciListAdressOIB_1">
      <item>SNJEŽANA BARIĆ ČABRO  Matulji, OIB 91537902283, Put Rubeševo 1,51211 Matulji</item>
      <item>PAVLETIĆ V &amp; M d.o.o.  Rijeka, OIB 27557884699, Riva Boduli 1,51000 Rijeka</item>
      <item>Marin Pavletić, Riva Boduli 1,51000 Rijeka</item>
      <item>Andrej Sablić, OIB 53418504315, E. Kumičića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91537902283</item>
      <item>, OIB 27557884699</item>
      <item>, OIB null</item>
      <item>, OIB 53418504315</item>
    </izvorni_sadrzaj>
    <derivirana_varijabla naziv="DomainObject.Predmet.SudioniciListNazivOIB_1">
      <item>, OIB 91537902283</item>
      <item>, OIB 27557884699</item>
      <item>, OIB null</item>
      <item>, OIB 53418504315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180</properties:Words>
  <properties:Characters>776</properties:Characters>
  <properties:Lines>42</properties:Lines>
  <properties:Paragraphs>20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2015-11-23T09:51:00Z</dcterms:created>
  <dc:creator>nmarkovic</dc:creator>
  <cp:lastModifiedBy>Renata Valić</cp:lastModifiedBy>
  <cp:lastPrinted>2015-11-23T11:57:00Z</cp:lastPrinted>
  <dcterms:modified xmlns:xsi="http://www.w3.org/2001/XMLSchema-instance" xsi:type="dcterms:W3CDTF">2015-11-23T11:59:00Z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