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bb07" w14:paraId="1e6bb07" w:rsidRDefault="00011F2C" w:rsidP="008615FD" w:rsidR="00011F2C" w:rsidRPr="00CA0B14">
      <w:pPr>
        <w15:collapsed w:val="false"/>
        <w:rPr>
          <w:rStyle w:val="Naglaeno"/>
        </w:rPr>
      </w:pPr>
    </w:p>
    <w:p w:rsidRDefault="0074341A" w:rsidP="008A4695" w:rsidR="0074341A" w:rsidRPr="00CA0B14">
      <w:pPr>
        <w:ind w:hanging="720" w:left="360"/>
      </w:pPr>
      <w:r w:rsidRPr="00CA0B14">
        <w:tab/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986BCB" w:rsidR="0074341A" w:rsidRPr="00CA0B14">
        <w:tc>
          <w:tcPr>
            <w:tcW w:type="dxa" w:w="3491"/>
            <w:shd w:fill="auto" w:color="auto" w:val="clear"/>
          </w:tcPr>
          <w:p w:rsidRDefault="0074341A" w:rsidP="00986BCB" w:rsidR="0074341A" w:rsidRPr="00CA0B14">
            <w:pPr>
              <w:jc w:val="center"/>
            </w:pPr>
            <w:r w:rsidRPr="00CA0B14"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4341A" w:rsidP="00986BCB" w:rsidR="0074341A" w:rsidRPr="00CA0B14">
            <w:pPr>
              <w:jc w:val="center"/>
            </w:pPr>
            <w:r w:rsidRPr="00CA0B14">
              <w:t>Republika Hrvatska</w:t>
            </w:r>
          </w:p>
          <w:p w:rsidRDefault="0074341A" w:rsidP="00986BCB" w:rsidR="0074341A" w:rsidRPr="00CA0B14">
            <w:pPr>
              <w:jc w:val="center"/>
            </w:pPr>
            <w:r w:rsidRPr="00CA0B14">
              <w:t>Trgovački sud u Osijeku</w:t>
            </w:r>
          </w:p>
          <w:p w:rsidRDefault="0074341A" w:rsidP="00986BCB" w:rsidR="0074341A" w:rsidRPr="00CA0B14">
            <w:pPr>
              <w:jc w:val="center"/>
            </w:pPr>
            <w:r w:rsidRPr="00CA0B14">
              <w:t>Osijek, Zagrebačka 2</w:t>
            </w:r>
          </w:p>
        </w:tc>
      </w:tr>
    </w:tbl>
    <w:p w:rsidRDefault="00865C65" w:rsidP="008A4695" w:rsidR="00865C65" w:rsidRPr="00CA0B14">
      <w:pPr>
        <w:ind w:hanging="720" w:left="360"/>
      </w:pPr>
    </w:p>
    <w:p w:rsidRDefault="009A7277" w:rsidP="008615FD" w:rsidR="009A7277"/>
    <w:p w:rsidRDefault="00E46FFD" w:rsidP="008615FD" w:rsidR="00E46FFD" w:rsidRPr="00CA0B14"/>
    <w:p w:rsidRDefault="00F93170" w:rsidP="00F93170" w:rsidR="00F93170" w:rsidRPr="00CA0B14">
      <w:pPr>
        <w:jc w:val="center"/>
      </w:pPr>
      <w:r w:rsidRPr="00CA0B14">
        <w:t>R E P U B L I K A   H R V A T S K A</w:t>
      </w:r>
    </w:p>
    <w:p w:rsidRDefault="00F93170" w:rsidP="00F93170" w:rsidR="00F93170" w:rsidRPr="00CA0B14">
      <w:pPr>
        <w:pStyle w:val="Naslov1"/>
        <w:rPr>
          <w:b w:val="false"/>
        </w:rPr>
      </w:pPr>
      <w:r w:rsidRPr="00CA0B14">
        <w:rPr>
          <w:b w:val="false"/>
        </w:rPr>
        <w:t>R J E Š E N J E</w:t>
      </w:r>
    </w:p>
    <w:p w:rsidRDefault="002C2771" w:rsidP="002C2771" w:rsidR="002C2771">
      <w:pPr>
        <w:jc w:val="both"/>
      </w:pPr>
    </w:p>
    <w:p w:rsidRDefault="00E46FFD" w:rsidP="002C2771" w:rsidR="00E46FFD" w:rsidRPr="00CA0B14">
      <w:pPr>
        <w:jc w:val="both"/>
      </w:pPr>
    </w:p>
    <w:p w:rsidRDefault="00865C65" w:rsidP="002C2771" w:rsidR="00865C65" w:rsidRPr="00CA0B14">
      <w:pPr>
        <w:jc w:val="both"/>
      </w:pPr>
    </w:p>
    <w:p w:rsidRDefault="0074341A" w:rsidP="0074341A" w:rsidR="0074341A" w:rsidRPr="00CA0B14">
      <w:pPr>
        <w:ind w:firstLine="708"/>
        <w:jc w:val="both"/>
      </w:pPr>
      <w:r w:rsidRPr="00CA0B14">
        <w:t>Trgovački sud u Osijeku, po stečajnom sucu mr. sc. Borisu Vukoviću u stečajnom postupku nad dužnikom AGRO KULTURA d.o.o. u stečaju, Zagreb, Gradišćanska ulica 34, MBS: 030115928, OIB: 92691049760, dana 2</w:t>
      </w:r>
      <w:r w:rsidR="00CA0B14" w:rsidRPr="00CA0B14">
        <w:t>4</w:t>
      </w:r>
      <w:r w:rsidRPr="00CA0B14">
        <w:t xml:space="preserve">. prosinca 2018. </w:t>
      </w:r>
    </w:p>
    <w:p w:rsidRDefault="002C2771" w:rsidP="002C2771" w:rsidR="002C2771">
      <w:pPr>
        <w:jc w:val="both"/>
      </w:pPr>
    </w:p>
    <w:p w:rsidRDefault="00E46FFD" w:rsidP="002C2771" w:rsidR="00E46FFD" w:rsidRPr="00CA0B14">
      <w:pPr>
        <w:jc w:val="both"/>
      </w:pPr>
    </w:p>
    <w:p w:rsidRDefault="00F93170" w:rsidP="00F93170" w:rsidR="00F93170" w:rsidRPr="00CA0B14">
      <w:pPr>
        <w:jc w:val="center"/>
      </w:pPr>
      <w:r w:rsidRPr="00CA0B14">
        <w:t>r i j e š i o   j e</w:t>
      </w:r>
    </w:p>
    <w:p w:rsidRDefault="00F93170" w:rsidP="00F93170" w:rsidR="00F93170" w:rsidRPr="00CA0B14">
      <w:pPr>
        <w:pStyle w:val="Tijeloteksta"/>
        <w:rPr>
          <w:bCs/>
          <w:sz w:val="24"/>
        </w:rPr>
      </w:pPr>
    </w:p>
    <w:p w:rsidRDefault="00F93170" w:rsidP="00F93170" w:rsidR="00F93170" w:rsidRPr="00CA0B14">
      <w:pPr>
        <w:pStyle w:val="Tijeloteksta"/>
        <w:rPr>
          <w:bCs/>
          <w:sz w:val="24"/>
        </w:rPr>
      </w:pPr>
    </w:p>
    <w:p w:rsidRDefault="000A4171" w:rsidP="00F93170" w:rsidR="00F93170" w:rsidRPr="00CA0B14">
      <w:pPr>
        <w:pStyle w:val="Tijeloteksta"/>
        <w:ind w:left="705"/>
        <w:rPr>
          <w:bCs/>
          <w:sz w:val="24"/>
        </w:rPr>
      </w:pPr>
      <w:r w:rsidRPr="00CA0B14">
        <w:rPr>
          <w:bCs/>
          <w:sz w:val="24"/>
        </w:rPr>
        <w:t>I</w:t>
      </w:r>
      <w:r w:rsidR="007B6B18" w:rsidRPr="00CA0B14">
        <w:rPr>
          <w:bCs/>
          <w:sz w:val="24"/>
        </w:rPr>
        <w:t>.</w:t>
      </w:r>
      <w:r w:rsidRPr="00CA0B14">
        <w:rPr>
          <w:bCs/>
          <w:sz w:val="24"/>
        </w:rPr>
        <w:tab/>
      </w:r>
      <w:r w:rsidR="00F93170" w:rsidRPr="00CA0B14">
        <w:rPr>
          <w:bCs/>
          <w:sz w:val="24"/>
        </w:rPr>
        <w:t>Određuje se prodaja nekretnin</w:t>
      </w:r>
      <w:r w:rsidR="00CA0B14">
        <w:rPr>
          <w:bCs/>
          <w:sz w:val="24"/>
        </w:rPr>
        <w:t>e</w:t>
      </w:r>
      <w:r w:rsidR="00F93170" w:rsidRPr="00CA0B14">
        <w:rPr>
          <w:bCs/>
          <w:sz w:val="24"/>
        </w:rPr>
        <w:t xml:space="preserve"> stečajnog dužnika </w:t>
      </w:r>
      <w:r w:rsidR="006471AC" w:rsidRPr="00CA0B14">
        <w:rPr>
          <w:sz w:val="24"/>
        </w:rPr>
        <w:t xml:space="preserve">AGRO KULTURA d.o.o. u stečaju, Zagreb, Gradišćanska ulica 34, MBS: 030115928, OIB: 92691049760 </w:t>
      </w:r>
      <w:r w:rsidR="00F93170" w:rsidRPr="00CA0B14">
        <w:rPr>
          <w:bCs/>
          <w:sz w:val="24"/>
        </w:rPr>
        <w:t>u stečajnom postupku, uz odgovarajuću primjenu pravila ovršnoga postupka o ovrsi na nekretnini i to:</w:t>
      </w:r>
      <w:r w:rsidR="007428DE" w:rsidRPr="00CA0B14">
        <w:rPr>
          <w:bCs/>
          <w:sz w:val="24"/>
        </w:rPr>
        <w:t xml:space="preserve"> </w:t>
      </w:r>
    </w:p>
    <w:p w:rsidRDefault="00A721C4" w:rsidP="00F93170" w:rsidR="00A721C4" w:rsidRPr="00CA0B14">
      <w:pPr>
        <w:pStyle w:val="Tijeloteksta"/>
        <w:ind w:left="705"/>
        <w:rPr>
          <w:bCs/>
          <w:sz w:val="24"/>
        </w:rPr>
      </w:pPr>
    </w:p>
    <w:p w:rsidRDefault="00F93170" w:rsidP="00040C1B" w:rsidR="006C4E86" w:rsidRPr="00CA0B14">
      <w:pPr>
        <w:ind w:left="720"/>
        <w:jc w:val="both"/>
      </w:pPr>
      <w:r w:rsidRPr="00CA0B14">
        <w:rPr>
          <w:bCs/>
        </w:rPr>
        <w:t>-</w:t>
      </w:r>
      <w:r w:rsidR="00A721C4" w:rsidRPr="00CA0B14">
        <w:t xml:space="preserve"> kč.br. </w:t>
      </w:r>
      <w:r w:rsidR="006C4E86" w:rsidRPr="00CA0B14">
        <w:t xml:space="preserve">1271 u naravi: </w:t>
      </w:r>
    </w:p>
    <w:p w:rsidRDefault="006C4E86" w:rsidP="006C4E86" w:rsidR="006C4E86" w:rsidRPr="00CA0B14">
      <w:pPr>
        <w:pStyle w:val="Odlomakpopisa"/>
      </w:pPr>
    </w:p>
    <w:p w:rsidRDefault="006C4E86" w:rsidP="006C4E86" w:rsidR="006C4E86" w:rsidRPr="00CA0B14">
      <w:pPr>
        <w:ind w:left="720"/>
        <w:jc w:val="both"/>
        <w:rPr>
          <w:b/>
        </w:rPr>
      </w:pPr>
      <w:r w:rsidRPr="00CA0B14">
        <w:rPr>
          <w:b/>
        </w:rPr>
        <w:t>PAŠNJAK površine 43643 m²</w:t>
      </w:r>
    </w:p>
    <w:p w:rsidRDefault="006C4E86" w:rsidP="006C4E86" w:rsidR="006C4E86" w:rsidRPr="00CA0B14">
      <w:pPr>
        <w:ind w:left="720"/>
        <w:jc w:val="both"/>
      </w:pPr>
      <w:r w:rsidRPr="00CA0B14">
        <w:t>ZEMLJIŠTE POD GRAĐEVINAMA površine 74 m²</w:t>
      </w:r>
    </w:p>
    <w:p w:rsidRDefault="006C4E86" w:rsidP="006C4E86" w:rsidR="006C4E86" w:rsidRPr="00CA0B14">
      <w:pPr>
        <w:ind w:left="720"/>
        <w:jc w:val="both"/>
      </w:pPr>
      <w:r w:rsidRPr="00CA0B14">
        <w:t>ZEMLJIŠTE POD GRAĐEVINAMA površine 904 m²</w:t>
      </w:r>
    </w:p>
    <w:p w:rsidRDefault="006C4E86" w:rsidP="006C4E86" w:rsidR="006C4E86" w:rsidRPr="00CA0B14">
      <w:pPr>
        <w:ind w:left="720"/>
        <w:jc w:val="both"/>
      </w:pPr>
      <w:r w:rsidRPr="00CA0B14">
        <w:t>ZEMLJIŠTE POD GRAĐEVINAMA površine 42 m²</w:t>
      </w:r>
    </w:p>
    <w:p w:rsidRDefault="006C4E86" w:rsidP="006C4E86" w:rsidR="006C4E86" w:rsidRPr="00CA0B14">
      <w:pPr>
        <w:ind w:left="720"/>
        <w:jc w:val="both"/>
      </w:pPr>
      <w:r w:rsidRPr="00CA0B14">
        <w:t>ZEMLJIŠTE POD GRAĐEVINAMA površine 51 m²</w:t>
      </w:r>
    </w:p>
    <w:p w:rsidRDefault="006C4E86" w:rsidP="006C4E86" w:rsidR="006C4E86" w:rsidRPr="00CA0B14">
      <w:pPr>
        <w:ind w:left="720"/>
        <w:jc w:val="both"/>
      </w:pPr>
      <w:r w:rsidRPr="00CA0B14">
        <w:t>GOSPODARSKO DVORIŠTE površine 27750 m²</w:t>
      </w:r>
    </w:p>
    <w:p w:rsidRDefault="006C4E86" w:rsidP="006C4E86" w:rsidR="006C4E86" w:rsidRPr="00CA0B14">
      <w:pPr>
        <w:ind w:left="720"/>
        <w:jc w:val="both"/>
      </w:pPr>
      <w:r w:rsidRPr="00CA0B14">
        <w:t>ZEMLJIŠTE POD GRAĐEVINAMA površine 2798 m²</w:t>
      </w:r>
    </w:p>
    <w:p w:rsidRDefault="006C4E86" w:rsidP="006C4E86" w:rsidR="006C4E86" w:rsidRPr="00CA0B14">
      <w:pPr>
        <w:ind w:left="720"/>
        <w:jc w:val="both"/>
        <w:rPr>
          <w:b/>
        </w:rPr>
      </w:pPr>
      <w:r w:rsidRPr="00CA0B14">
        <w:t>UPRAVNA ZGRADA površine 201 m²</w:t>
      </w:r>
    </w:p>
    <w:p w:rsidRDefault="006C4E86" w:rsidP="006C4E86" w:rsidR="006C4E86" w:rsidRPr="00CA0B14">
      <w:pPr>
        <w:ind w:left="720"/>
        <w:jc w:val="both"/>
      </w:pPr>
      <w:r w:rsidRPr="00CA0B14">
        <w:t>GOSPODARSKA ZGRADA Staja za uzgoj teladi površine 539 m²</w:t>
      </w:r>
    </w:p>
    <w:p w:rsidRDefault="006C4E86" w:rsidP="006C4E86" w:rsidR="006C4E86" w:rsidRPr="00CA0B14">
      <w:pPr>
        <w:ind w:left="720"/>
        <w:jc w:val="both"/>
      </w:pPr>
      <w:r w:rsidRPr="00CA0B14">
        <w:t>GOSPODARSKA ZGRADA Staja za uzgoj teladi površine 540 m²</w:t>
      </w:r>
    </w:p>
    <w:p w:rsidRDefault="006C4E86" w:rsidP="006C4E86" w:rsidR="006C4E86" w:rsidRPr="00CA0B14">
      <w:pPr>
        <w:ind w:left="720"/>
        <w:jc w:val="both"/>
      </w:pPr>
      <w:r w:rsidRPr="00CA0B14">
        <w:t>SPREMIŠTE površine 398 m²</w:t>
      </w:r>
    </w:p>
    <w:p w:rsidRDefault="006C4E86" w:rsidP="006C4E86" w:rsidR="006C4E86" w:rsidRPr="00CA0B14">
      <w:pPr>
        <w:ind w:left="720"/>
        <w:jc w:val="both"/>
      </w:pPr>
      <w:r w:rsidRPr="00CA0B14">
        <w:t>POMOĆNA ZGRADA površine 33 m²</w:t>
      </w:r>
    </w:p>
    <w:p w:rsidRDefault="006C4E86" w:rsidP="006C4E86" w:rsidR="006C4E86" w:rsidRPr="00CA0B14">
      <w:pPr>
        <w:ind w:left="720"/>
        <w:jc w:val="both"/>
      </w:pPr>
      <w:r w:rsidRPr="00CA0B14">
        <w:t>GOSPODARSKA ZGRADA Staja za uzgoj teladi površine 540 m²</w:t>
      </w:r>
    </w:p>
    <w:p w:rsidRDefault="006C4E86" w:rsidP="006C4E86" w:rsidR="006C4E86" w:rsidRPr="00CA0B14">
      <w:pPr>
        <w:ind w:left="720"/>
        <w:jc w:val="both"/>
      </w:pPr>
      <w:r w:rsidRPr="00CA0B14">
        <w:t>GOSPODARSKA ZGRADA Staja za uzgoj teladi površine 540 m²</w:t>
      </w:r>
    </w:p>
    <w:p w:rsidRDefault="006C4E86" w:rsidP="006C4E86" w:rsidR="006C4E86" w:rsidRPr="00CA0B14">
      <w:pPr>
        <w:ind w:left="720"/>
        <w:jc w:val="both"/>
      </w:pPr>
      <w:r w:rsidRPr="00CA0B14">
        <w:t>GOSPODARSKA ZGRADA Staja za uzgoj teladi površine 539 m²</w:t>
      </w:r>
    </w:p>
    <w:p w:rsidRDefault="006C4E86" w:rsidP="006C4E86" w:rsidR="006C4E86" w:rsidRPr="00CA0B14">
      <w:pPr>
        <w:ind w:left="720"/>
        <w:jc w:val="both"/>
      </w:pPr>
      <w:r w:rsidRPr="00CA0B14">
        <w:t>GOSPODARSKA ZGRADA Staja za uzgoj teladi površine 1025 m²</w:t>
      </w:r>
    </w:p>
    <w:p w:rsidRDefault="006C4E86" w:rsidP="006C4E86" w:rsidR="006C4E86" w:rsidRPr="00CA0B14">
      <w:pPr>
        <w:ind w:left="720"/>
        <w:jc w:val="both"/>
      </w:pPr>
      <w:r w:rsidRPr="00CA0B14">
        <w:t>GOSPODARSKA ZGRADA Staja za uzgoj teladi površine 1031 m²</w:t>
      </w:r>
    </w:p>
    <w:p w:rsidRDefault="006C4E86" w:rsidP="006C4E86" w:rsidR="006C4E86" w:rsidRPr="00CA0B14">
      <w:pPr>
        <w:ind w:left="720"/>
        <w:jc w:val="both"/>
      </w:pPr>
      <w:r w:rsidRPr="00CA0B14">
        <w:t>GOSPODARSKA ZGRADA Staja za uzgoj teladi površine 1030 m²</w:t>
      </w:r>
    </w:p>
    <w:p w:rsidRDefault="006C4E86" w:rsidP="006C4E86" w:rsidR="006C4E86" w:rsidRPr="00CA0B14">
      <w:pPr>
        <w:ind w:left="720"/>
        <w:jc w:val="both"/>
      </w:pPr>
      <w:r w:rsidRPr="00CA0B14">
        <w:lastRenderedPageBreak/>
        <w:t>GOSPODARSKA ZGRADA Staja za uzgoj teladi površine 1027 m²</w:t>
      </w:r>
    </w:p>
    <w:p w:rsidRDefault="006C4E86" w:rsidP="006C4E86" w:rsidR="006C4E86" w:rsidRPr="00CA0B14">
      <w:pPr>
        <w:ind w:left="720"/>
        <w:jc w:val="both"/>
      </w:pPr>
      <w:r w:rsidRPr="00CA0B14">
        <w:t>GOSPODARSKA ZGRADA Staja za uzgoj teladi površine 1028 m²</w:t>
      </w:r>
    </w:p>
    <w:p w:rsidRDefault="006C4E86" w:rsidP="006C4E86" w:rsidR="006C4E86" w:rsidRPr="00CA0B14">
      <w:pPr>
        <w:ind w:left="720"/>
        <w:jc w:val="both"/>
      </w:pPr>
      <w:r w:rsidRPr="00CA0B14">
        <w:t>GOSPODARSKA ZGRADA Staja za uzgoj teladi površine 1503 m²</w:t>
      </w:r>
    </w:p>
    <w:p w:rsidRDefault="006C4E86" w:rsidP="006C4E86" w:rsidR="006C4E86" w:rsidRPr="00CA0B14">
      <w:pPr>
        <w:ind w:left="720"/>
        <w:jc w:val="both"/>
      </w:pPr>
      <w:r w:rsidRPr="00CA0B14">
        <w:t>GOSPODARSKA ZGRADA Staja za uzgoj teladi površine 1503 m²</w:t>
      </w:r>
    </w:p>
    <w:p w:rsidRDefault="006C4E86" w:rsidP="006C4E86" w:rsidR="006C4E86" w:rsidRPr="00CA0B14">
      <w:pPr>
        <w:ind w:left="720"/>
        <w:jc w:val="both"/>
      </w:pPr>
      <w:r w:rsidRPr="00CA0B14">
        <w:t>GOSPODARSKA ZGRADA Staja za uzgoj teladi površine 542 m²</w:t>
      </w:r>
    </w:p>
    <w:p w:rsidRDefault="006C4E86" w:rsidP="006C4E86" w:rsidR="006C4E86" w:rsidRPr="00CA0B14">
      <w:pPr>
        <w:ind w:left="720"/>
        <w:jc w:val="both"/>
      </w:pPr>
      <w:r w:rsidRPr="00CA0B14">
        <w:t xml:space="preserve">POMOĆNA ZGRADA </w:t>
      </w:r>
      <w:proofErr w:type="spellStart"/>
      <w:r w:rsidRPr="00CA0B14">
        <w:t>Vagarska</w:t>
      </w:r>
      <w:proofErr w:type="spellEnd"/>
      <w:r w:rsidRPr="00CA0B14">
        <w:t xml:space="preserve"> kućica površine 5 m²</w:t>
      </w:r>
    </w:p>
    <w:p w:rsidRDefault="006C4E86" w:rsidP="006C4E86" w:rsidR="006C4E86" w:rsidRPr="00CA0B14">
      <w:pPr>
        <w:ind w:left="720"/>
        <w:jc w:val="both"/>
      </w:pPr>
    </w:p>
    <w:p w:rsidRDefault="006C4E86" w:rsidP="006C4E86" w:rsidR="006C4E86" w:rsidRPr="00CA0B14">
      <w:pPr>
        <w:ind w:left="720"/>
        <w:jc w:val="both"/>
        <w:rPr>
          <w:b/>
        </w:rPr>
      </w:pPr>
      <w:r w:rsidRPr="00CA0B14">
        <w:rPr>
          <w:b/>
        </w:rPr>
        <w:t>UKUPNO: 43643 m².</w:t>
      </w:r>
    </w:p>
    <w:p w:rsidRDefault="006C4E86" w:rsidP="006C4E86" w:rsidR="006C4E86" w:rsidRPr="00CA0B14">
      <w:pPr>
        <w:pStyle w:val="Tijeloteksta"/>
        <w:rPr>
          <w:sz w:val="24"/>
        </w:rPr>
      </w:pPr>
    </w:p>
    <w:p w:rsidRDefault="004D7812" w:rsidP="003E7EF2" w:rsidR="00F93170" w:rsidRPr="00CA0B14">
      <w:pPr>
        <w:pStyle w:val="Tijeloteksta"/>
        <w:ind w:left="705"/>
        <w:rPr>
          <w:bCs/>
          <w:sz w:val="24"/>
        </w:rPr>
      </w:pPr>
      <w:r w:rsidRPr="00CA0B14">
        <w:rPr>
          <w:bCs/>
          <w:sz w:val="24"/>
        </w:rPr>
        <w:t>upisan</w:t>
      </w:r>
      <w:r w:rsidR="00F5591C">
        <w:rPr>
          <w:bCs/>
          <w:sz w:val="24"/>
        </w:rPr>
        <w:t>oj</w:t>
      </w:r>
      <w:r w:rsidR="00F93170" w:rsidRPr="00CA0B14">
        <w:rPr>
          <w:bCs/>
          <w:sz w:val="24"/>
        </w:rPr>
        <w:t xml:space="preserve"> </w:t>
      </w:r>
      <w:r w:rsidR="006C4E86" w:rsidRPr="00CA0B14">
        <w:rPr>
          <w:sz w:val="24"/>
        </w:rPr>
        <w:t xml:space="preserve">u zk.ul.br. 179 k.o. </w:t>
      </w:r>
      <w:proofErr w:type="spellStart"/>
      <w:r w:rsidR="006C4E86" w:rsidRPr="00CA0B14">
        <w:rPr>
          <w:sz w:val="24"/>
        </w:rPr>
        <w:t>Karanac</w:t>
      </w:r>
      <w:proofErr w:type="spellEnd"/>
      <w:r w:rsidR="006C4E86" w:rsidRPr="00CA0B14">
        <w:rPr>
          <w:sz w:val="24"/>
        </w:rPr>
        <w:t xml:space="preserve"> k.č.br. 1271</w:t>
      </w:r>
      <w:r w:rsidR="00F93170" w:rsidRPr="00CA0B14">
        <w:rPr>
          <w:bCs/>
          <w:sz w:val="24"/>
        </w:rPr>
        <w:t>, upisan</w:t>
      </w:r>
      <w:r w:rsidR="00F5591C">
        <w:rPr>
          <w:bCs/>
          <w:sz w:val="24"/>
        </w:rPr>
        <w:t>oj</w:t>
      </w:r>
      <w:r w:rsidR="00040C1B" w:rsidRPr="00CA0B14">
        <w:rPr>
          <w:bCs/>
          <w:sz w:val="24"/>
        </w:rPr>
        <w:t xml:space="preserve"> </w:t>
      </w:r>
      <w:r w:rsidR="00F93170" w:rsidRPr="00CA0B14">
        <w:rPr>
          <w:bCs/>
          <w:sz w:val="24"/>
        </w:rPr>
        <w:t xml:space="preserve">u zemljišnu knjigu </w:t>
      </w:r>
      <w:r w:rsidR="006C4E86" w:rsidRPr="00CA0B14">
        <w:rPr>
          <w:sz w:val="24"/>
        </w:rPr>
        <w:t>Općinskog suda u Osijeku zemljišnoknjižni odjel Beli Manastir</w:t>
      </w:r>
      <w:r w:rsidR="00F93170" w:rsidRPr="00CA0B14">
        <w:rPr>
          <w:bCs/>
          <w:sz w:val="24"/>
        </w:rPr>
        <w:t xml:space="preserve">. </w:t>
      </w:r>
    </w:p>
    <w:p w:rsidRDefault="003E7EF2" w:rsidP="003E7EF2" w:rsidR="003E7EF2" w:rsidRPr="00CA0B14">
      <w:pPr>
        <w:pStyle w:val="Tijeloteksta"/>
        <w:ind w:left="705"/>
        <w:rPr>
          <w:bCs/>
          <w:sz w:val="24"/>
        </w:rPr>
      </w:pPr>
    </w:p>
    <w:p w:rsidRDefault="00F93170" w:rsidP="00040C1B" w:rsidR="00040C1B" w:rsidRPr="00CA0B14">
      <w:pPr>
        <w:pStyle w:val="Tijeloteksta"/>
        <w:ind w:left="1065"/>
        <w:rPr>
          <w:sz w:val="24"/>
        </w:rPr>
      </w:pPr>
      <w:r w:rsidRPr="00CA0B14">
        <w:rPr>
          <w:sz w:val="24"/>
        </w:rPr>
        <w:t>Na naveden</w:t>
      </w:r>
      <w:r w:rsidR="00040C1B" w:rsidRPr="00CA0B14">
        <w:rPr>
          <w:sz w:val="24"/>
        </w:rPr>
        <w:t>im</w:t>
      </w:r>
      <w:r w:rsidRPr="00CA0B14">
        <w:rPr>
          <w:sz w:val="24"/>
        </w:rPr>
        <w:t xml:space="preserve"> nek</w:t>
      </w:r>
      <w:r w:rsidR="00BE548F" w:rsidRPr="00CA0B14">
        <w:rPr>
          <w:sz w:val="24"/>
        </w:rPr>
        <w:t>retnin</w:t>
      </w:r>
      <w:r w:rsidR="00040C1B" w:rsidRPr="00CA0B14">
        <w:rPr>
          <w:sz w:val="24"/>
        </w:rPr>
        <w:t>ama upisano je:</w:t>
      </w:r>
    </w:p>
    <w:p w:rsidRDefault="00040C1B" w:rsidP="00040C1B" w:rsidR="00040C1B" w:rsidRPr="00CA0B14">
      <w:pPr>
        <w:pStyle w:val="Tijeloteksta"/>
        <w:ind w:left="1065"/>
        <w:rPr>
          <w:sz w:val="24"/>
        </w:rPr>
      </w:pPr>
    </w:p>
    <w:p w:rsidRDefault="00BE548F" w:rsidP="00040C1B" w:rsidR="00040C1B" w:rsidRPr="00CA0B14">
      <w:pPr>
        <w:pStyle w:val="Tijeloteksta"/>
        <w:numPr>
          <w:ilvl w:val="0"/>
          <w:numId w:val="18"/>
        </w:numPr>
        <w:rPr>
          <w:sz w:val="24"/>
        </w:rPr>
      </w:pPr>
      <w:r w:rsidRPr="00CA0B14">
        <w:rPr>
          <w:sz w:val="24"/>
        </w:rPr>
        <w:t>pravo zaloga</w:t>
      </w:r>
      <w:r w:rsidR="00040C1B" w:rsidRPr="00CA0B14">
        <w:rPr>
          <w:sz w:val="24"/>
        </w:rPr>
        <w:t xml:space="preserve"> u korist: HYPO ALPE-ADRIA-BANK D.D., OIB: 14036333877, ZAGREB, SLAVONSKA AVENIJA 6</w:t>
      </w:r>
    </w:p>
    <w:p w:rsidRDefault="00BE548F" w:rsidP="00BE548F" w:rsidR="00BE548F" w:rsidRPr="00CA0B14">
      <w:pPr>
        <w:pStyle w:val="Tijeloteksta"/>
        <w:ind w:left="705"/>
        <w:rPr>
          <w:sz w:val="24"/>
        </w:rPr>
      </w:pPr>
    </w:p>
    <w:p w:rsidRDefault="00040C1B" w:rsidP="00040C1B" w:rsidR="00040C1B" w:rsidRPr="00CA0B14">
      <w:pPr>
        <w:pStyle w:val="Tijeloteksta"/>
        <w:numPr>
          <w:ilvl w:val="0"/>
          <w:numId w:val="18"/>
        </w:numPr>
        <w:rPr>
          <w:sz w:val="24"/>
        </w:rPr>
      </w:pPr>
      <w:r w:rsidRPr="00CA0B14">
        <w:rPr>
          <w:sz w:val="24"/>
        </w:rPr>
        <w:t>pravo služnosti za korist: HRVATSKI OPERATOR PRIJENOSNOG SUSTAVA D.O.O., OIB: 13148821633, KUPSKA ULICA 4, 10000 ZAGREB</w:t>
      </w:r>
    </w:p>
    <w:p w:rsidRDefault="00040C1B" w:rsidP="00040C1B" w:rsidR="00040C1B" w:rsidRPr="00CA0B14">
      <w:pPr>
        <w:pStyle w:val="Tijeloteksta"/>
        <w:ind w:left="705"/>
        <w:rPr>
          <w:sz w:val="24"/>
        </w:rPr>
      </w:pPr>
    </w:p>
    <w:p w:rsidRDefault="00040C1B" w:rsidP="00CA0B14" w:rsidR="00040C1B" w:rsidRPr="00CA0B14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rPr>
          <w:bCs/>
        </w:rPr>
      </w:pPr>
      <w:r w:rsidRPr="00CA0B14">
        <w:t xml:space="preserve">pravo služnosti za korist: </w:t>
      </w:r>
      <w:r w:rsidR="004E34C8" w:rsidRPr="00CA0B14">
        <w:rPr>
          <w:bCs/>
        </w:rPr>
        <w:t>HRVATSKA ELEKTROPRIVREDA D.D., OIB: 28921978587, ULICA GRADA</w:t>
      </w:r>
      <w:r w:rsidR="00CA0B14" w:rsidRPr="00CA0B14">
        <w:rPr>
          <w:bCs/>
        </w:rPr>
        <w:t xml:space="preserve"> </w:t>
      </w:r>
      <w:r w:rsidR="004E34C8" w:rsidRPr="00CA0B14">
        <w:rPr>
          <w:bCs/>
        </w:rPr>
        <w:t>VUKOVARA 37, 10000 ZAGREB</w:t>
      </w:r>
    </w:p>
    <w:p w:rsidRDefault="00F93170" w:rsidP="00CA0B14" w:rsidR="00F93170" w:rsidRPr="00CA0B14">
      <w:pPr>
        <w:jc w:val="both"/>
      </w:pPr>
    </w:p>
    <w:p w:rsidRDefault="000A4171" w:rsidP="00F93170" w:rsidR="00F93170" w:rsidRPr="00CA0B14">
      <w:pPr>
        <w:pStyle w:val="Tijeloteksta"/>
        <w:ind w:left="705"/>
        <w:rPr>
          <w:bCs/>
          <w:sz w:val="24"/>
        </w:rPr>
      </w:pPr>
      <w:r w:rsidRPr="00CA0B14">
        <w:rPr>
          <w:bCs/>
          <w:sz w:val="24"/>
        </w:rPr>
        <w:t>II</w:t>
      </w:r>
      <w:r w:rsidR="007B6B18" w:rsidRPr="00CA0B14">
        <w:rPr>
          <w:bCs/>
          <w:sz w:val="24"/>
        </w:rPr>
        <w:t>.</w:t>
      </w:r>
      <w:r w:rsidRPr="00CA0B14">
        <w:rPr>
          <w:bCs/>
          <w:sz w:val="24"/>
        </w:rPr>
        <w:tab/>
      </w:r>
      <w:r w:rsidR="00FD2269" w:rsidRPr="00CA0B14">
        <w:rPr>
          <w:bCs/>
          <w:sz w:val="24"/>
        </w:rPr>
        <w:t xml:space="preserve">Zaključkom </w:t>
      </w:r>
      <w:r w:rsidR="00F93170" w:rsidRPr="00CA0B14">
        <w:rPr>
          <w:bCs/>
          <w:sz w:val="24"/>
        </w:rPr>
        <w:t>o prodaji utvrdit će se vrijednost nekretnin</w:t>
      </w:r>
      <w:r w:rsidR="00CA0B14">
        <w:rPr>
          <w:bCs/>
          <w:sz w:val="24"/>
        </w:rPr>
        <w:t>e</w:t>
      </w:r>
      <w:r w:rsidR="00F93170" w:rsidRPr="00CA0B14">
        <w:rPr>
          <w:bCs/>
          <w:sz w:val="24"/>
        </w:rPr>
        <w:t>, način prodaje i uvjeti prodaje nekretnin</w:t>
      </w:r>
      <w:r w:rsidR="00CA0B14">
        <w:rPr>
          <w:bCs/>
          <w:sz w:val="24"/>
        </w:rPr>
        <w:t>e</w:t>
      </w:r>
      <w:r w:rsidR="00F93170" w:rsidRPr="00CA0B14">
        <w:rPr>
          <w:bCs/>
          <w:sz w:val="24"/>
        </w:rPr>
        <w:t xml:space="preserve"> iz točke I. izreke ovog rješenja.</w:t>
      </w:r>
    </w:p>
    <w:p w:rsidRDefault="00F93170" w:rsidP="00F93170" w:rsidR="00F93170" w:rsidRPr="00CA0B14">
      <w:pPr>
        <w:pStyle w:val="Tijeloteksta"/>
        <w:ind w:left="705"/>
        <w:rPr>
          <w:bCs/>
          <w:sz w:val="24"/>
        </w:rPr>
      </w:pPr>
    </w:p>
    <w:p w:rsidRDefault="000A4171" w:rsidP="00F93170" w:rsidR="00F93170" w:rsidRPr="00CA0B14">
      <w:pPr>
        <w:pStyle w:val="Tijeloteksta"/>
        <w:ind w:left="705"/>
        <w:rPr>
          <w:bCs/>
          <w:sz w:val="24"/>
        </w:rPr>
      </w:pPr>
      <w:r w:rsidRPr="00CA0B14">
        <w:rPr>
          <w:bCs/>
          <w:sz w:val="24"/>
        </w:rPr>
        <w:t>III</w:t>
      </w:r>
      <w:r w:rsidR="007B6B18" w:rsidRPr="00CA0B14">
        <w:rPr>
          <w:bCs/>
          <w:sz w:val="24"/>
        </w:rPr>
        <w:t>.</w:t>
      </w:r>
      <w:r w:rsidRPr="00CA0B14">
        <w:rPr>
          <w:bCs/>
          <w:sz w:val="24"/>
        </w:rPr>
        <w:tab/>
      </w:r>
      <w:r w:rsidR="00F93170" w:rsidRPr="00CA0B14">
        <w:rPr>
          <w:bCs/>
          <w:sz w:val="24"/>
        </w:rPr>
        <w:t>Određuje se upis zabilježbe ovog rješenja o prodaji nekretnin</w:t>
      </w:r>
      <w:r w:rsidR="00CA0B14">
        <w:rPr>
          <w:bCs/>
          <w:sz w:val="24"/>
        </w:rPr>
        <w:t>e</w:t>
      </w:r>
      <w:r w:rsidR="00F93170" w:rsidRPr="00CA0B14">
        <w:rPr>
          <w:bCs/>
          <w:sz w:val="24"/>
        </w:rPr>
        <w:t xml:space="preserve"> stečajnog dužnika, naveden</w:t>
      </w:r>
      <w:r w:rsidR="00CA0B14">
        <w:rPr>
          <w:bCs/>
          <w:sz w:val="24"/>
        </w:rPr>
        <w:t>e</w:t>
      </w:r>
      <w:r w:rsidR="00F93170" w:rsidRPr="00CA0B14">
        <w:rPr>
          <w:bCs/>
          <w:sz w:val="24"/>
        </w:rPr>
        <w:t xml:space="preserve"> pod točkom I.</w:t>
      </w:r>
      <w:r w:rsidR="00C85425" w:rsidRPr="00CA0B14">
        <w:rPr>
          <w:bCs/>
          <w:sz w:val="24"/>
        </w:rPr>
        <w:t xml:space="preserve"> </w:t>
      </w:r>
      <w:r w:rsidR="00F93170" w:rsidRPr="00CA0B14">
        <w:rPr>
          <w:bCs/>
          <w:sz w:val="24"/>
        </w:rPr>
        <w:t xml:space="preserve">ovog rješenja u zemljišnoj knjizi Općinskog suda u </w:t>
      </w:r>
      <w:r w:rsidR="00CA0B14">
        <w:rPr>
          <w:bCs/>
          <w:sz w:val="24"/>
        </w:rPr>
        <w:t>Osijeku</w:t>
      </w:r>
      <w:r w:rsidR="00C85425" w:rsidRPr="00CA0B14">
        <w:rPr>
          <w:bCs/>
          <w:sz w:val="24"/>
        </w:rPr>
        <w:t xml:space="preserve"> zemljišnoknjižnog odjela</w:t>
      </w:r>
      <w:r w:rsidR="00F93170" w:rsidRPr="00CA0B14">
        <w:rPr>
          <w:bCs/>
          <w:sz w:val="24"/>
        </w:rPr>
        <w:t xml:space="preserve"> </w:t>
      </w:r>
      <w:r w:rsidR="00CA0B14">
        <w:rPr>
          <w:bCs/>
          <w:sz w:val="24"/>
        </w:rPr>
        <w:t>Beli Manastir</w:t>
      </w:r>
      <w:r w:rsidR="00F93170" w:rsidRPr="00CA0B14">
        <w:rPr>
          <w:bCs/>
          <w:sz w:val="24"/>
        </w:rPr>
        <w:t xml:space="preserve">. </w:t>
      </w:r>
    </w:p>
    <w:p w:rsidRDefault="00C85425" w:rsidP="00F93170" w:rsidR="00C85425">
      <w:pPr>
        <w:pStyle w:val="Tijeloteksta"/>
        <w:ind w:left="705"/>
        <w:rPr>
          <w:bCs/>
          <w:sz w:val="24"/>
        </w:rPr>
      </w:pPr>
    </w:p>
    <w:p w:rsidRDefault="00E46FFD" w:rsidP="00F93170" w:rsidR="00E46FFD" w:rsidRPr="00CA0B14">
      <w:pPr>
        <w:pStyle w:val="Tijeloteksta"/>
        <w:ind w:left="705"/>
        <w:rPr>
          <w:bCs/>
          <w:sz w:val="24"/>
        </w:rPr>
      </w:pPr>
    </w:p>
    <w:p w:rsidRDefault="00F93170" w:rsidP="00F93170" w:rsidR="00F93170" w:rsidRPr="00CA0B14">
      <w:pPr>
        <w:pStyle w:val="Tijeloteksta"/>
        <w:ind w:left="705"/>
        <w:rPr>
          <w:bCs/>
          <w:sz w:val="24"/>
        </w:rPr>
      </w:pPr>
    </w:p>
    <w:p w:rsidRDefault="00F93170" w:rsidP="00F93170" w:rsidR="00F93170" w:rsidRPr="00CA0B14">
      <w:pPr>
        <w:pStyle w:val="Tijeloteksta"/>
        <w:jc w:val="center"/>
        <w:rPr>
          <w:bCs/>
          <w:sz w:val="24"/>
          <w:lang w:val="x-none"/>
        </w:rPr>
      </w:pPr>
      <w:r w:rsidRPr="00CA0B14">
        <w:rPr>
          <w:bCs/>
          <w:sz w:val="24"/>
        </w:rPr>
        <w:t>Obrazloženje</w:t>
      </w:r>
    </w:p>
    <w:p w:rsidRDefault="00F93170" w:rsidP="00F93170" w:rsidR="00F93170">
      <w:pPr>
        <w:pStyle w:val="Tijeloteksta"/>
        <w:jc w:val="left"/>
        <w:rPr>
          <w:bCs/>
          <w:sz w:val="24"/>
        </w:rPr>
      </w:pPr>
    </w:p>
    <w:p w:rsidRDefault="00E46FFD" w:rsidP="00F93170" w:rsidR="00E46FFD" w:rsidRPr="00CA0B14">
      <w:pPr>
        <w:pStyle w:val="Tijeloteksta"/>
        <w:jc w:val="left"/>
        <w:rPr>
          <w:bCs/>
          <w:sz w:val="24"/>
        </w:rPr>
      </w:pPr>
    </w:p>
    <w:p w:rsidRDefault="00C85425" w:rsidP="00F93170" w:rsidR="00C85425" w:rsidRPr="00CA0B14">
      <w:pPr>
        <w:pStyle w:val="Tijeloteksta"/>
        <w:jc w:val="left"/>
        <w:rPr>
          <w:bCs/>
          <w:sz w:val="24"/>
        </w:rPr>
      </w:pPr>
    </w:p>
    <w:p w:rsidRDefault="00F93170" w:rsidP="00F93170" w:rsidR="00F93170" w:rsidRPr="00CA0B14">
      <w:pPr>
        <w:pStyle w:val="Tijeloteksta"/>
        <w:ind w:firstLine="705"/>
        <w:rPr>
          <w:bCs/>
          <w:sz w:val="24"/>
        </w:rPr>
      </w:pPr>
      <w:r w:rsidRPr="00CA0B14">
        <w:rPr>
          <w:bCs/>
          <w:sz w:val="24"/>
        </w:rPr>
        <w:t xml:space="preserve">Rješenjem ovog suda broj </w:t>
      </w:r>
      <w:r w:rsidR="007B6B18" w:rsidRPr="00CA0B14">
        <w:rPr>
          <w:bCs/>
          <w:sz w:val="24"/>
        </w:rPr>
        <w:t>7 St-</w:t>
      </w:r>
      <w:r w:rsidR="00BD56F4">
        <w:rPr>
          <w:bCs/>
          <w:sz w:val="24"/>
        </w:rPr>
        <w:t>231</w:t>
      </w:r>
      <w:r w:rsidR="007B6B18" w:rsidRPr="00CA0B14">
        <w:rPr>
          <w:bCs/>
          <w:sz w:val="24"/>
        </w:rPr>
        <w:t>/</w:t>
      </w:r>
      <w:r w:rsidR="00C85425" w:rsidRPr="00CA0B14">
        <w:rPr>
          <w:bCs/>
          <w:sz w:val="24"/>
        </w:rPr>
        <w:t>1</w:t>
      </w:r>
      <w:r w:rsidR="004D7812" w:rsidRPr="00CA0B14">
        <w:rPr>
          <w:bCs/>
          <w:sz w:val="24"/>
        </w:rPr>
        <w:t>8</w:t>
      </w:r>
      <w:r w:rsidR="00C85425" w:rsidRPr="00CA0B14">
        <w:rPr>
          <w:bCs/>
          <w:sz w:val="24"/>
        </w:rPr>
        <w:t>-</w:t>
      </w:r>
      <w:r w:rsidR="00BD56F4">
        <w:rPr>
          <w:bCs/>
          <w:sz w:val="24"/>
        </w:rPr>
        <w:t>30</w:t>
      </w:r>
      <w:r w:rsidR="00C85425" w:rsidRPr="00CA0B14">
        <w:rPr>
          <w:bCs/>
          <w:sz w:val="24"/>
        </w:rPr>
        <w:t xml:space="preserve"> od </w:t>
      </w:r>
      <w:r w:rsidR="00BD56F4">
        <w:rPr>
          <w:bCs/>
          <w:sz w:val="24"/>
        </w:rPr>
        <w:t>29</w:t>
      </w:r>
      <w:r w:rsidR="004D7812" w:rsidRPr="00CA0B14">
        <w:rPr>
          <w:bCs/>
          <w:sz w:val="24"/>
        </w:rPr>
        <w:t>. svibnja 2018</w:t>
      </w:r>
      <w:r w:rsidR="00C85425" w:rsidRPr="00CA0B14">
        <w:rPr>
          <w:bCs/>
          <w:sz w:val="24"/>
        </w:rPr>
        <w:t xml:space="preserve">. godine </w:t>
      </w:r>
      <w:r w:rsidRPr="00CA0B14">
        <w:rPr>
          <w:bCs/>
          <w:sz w:val="24"/>
        </w:rPr>
        <w:t xml:space="preserve">otvoren je stečajni postupak nad dužnikom </w:t>
      </w:r>
      <w:r w:rsidR="00BD56F4" w:rsidRPr="00CA0B14">
        <w:rPr>
          <w:sz w:val="24"/>
        </w:rPr>
        <w:t>AGRO KULTURA d.o.o., Zagreb, Gradišćanska ulica 34, MBS: 030115928, OIB: 92691049760</w:t>
      </w:r>
      <w:r w:rsidRPr="00CA0B14">
        <w:rPr>
          <w:sz w:val="24"/>
        </w:rPr>
        <w:t>, a</w:t>
      </w:r>
      <w:r w:rsidRPr="00CA0B14">
        <w:rPr>
          <w:bCs/>
          <w:sz w:val="24"/>
        </w:rPr>
        <w:t xml:space="preserve"> stečajnu masu čin</w:t>
      </w:r>
      <w:r w:rsidR="00BD56F4">
        <w:rPr>
          <w:bCs/>
          <w:sz w:val="24"/>
        </w:rPr>
        <w:t>i</w:t>
      </w:r>
      <w:r w:rsidRPr="00CA0B14">
        <w:rPr>
          <w:bCs/>
          <w:sz w:val="24"/>
        </w:rPr>
        <w:t xml:space="preserve"> i nekretnin</w:t>
      </w:r>
      <w:r w:rsidR="00BD56F4">
        <w:rPr>
          <w:bCs/>
          <w:sz w:val="24"/>
        </w:rPr>
        <w:t>a</w:t>
      </w:r>
      <w:r w:rsidRPr="00CA0B14">
        <w:rPr>
          <w:bCs/>
          <w:sz w:val="24"/>
        </w:rPr>
        <w:t xml:space="preserve"> koj</w:t>
      </w:r>
      <w:r w:rsidR="00BD56F4">
        <w:rPr>
          <w:bCs/>
          <w:sz w:val="24"/>
        </w:rPr>
        <w:t>a</w:t>
      </w:r>
      <w:r w:rsidRPr="00CA0B14">
        <w:rPr>
          <w:bCs/>
          <w:sz w:val="24"/>
        </w:rPr>
        <w:t xml:space="preserve"> </w:t>
      </w:r>
      <w:r w:rsidR="00BD56F4">
        <w:rPr>
          <w:bCs/>
          <w:sz w:val="24"/>
        </w:rPr>
        <w:t>je</w:t>
      </w:r>
      <w:r w:rsidRPr="00CA0B14">
        <w:rPr>
          <w:bCs/>
          <w:sz w:val="24"/>
        </w:rPr>
        <w:t xml:space="preserve"> predmet ove prodaje.</w:t>
      </w:r>
    </w:p>
    <w:p w:rsidRDefault="00F93170" w:rsidP="00F93170" w:rsidR="00F93170" w:rsidRPr="00CA0B14">
      <w:pPr>
        <w:pStyle w:val="Tijeloteksta"/>
        <w:rPr>
          <w:bCs/>
          <w:sz w:val="24"/>
        </w:rPr>
      </w:pPr>
    </w:p>
    <w:p w:rsidRDefault="004D7812" w:rsidP="00F93170" w:rsidR="00F93170" w:rsidRPr="00CA0B14">
      <w:pPr>
        <w:pStyle w:val="Tijeloteksta"/>
        <w:ind w:firstLine="705"/>
        <w:rPr>
          <w:bCs/>
          <w:sz w:val="24"/>
        </w:rPr>
      </w:pPr>
      <w:r w:rsidRPr="00F5591C">
        <w:rPr>
          <w:bCs/>
          <w:sz w:val="24"/>
        </w:rPr>
        <w:t xml:space="preserve">Stečajni </w:t>
      </w:r>
      <w:r w:rsidR="00F93170" w:rsidRPr="00F5591C">
        <w:rPr>
          <w:bCs/>
          <w:sz w:val="24"/>
        </w:rPr>
        <w:t>upravitelj podnio je prijedlog da se nekretnin</w:t>
      </w:r>
      <w:r w:rsidR="00786D47" w:rsidRPr="00F5591C">
        <w:rPr>
          <w:bCs/>
          <w:sz w:val="24"/>
        </w:rPr>
        <w:t>a</w:t>
      </w:r>
      <w:r w:rsidR="00F93170" w:rsidRPr="00F5591C">
        <w:rPr>
          <w:bCs/>
          <w:sz w:val="24"/>
        </w:rPr>
        <w:t xml:space="preserve"> upisan</w:t>
      </w:r>
      <w:r w:rsidR="00786D47" w:rsidRPr="00F5591C">
        <w:rPr>
          <w:bCs/>
          <w:sz w:val="24"/>
        </w:rPr>
        <w:t>a</w:t>
      </w:r>
      <w:r w:rsidR="00F93170" w:rsidRPr="00F5591C">
        <w:rPr>
          <w:bCs/>
          <w:sz w:val="24"/>
        </w:rPr>
        <w:t xml:space="preserve"> u toč</w:t>
      </w:r>
      <w:r w:rsidR="00786D47" w:rsidRPr="00F5591C">
        <w:rPr>
          <w:bCs/>
          <w:sz w:val="24"/>
        </w:rPr>
        <w:t>k</w:t>
      </w:r>
      <w:r w:rsidR="00F93170" w:rsidRPr="00F5591C">
        <w:rPr>
          <w:bCs/>
          <w:sz w:val="24"/>
        </w:rPr>
        <w:t>i I</w:t>
      </w:r>
      <w:r w:rsidR="00785460" w:rsidRPr="00F5591C">
        <w:rPr>
          <w:bCs/>
          <w:sz w:val="24"/>
        </w:rPr>
        <w:t>.</w:t>
      </w:r>
      <w:r w:rsidR="00F93170" w:rsidRPr="00F5591C">
        <w:rPr>
          <w:bCs/>
          <w:sz w:val="24"/>
        </w:rPr>
        <w:t xml:space="preserve"> ovog rješenja, a na koj</w:t>
      </w:r>
      <w:r w:rsidR="00786D47" w:rsidRPr="00F5591C">
        <w:rPr>
          <w:bCs/>
          <w:sz w:val="24"/>
        </w:rPr>
        <w:t>oj</w:t>
      </w:r>
      <w:r w:rsidR="00F93170" w:rsidRPr="00F5591C">
        <w:rPr>
          <w:bCs/>
          <w:sz w:val="24"/>
        </w:rPr>
        <w:t xml:space="preserve"> postoji </w:t>
      </w:r>
      <w:proofErr w:type="spellStart"/>
      <w:r w:rsidR="00F93170" w:rsidRPr="00F5591C">
        <w:rPr>
          <w:bCs/>
          <w:sz w:val="24"/>
        </w:rPr>
        <w:t>razlučno</w:t>
      </w:r>
      <w:proofErr w:type="spellEnd"/>
      <w:r w:rsidR="00F93170" w:rsidRPr="00F5591C">
        <w:rPr>
          <w:bCs/>
          <w:sz w:val="24"/>
        </w:rPr>
        <w:t xml:space="preserve"> pravo</w:t>
      </w:r>
      <w:r w:rsidR="00786D47" w:rsidRPr="00F5591C">
        <w:rPr>
          <w:bCs/>
          <w:sz w:val="24"/>
        </w:rPr>
        <w:t xml:space="preserve"> i pravo služnosti, proda</w:t>
      </w:r>
      <w:r w:rsidR="00F93170" w:rsidRPr="00F5591C">
        <w:rPr>
          <w:bCs/>
          <w:sz w:val="24"/>
        </w:rPr>
        <w:t xml:space="preserve"> u stečajnom postupku, uz odgovarajuću primjenu pravila ovršnog postupka o ovrsi na nekretninama, sukladno članku 247. stav 1. </w:t>
      </w:r>
      <w:r w:rsidRPr="00F5591C">
        <w:rPr>
          <w:bCs/>
          <w:sz w:val="24"/>
        </w:rPr>
        <w:t>Stečajnog zakona (Narodne novine broj 71/15 i 104/17; u daljnjem tekstu SZ)</w:t>
      </w:r>
      <w:r w:rsidR="00F93170" w:rsidRPr="00F5591C">
        <w:rPr>
          <w:bCs/>
          <w:sz w:val="24"/>
        </w:rPr>
        <w:t xml:space="preserve"> te je stoga temeljem odredbe članka 247. stav 1. i 2. </w:t>
      </w:r>
      <w:r w:rsidRPr="00F5591C">
        <w:rPr>
          <w:bCs/>
          <w:sz w:val="24"/>
        </w:rPr>
        <w:t>SZ-a</w:t>
      </w:r>
      <w:r w:rsidR="00F93170" w:rsidRPr="00F5591C">
        <w:rPr>
          <w:bCs/>
          <w:sz w:val="24"/>
        </w:rPr>
        <w:t xml:space="preserve"> odlučeno kao</w:t>
      </w:r>
      <w:r w:rsidR="00F93170" w:rsidRPr="00CA0B14">
        <w:rPr>
          <w:bCs/>
          <w:sz w:val="24"/>
        </w:rPr>
        <w:t xml:space="preserve"> u izreci ovog rješenja.</w:t>
      </w:r>
    </w:p>
    <w:p w:rsidRDefault="00F93170" w:rsidP="00F93170" w:rsidR="00F93170" w:rsidRPr="00CA0B14">
      <w:pPr>
        <w:pStyle w:val="Tijeloteksta"/>
        <w:ind w:left="705"/>
        <w:rPr>
          <w:bCs/>
          <w:sz w:val="24"/>
          <w:lang w:val="x-none"/>
        </w:rPr>
      </w:pPr>
    </w:p>
    <w:p w:rsidRDefault="00F93170" w:rsidP="00F93170" w:rsidR="00F93170">
      <w:pPr>
        <w:pStyle w:val="Tijeloteksta"/>
        <w:ind w:firstLine="705"/>
        <w:rPr>
          <w:bCs/>
          <w:sz w:val="24"/>
        </w:rPr>
      </w:pPr>
      <w:r w:rsidRPr="00CA0B14">
        <w:rPr>
          <w:bCs/>
          <w:sz w:val="24"/>
        </w:rPr>
        <w:lastRenderedPageBreak/>
        <w:t>Zaključkom o prodaji odredit će se vrijednost nekretnina, način i uvjeti prodaje sukladno članku 247. stav 3. Stečajnog zakona.</w:t>
      </w:r>
    </w:p>
    <w:p w:rsidRDefault="00E46FFD" w:rsidP="00F93170" w:rsidR="00E46FFD" w:rsidRPr="00CA0B14">
      <w:pPr>
        <w:pStyle w:val="Tijeloteksta"/>
        <w:ind w:firstLine="705"/>
        <w:rPr>
          <w:bCs/>
          <w:sz w:val="24"/>
        </w:rPr>
      </w:pPr>
    </w:p>
    <w:p w:rsidRDefault="00C85425" w:rsidP="002C2771" w:rsidR="00C85425" w:rsidRPr="00CA0B14">
      <w:pPr>
        <w:jc w:val="both"/>
      </w:pPr>
    </w:p>
    <w:p w:rsidRDefault="0018562D" w:rsidP="0018562D" w:rsidR="002C2771" w:rsidRPr="00CA0B14">
      <w:pPr>
        <w:jc w:val="center"/>
      </w:pPr>
      <w:r w:rsidRPr="00CA0B14">
        <w:t>U Osijeku</w:t>
      </w:r>
      <w:r w:rsidR="00285D53" w:rsidRPr="00CA0B14">
        <w:t xml:space="preserve">, </w:t>
      </w:r>
      <w:r w:rsidR="00786D47">
        <w:t>24. prosinca</w:t>
      </w:r>
      <w:r w:rsidR="004D7812" w:rsidRPr="00CA0B14">
        <w:t xml:space="preserve"> 2018</w:t>
      </w:r>
      <w:r w:rsidRPr="00CA0B14">
        <w:t xml:space="preserve">. </w:t>
      </w:r>
    </w:p>
    <w:p w:rsidRDefault="0018562D" w:rsidP="0018562D" w:rsidR="0018562D" w:rsidRPr="00CA0B14">
      <w:pPr>
        <w:jc w:val="center"/>
      </w:pPr>
    </w:p>
    <w:p w:rsidRDefault="0018562D" w:rsidP="0018562D" w:rsidR="0018562D" w:rsidRPr="00CA0B14">
      <w:pPr>
        <w:jc w:val="center"/>
      </w:pPr>
    </w:p>
    <w:p w:rsidRDefault="0018562D" w:rsidP="006A4627" w:rsidR="006A4627" w:rsidRPr="00CA0B14">
      <w:pPr>
        <w:ind w:left="5580"/>
        <w:jc w:val="center"/>
      </w:pPr>
      <w:r w:rsidRPr="00CA0B14">
        <w:rPr>
          <w:b/>
          <w:bCs/>
        </w:rPr>
        <w:t> </w:t>
      </w:r>
      <w:r w:rsidR="006A4627" w:rsidRPr="00CA0B14">
        <w:t xml:space="preserve">STEČAJNI SUDAC </w:t>
      </w:r>
    </w:p>
    <w:p w:rsidRDefault="006A4627" w:rsidP="0018562D" w:rsidR="0018562D">
      <w:pPr>
        <w:ind w:left="5580"/>
        <w:jc w:val="center"/>
      </w:pPr>
      <w:r w:rsidRPr="00CA0B14">
        <w:t xml:space="preserve">   </w:t>
      </w:r>
      <w:r w:rsidR="0018562D" w:rsidRPr="00CA0B14">
        <w:t>mr. sc. Boris Vuković</w:t>
      </w:r>
      <w:bookmarkStart w:name="_GoBack" w:id="0"/>
      <w:bookmarkEnd w:id="0"/>
    </w:p>
    <w:p w:rsidRDefault="00E46FFD" w:rsidP="0018562D" w:rsidR="00E46FFD">
      <w:pPr>
        <w:ind w:left="5580"/>
        <w:jc w:val="center"/>
      </w:pPr>
    </w:p>
    <w:p w:rsidRDefault="00E46FFD" w:rsidP="0018562D" w:rsidR="00E46FFD">
      <w:pPr>
        <w:ind w:left="5580"/>
        <w:jc w:val="center"/>
      </w:pPr>
    </w:p>
    <w:p w:rsidRDefault="00E46FFD" w:rsidP="0018562D" w:rsidR="00E46FFD">
      <w:pPr>
        <w:ind w:left="5580"/>
        <w:jc w:val="center"/>
      </w:pPr>
    </w:p>
    <w:p w:rsidRDefault="00E46FFD" w:rsidP="0018562D" w:rsidR="00E46FFD" w:rsidRPr="00CA0B14">
      <w:pPr>
        <w:ind w:left="5580"/>
        <w:jc w:val="center"/>
      </w:pPr>
    </w:p>
    <w:p w:rsidRDefault="0018562D" w:rsidP="0018562D" w:rsidR="0018562D" w:rsidRPr="00CA0B14">
      <w:pPr>
        <w:ind w:left="5580"/>
        <w:jc w:val="center"/>
      </w:pPr>
    </w:p>
    <w:p w:rsidRDefault="0018562D" w:rsidP="0018562D" w:rsidR="0018562D" w:rsidRPr="00CA0B14">
      <w:r w:rsidRPr="00CA0B14">
        <w:t>Zapisničar Danijela Špeletić</w:t>
      </w:r>
    </w:p>
    <w:p w:rsidRDefault="002C2771" w:rsidP="002C2771" w:rsidR="002C2771" w:rsidRPr="00CA0B14">
      <w:pPr>
        <w:jc w:val="both"/>
        <w:rPr>
          <w:bCs/>
        </w:rPr>
      </w:pPr>
    </w:p>
    <w:p w:rsidRDefault="00F93170" w:rsidP="00F93170" w:rsidR="00F93170" w:rsidRPr="00CA0B14">
      <w:pPr>
        <w:jc w:val="both"/>
        <w:rPr>
          <w:rFonts w:eastAsia="Calibri"/>
          <w:lang w:eastAsia="en-US"/>
        </w:rPr>
      </w:pPr>
      <w:r w:rsidRPr="00CA0B14">
        <w:rPr>
          <w:rFonts w:eastAsia="Calibri"/>
          <w:lang w:eastAsia="en-US"/>
        </w:rPr>
        <w:t>UPUTA O PRAVNOM LIJEKU:</w:t>
      </w:r>
    </w:p>
    <w:p w:rsidRDefault="00F93170" w:rsidP="00F93170" w:rsidR="00F93170" w:rsidRPr="00CA0B14">
      <w:pPr>
        <w:jc w:val="both"/>
        <w:rPr>
          <w:rFonts w:eastAsia="Calibri"/>
          <w:lang w:eastAsia="en-US"/>
        </w:rPr>
      </w:pPr>
      <w:r w:rsidRPr="00CA0B14">
        <w:rPr>
          <w:rFonts w:eastAsia="Calibri"/>
          <w:lang w:eastAsia="en-US"/>
        </w:rPr>
        <w:t xml:space="preserve">Protiv ovog rješenja pravo na žalbu imaju stečajni upravitelj i </w:t>
      </w:r>
      <w:proofErr w:type="spellStart"/>
      <w:r w:rsidRPr="00CA0B14">
        <w:rPr>
          <w:rFonts w:eastAsia="Calibri"/>
          <w:lang w:eastAsia="en-US"/>
        </w:rPr>
        <w:t>razlučni</w:t>
      </w:r>
      <w:proofErr w:type="spellEnd"/>
      <w:r w:rsidRPr="00CA0B14">
        <w:rPr>
          <w:rFonts w:eastAsia="Calibri"/>
          <w:lang w:eastAsia="en-US"/>
        </w:rPr>
        <w:t xml:space="preserve"> vjerovnici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a o žalbi odlučuje Visoki trgovački sud Republike Hrvatske u Zagrebu.</w:t>
      </w:r>
    </w:p>
    <w:p w:rsidRDefault="00F93170" w:rsidP="00F93170" w:rsidR="00F93170">
      <w:pPr>
        <w:pStyle w:val="Tijeloteksta"/>
        <w:jc w:val="left"/>
        <w:rPr>
          <w:sz w:val="24"/>
        </w:rPr>
      </w:pPr>
    </w:p>
    <w:p w:rsidRDefault="00E46FFD" w:rsidP="00F93170" w:rsidR="00E46FFD">
      <w:pPr>
        <w:pStyle w:val="Tijeloteksta"/>
        <w:jc w:val="left"/>
        <w:rPr>
          <w:sz w:val="24"/>
        </w:rPr>
      </w:pPr>
    </w:p>
    <w:p w:rsidRDefault="00E46FFD" w:rsidP="00F93170" w:rsidR="00E46FFD" w:rsidRPr="00CA0B14">
      <w:pPr>
        <w:pStyle w:val="Tijeloteksta"/>
        <w:jc w:val="left"/>
        <w:rPr>
          <w:sz w:val="24"/>
        </w:rPr>
      </w:pPr>
    </w:p>
    <w:p w:rsidRDefault="00F93170" w:rsidP="00F93170" w:rsidR="00F93170" w:rsidRPr="00CA0B14">
      <w:pPr>
        <w:pStyle w:val="Tijeloteksta"/>
        <w:jc w:val="left"/>
        <w:rPr>
          <w:sz w:val="24"/>
        </w:rPr>
      </w:pPr>
      <w:r w:rsidRPr="00CA0B14">
        <w:rPr>
          <w:sz w:val="24"/>
        </w:rPr>
        <w:t>DNA:</w:t>
      </w:r>
    </w:p>
    <w:p w:rsidRDefault="009A4AB6" w:rsidP="009A4AB6" w:rsidR="009A4AB6">
      <w:pPr>
        <w:pStyle w:val="Tijeloteksta"/>
        <w:rPr>
          <w:sz w:val="24"/>
        </w:rPr>
      </w:pPr>
      <w:r>
        <w:rPr>
          <w:sz w:val="24"/>
        </w:rPr>
        <w:t>1.</w:t>
      </w:r>
      <w:r>
        <w:rPr>
          <w:sz w:val="24"/>
        </w:rPr>
        <w:tab/>
        <w:t xml:space="preserve">stečajni upravitelj Ivan Perković, </w:t>
      </w:r>
      <w:proofErr w:type="spellStart"/>
      <w:r>
        <w:rPr>
          <w:sz w:val="24"/>
        </w:rPr>
        <w:t>Josipovac</w:t>
      </w:r>
      <w:proofErr w:type="spellEnd"/>
      <w:r>
        <w:rPr>
          <w:sz w:val="24"/>
        </w:rPr>
        <w:t>, Ulica kneza Branimira 9</w:t>
      </w:r>
    </w:p>
    <w:p w:rsidRDefault="009A4AB6" w:rsidP="009A4AB6" w:rsidR="009A4AB6">
      <w:pPr>
        <w:jc w:val="both"/>
      </w:pPr>
      <w:r>
        <w:t>2.</w:t>
      </w:r>
      <w:r>
        <w:tab/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Addico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Zagreb, Slavonska 6</w:t>
      </w:r>
    </w:p>
    <w:p w:rsidRDefault="009A4AB6" w:rsidP="009A4AB6" w:rsidR="009A4AB6">
      <w:pPr>
        <w:jc w:val="both"/>
      </w:pPr>
      <w:r>
        <w:t>3.</w:t>
      </w:r>
      <w:r>
        <w:tab/>
        <w:t>Općinski sud u Osijeku  Zemljišno- knjižni odjel Beli Manastir</w:t>
      </w:r>
    </w:p>
    <w:p w:rsidRDefault="009A4AB6" w:rsidP="009A4AB6" w:rsidR="009A4AB6">
      <w:pPr>
        <w:jc w:val="both"/>
      </w:pPr>
      <w:r>
        <w:t>4.</w:t>
      </w:r>
      <w:r>
        <w:tab/>
        <w:t>RH MF Porezna uprava Beli Manastir</w:t>
      </w:r>
    </w:p>
    <w:p w:rsidRDefault="009A4AB6" w:rsidP="009A4AB6" w:rsidR="009A4AB6">
      <w:pPr>
        <w:jc w:val="both"/>
      </w:pPr>
      <w:r>
        <w:t>5.</w:t>
      </w:r>
      <w:r>
        <w:tab/>
        <w:t xml:space="preserve">e-oglasna ploča </w:t>
      </w:r>
    </w:p>
    <w:p w:rsidRDefault="009A4AB6" w:rsidP="009A4AB6" w:rsidR="009A4AB6">
      <w:pPr>
        <w:jc w:val="both"/>
      </w:pPr>
      <w:r>
        <w:t>6.</w:t>
      </w:r>
      <w:r>
        <w:tab/>
        <w:t>FINA Osijek</w:t>
      </w:r>
    </w:p>
    <w:p w:rsidRDefault="009A4AB6" w:rsidP="009A4AB6" w:rsidR="008615FD" w:rsidRPr="00CA0B14">
      <w:pPr>
        <w:jc w:val="both"/>
      </w:pPr>
      <w:r>
        <w:t>7.</w:t>
      </w:r>
      <w:r>
        <w:tab/>
        <w:t xml:space="preserve">kal. 31.01.2019. </w:t>
      </w:r>
    </w:p>
    <w:p w:rsidRDefault="008615FD" w:rsidP="008615FD" w:rsidR="008615FD" w:rsidRPr="00CA0B1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A0B14"/>
    <w:p w:rsidRDefault="008615FD" w:rsidP="008615FD" w:rsidR="008615FD" w:rsidRPr="00CA0B14">
      <w:pPr>
        <w:pStyle w:val="Tijeloteksta"/>
        <w:jc w:val="left"/>
        <w:rPr>
          <w:sz w:val="24"/>
        </w:rPr>
      </w:pPr>
      <w:r w:rsidRPr="00CA0B14">
        <w:rPr>
          <w:sz w:val="24"/>
        </w:rPr>
        <w:lastRenderedPageBreak/>
        <w:tab/>
      </w:r>
      <w:r w:rsidRPr="00CA0B14">
        <w:rPr>
          <w:sz w:val="24"/>
        </w:rPr>
        <w:tab/>
      </w:r>
      <w:r w:rsidRPr="00CA0B14">
        <w:rPr>
          <w:sz w:val="24"/>
        </w:rPr>
        <w:tab/>
      </w:r>
      <w:r w:rsidRPr="00CA0B14">
        <w:rPr>
          <w:sz w:val="24"/>
        </w:rPr>
        <w:tab/>
      </w:r>
      <w:r w:rsidRPr="00CA0B14">
        <w:rPr>
          <w:sz w:val="24"/>
        </w:rPr>
        <w:tab/>
      </w:r>
      <w:r w:rsidRPr="00CA0B14">
        <w:rPr>
          <w:sz w:val="24"/>
        </w:rPr>
        <w:tab/>
      </w:r>
      <w:r w:rsidRPr="00CA0B14">
        <w:rPr>
          <w:sz w:val="24"/>
        </w:rPr>
        <w:tab/>
      </w:r>
      <w:r w:rsidRPr="00CA0B14">
        <w:rPr>
          <w:sz w:val="24"/>
        </w:rPr>
        <w:tab/>
      </w:r>
      <w:r w:rsidRPr="00CA0B14">
        <w:rPr>
          <w:sz w:val="24"/>
        </w:rPr>
        <w:tab/>
      </w:r>
      <w:r w:rsidRPr="00CA0B14">
        <w:rPr>
          <w:sz w:val="24"/>
        </w:rPr>
        <w:tab/>
      </w:r>
      <w:r w:rsidRPr="00CA0B14">
        <w:rPr>
          <w:sz w:val="24"/>
        </w:rPr>
        <w:tab/>
      </w:r>
      <w:r w:rsidRPr="00CA0B14">
        <w:rPr>
          <w:sz w:val="24"/>
        </w:rPr>
        <w:tab/>
        <w:t xml:space="preserve"> </w:t>
      </w:r>
      <w:r w:rsidRPr="00CA0B1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8615FD" w:rsidP="008615FD" w:rsidR="008615FD" w:rsidRPr="00CA0B14">
      <w:pPr>
        <w:pStyle w:val="Tijeloteksta"/>
        <w:jc w:val="left"/>
        <w:rPr>
          <w:sz w:val="24"/>
        </w:rPr>
      </w:pPr>
      <w:r w:rsidRPr="00CA0B14">
        <w:rPr>
          <w:sz w:val="24"/>
        </w:rPr>
        <w:t xml:space="preserve">                                                                                                                                </w:t>
      </w:r>
      <w:r w:rsidRPr="00CA0B14">
        <w:rPr>
          <w:sz w:val="24"/>
        </w:rPr>
        <w:tab/>
      </w:r>
      <w:r w:rsidRPr="00CA0B14">
        <w:rPr>
          <w:sz w:val="24"/>
        </w:rPr>
        <w:tab/>
      </w:r>
      <w:r w:rsidRPr="00CA0B14">
        <w:rPr>
          <w:sz w:val="24"/>
        </w:rPr>
        <w:tab/>
      </w:r>
    </w:p>
    <w:p w:rsidRDefault="008615FD" w:rsidP="008615FD" w:rsidR="008615FD" w:rsidRPr="00CA0B14">
      <w:pPr>
        <w:pStyle w:val="Tijeloteksta"/>
        <w:jc w:val="left"/>
        <w:rPr>
          <w:sz w:val="24"/>
        </w:rPr>
      </w:pPr>
      <w:r w:rsidRPr="00CA0B14">
        <w:rPr>
          <w:sz w:val="24"/>
        </w:rPr>
        <w:tab/>
      </w:r>
      <w:r w:rsidRPr="00CA0B14">
        <w:rPr>
          <w:sz w:val="24"/>
        </w:rPr>
        <w:tab/>
      </w:r>
      <w:r w:rsidRPr="00CA0B14">
        <w:rPr>
          <w:sz w:val="24"/>
        </w:rPr>
        <w:tab/>
      </w:r>
      <w:r w:rsidRPr="00CA0B14">
        <w:rPr>
          <w:sz w:val="24"/>
        </w:rPr>
        <w:tab/>
        <w:t xml:space="preserve">   </w:t>
      </w:r>
      <w:r w:rsidRPr="00CA0B1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A0B14">
      <w:pPr>
        <w:pStyle w:val="Tijeloteksta"/>
        <w:jc w:val="left"/>
        <w:rPr>
          <w:sz w:val="24"/>
        </w:rPr>
      </w:pPr>
    </w:p>
    <w:p w:rsidRDefault="006D3C3F" w:rsidP="008615FD" w:rsidR="006D3C3F" w:rsidRPr="00CA0B14"/>
    <w:p w:rsidRDefault="00CA0B14" w:rsidR="00CA0B14" w:rsidRPr="00CA0B14"/>
    <w:sectPr w:rsidSect="00606835" w:rsidR="00CA0B14" w:rsidRPr="00CA0B1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AF6" w:rsidR="00F45AF6">
      <w:r>
        <w:separator/>
      </w:r>
    </w:p>
  </w:endnote>
  <w:endnote w:id="0" w:type="continuationSeparator">
    <w:p w:rsidRDefault="00F45AF6" w:rsidR="00F45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AF6" w:rsidR="00F45AF6">
      <w:r>
        <w:separator/>
      </w:r>
    </w:p>
  </w:footnote>
  <w:footnote w:id="0" w:type="continuationSeparator">
    <w:p w:rsidRDefault="00F45AF6" w:rsidR="00F45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3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D41FC" w:rsidR="001D41FC">
    <w:pPr>
      <w:pStyle w:val="Zaglavlje"/>
      <w:jc w:val="right"/>
    </w:pPr>
    <w:r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1D41FC">
      <w:t>Poslovni broj: 7 St-231/18-4</w:t>
    </w:r>
    <w:r w:rsidR="00CA0B14">
      <w:t>9</w:t>
    </w:r>
  </w:p>
  <w:p w:rsidRDefault="0038135F" w:rsidP="00D367BA" w:rsidR="00E46FFD">
    <w:pPr>
      <w:jc w:val="right"/>
      <w:rPr>
        <w:rFonts w:cs="Tahoma" w:hAnsi="Tahoma" w:ascii="Tahoma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</w:p>
  <w:p w:rsidRDefault="00E46FFD" w:rsidP="00D367BA" w:rsidR="00E46FFD">
    <w:pPr>
      <w:jc w:val="right"/>
      <w:rPr>
        <w:rFonts w:cs="Tahoma" w:hAnsi="Tahoma" w:ascii="Tahoma"/>
      </w:rPr>
    </w:pPr>
  </w:p>
  <w:p w:rsidRDefault="00E61F8A" w:rsidP="00D367BA" w:rsidR="00D367B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</w:p>
  <w:p w:rsidRDefault="00B30C34" w:rsidP="00B30C34" w:rsidR="00B30C34" w:rsidRPr="00877147">
    <w:pPr>
      <w:jc w:val="right"/>
      <w:rPr>
        <w:b/>
      </w:rPr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24556" w:rsidR="00124556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24556">
      <w:t>Poslovni broj: 7 St-231/18-4</w:t>
    </w:r>
    <w:r w:rsidR="00CA0B14">
      <w:t>9</w:t>
    </w:r>
  </w:p>
  <w:p w:rsidRDefault="00877147" w:rsidP="00124556" w:rsidR="00877147"/>
  <w:p w:rsidRDefault="00BF3E59" w:rsidP="00877147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356D52"/>
    <w:multiLevelType w:val="hybridMultilevel"/>
    <w:tmpl w:val="1FF0A0EA"/>
    <w:lvl w:tplc="6FEEA06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E0F0680"/>
    <w:multiLevelType w:val="hybridMultilevel"/>
    <w:tmpl w:val="4322E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6F401A"/>
    <w:multiLevelType w:val="hybridMultilevel"/>
    <w:tmpl w:val="366A0228"/>
    <w:lvl w:tplc="DE26EA04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15C2F86"/>
    <w:multiLevelType w:val="hybridMultilevel"/>
    <w:tmpl w:val="363275B0"/>
    <w:lvl w:tplc="941ED036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0481A73"/>
    <w:multiLevelType w:val="hybridMultilevel"/>
    <w:tmpl w:val="4C688346"/>
    <w:lvl w:tplc="970C421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0"/>
  </w:num>
  <w:num w:numId="12">
    <w:abstractNumId w:val="12"/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3"/>
  </w:num>
  <w:num w:numId="19">
    <w:abstractNumId w:val="11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1832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0C1B"/>
    <w:rsid w:val="00041597"/>
    <w:rsid w:val="000441BA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44"/>
    <w:rsid w:val="00091C60"/>
    <w:rsid w:val="00093500"/>
    <w:rsid w:val="00097240"/>
    <w:rsid w:val="00097321"/>
    <w:rsid w:val="000A1632"/>
    <w:rsid w:val="000A1CE6"/>
    <w:rsid w:val="000A2348"/>
    <w:rsid w:val="000A2CEB"/>
    <w:rsid w:val="000A3977"/>
    <w:rsid w:val="000A3E11"/>
    <w:rsid w:val="000A417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4556"/>
    <w:rsid w:val="001252C0"/>
    <w:rsid w:val="00125455"/>
    <w:rsid w:val="001256B4"/>
    <w:rsid w:val="00126AEC"/>
    <w:rsid w:val="001306D4"/>
    <w:rsid w:val="0013197A"/>
    <w:rsid w:val="00134BCA"/>
    <w:rsid w:val="00135E2A"/>
    <w:rsid w:val="00136799"/>
    <w:rsid w:val="00136F12"/>
    <w:rsid w:val="001375A0"/>
    <w:rsid w:val="00141772"/>
    <w:rsid w:val="00144D3E"/>
    <w:rsid w:val="0015031F"/>
    <w:rsid w:val="001521A5"/>
    <w:rsid w:val="0015543C"/>
    <w:rsid w:val="00156575"/>
    <w:rsid w:val="00157478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27C4"/>
    <w:rsid w:val="001752DE"/>
    <w:rsid w:val="00175618"/>
    <w:rsid w:val="0017746A"/>
    <w:rsid w:val="0018135D"/>
    <w:rsid w:val="0018193E"/>
    <w:rsid w:val="00181C61"/>
    <w:rsid w:val="00183590"/>
    <w:rsid w:val="00183D0B"/>
    <w:rsid w:val="0018562D"/>
    <w:rsid w:val="0018707D"/>
    <w:rsid w:val="001879BB"/>
    <w:rsid w:val="0019083E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41FC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AC4"/>
    <w:rsid w:val="00250324"/>
    <w:rsid w:val="00250DCF"/>
    <w:rsid w:val="00254466"/>
    <w:rsid w:val="0025490F"/>
    <w:rsid w:val="00257E9B"/>
    <w:rsid w:val="00260443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5D53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15A"/>
    <w:rsid w:val="002B32C7"/>
    <w:rsid w:val="002B4168"/>
    <w:rsid w:val="002B4316"/>
    <w:rsid w:val="002C2771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6DB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5A0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A3E"/>
    <w:rsid w:val="00365E87"/>
    <w:rsid w:val="00371081"/>
    <w:rsid w:val="0037380B"/>
    <w:rsid w:val="0037417F"/>
    <w:rsid w:val="00374643"/>
    <w:rsid w:val="003751E5"/>
    <w:rsid w:val="00376416"/>
    <w:rsid w:val="0037659F"/>
    <w:rsid w:val="0038135F"/>
    <w:rsid w:val="0038151B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392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AE4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E769D"/>
    <w:rsid w:val="003E7EF2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120"/>
    <w:rsid w:val="00415667"/>
    <w:rsid w:val="004166D4"/>
    <w:rsid w:val="0041765F"/>
    <w:rsid w:val="00421F42"/>
    <w:rsid w:val="0042546B"/>
    <w:rsid w:val="00426521"/>
    <w:rsid w:val="004267F3"/>
    <w:rsid w:val="00426D7B"/>
    <w:rsid w:val="00433188"/>
    <w:rsid w:val="00433C94"/>
    <w:rsid w:val="00435DE7"/>
    <w:rsid w:val="004378B5"/>
    <w:rsid w:val="00440954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4D0"/>
    <w:rsid w:val="004603BA"/>
    <w:rsid w:val="004650A2"/>
    <w:rsid w:val="00465C43"/>
    <w:rsid w:val="0046678C"/>
    <w:rsid w:val="004669F1"/>
    <w:rsid w:val="004673E8"/>
    <w:rsid w:val="004675A8"/>
    <w:rsid w:val="00471601"/>
    <w:rsid w:val="004717FF"/>
    <w:rsid w:val="004728FD"/>
    <w:rsid w:val="0047338B"/>
    <w:rsid w:val="00473E2D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7F2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812"/>
    <w:rsid w:val="004E34C8"/>
    <w:rsid w:val="004E4381"/>
    <w:rsid w:val="004F0B03"/>
    <w:rsid w:val="004F2AA7"/>
    <w:rsid w:val="004F3C29"/>
    <w:rsid w:val="004F3DD6"/>
    <w:rsid w:val="004F422A"/>
    <w:rsid w:val="004F5315"/>
    <w:rsid w:val="004F5AF1"/>
    <w:rsid w:val="004F5DD4"/>
    <w:rsid w:val="005013B9"/>
    <w:rsid w:val="00503088"/>
    <w:rsid w:val="00504BBF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487E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60B5"/>
    <w:rsid w:val="005910AB"/>
    <w:rsid w:val="005914F0"/>
    <w:rsid w:val="00593868"/>
    <w:rsid w:val="00594289"/>
    <w:rsid w:val="00594B18"/>
    <w:rsid w:val="00594BA2"/>
    <w:rsid w:val="00594D07"/>
    <w:rsid w:val="00595D3C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1803"/>
    <w:rsid w:val="005E3194"/>
    <w:rsid w:val="005E4A18"/>
    <w:rsid w:val="005E4D49"/>
    <w:rsid w:val="005E6A40"/>
    <w:rsid w:val="005F0145"/>
    <w:rsid w:val="005F07E4"/>
    <w:rsid w:val="005F2AAC"/>
    <w:rsid w:val="005F2E9C"/>
    <w:rsid w:val="005F2EA5"/>
    <w:rsid w:val="005F54CD"/>
    <w:rsid w:val="006006EC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2337"/>
    <w:rsid w:val="00642447"/>
    <w:rsid w:val="006431BB"/>
    <w:rsid w:val="00644965"/>
    <w:rsid w:val="00644E71"/>
    <w:rsid w:val="006457EA"/>
    <w:rsid w:val="0064699F"/>
    <w:rsid w:val="006471AC"/>
    <w:rsid w:val="0065394C"/>
    <w:rsid w:val="00654BFA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440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627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E86"/>
    <w:rsid w:val="006C7CB1"/>
    <w:rsid w:val="006D0058"/>
    <w:rsid w:val="006D2F8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8DE"/>
    <w:rsid w:val="0074341A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460"/>
    <w:rsid w:val="00786D47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6B18"/>
    <w:rsid w:val="007B7348"/>
    <w:rsid w:val="007B784C"/>
    <w:rsid w:val="007C0B2F"/>
    <w:rsid w:val="007C1DC5"/>
    <w:rsid w:val="007C3C49"/>
    <w:rsid w:val="007D0AF9"/>
    <w:rsid w:val="007D1059"/>
    <w:rsid w:val="007E08D8"/>
    <w:rsid w:val="007E11F2"/>
    <w:rsid w:val="007E3875"/>
    <w:rsid w:val="007E3946"/>
    <w:rsid w:val="007E3D38"/>
    <w:rsid w:val="007E43C9"/>
    <w:rsid w:val="007E452F"/>
    <w:rsid w:val="007E47B5"/>
    <w:rsid w:val="007E668E"/>
    <w:rsid w:val="007E6CAD"/>
    <w:rsid w:val="007E7BD4"/>
    <w:rsid w:val="007E7D30"/>
    <w:rsid w:val="007F0127"/>
    <w:rsid w:val="007F0BCB"/>
    <w:rsid w:val="007F18BD"/>
    <w:rsid w:val="007F2C1D"/>
    <w:rsid w:val="007F4B7C"/>
    <w:rsid w:val="007F5CA3"/>
    <w:rsid w:val="007F638A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2EC"/>
    <w:rsid w:val="00841584"/>
    <w:rsid w:val="008419D8"/>
    <w:rsid w:val="00843992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C65"/>
    <w:rsid w:val="00870CA7"/>
    <w:rsid w:val="00871CB1"/>
    <w:rsid w:val="00872876"/>
    <w:rsid w:val="0087714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97465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6F57"/>
    <w:rsid w:val="008B7355"/>
    <w:rsid w:val="008B7655"/>
    <w:rsid w:val="008C01E9"/>
    <w:rsid w:val="008C536C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2110"/>
    <w:rsid w:val="008F48AC"/>
    <w:rsid w:val="008F5024"/>
    <w:rsid w:val="008F7A62"/>
    <w:rsid w:val="0090026D"/>
    <w:rsid w:val="009003FE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40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5B6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4AB6"/>
    <w:rsid w:val="009A649D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4392"/>
    <w:rsid w:val="009F6196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1B4F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1C4"/>
    <w:rsid w:val="00A72521"/>
    <w:rsid w:val="00A73C9F"/>
    <w:rsid w:val="00A74476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4CB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55F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3873"/>
    <w:rsid w:val="00B2408D"/>
    <w:rsid w:val="00B24D8D"/>
    <w:rsid w:val="00B26F71"/>
    <w:rsid w:val="00B303AF"/>
    <w:rsid w:val="00B30C34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56F4"/>
    <w:rsid w:val="00BD6E08"/>
    <w:rsid w:val="00BE018E"/>
    <w:rsid w:val="00BE0835"/>
    <w:rsid w:val="00BE267B"/>
    <w:rsid w:val="00BE548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3D84"/>
    <w:rsid w:val="00C05047"/>
    <w:rsid w:val="00C05BB4"/>
    <w:rsid w:val="00C06DBA"/>
    <w:rsid w:val="00C07AD7"/>
    <w:rsid w:val="00C07C90"/>
    <w:rsid w:val="00C10480"/>
    <w:rsid w:val="00C108B5"/>
    <w:rsid w:val="00C10D92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2DB6"/>
    <w:rsid w:val="00C3623E"/>
    <w:rsid w:val="00C36DBE"/>
    <w:rsid w:val="00C3792D"/>
    <w:rsid w:val="00C379DE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09B"/>
    <w:rsid w:val="00C74B21"/>
    <w:rsid w:val="00C82B5E"/>
    <w:rsid w:val="00C82CCB"/>
    <w:rsid w:val="00C83233"/>
    <w:rsid w:val="00C8529D"/>
    <w:rsid w:val="00C85425"/>
    <w:rsid w:val="00C85690"/>
    <w:rsid w:val="00C8577E"/>
    <w:rsid w:val="00C85999"/>
    <w:rsid w:val="00C86594"/>
    <w:rsid w:val="00C86827"/>
    <w:rsid w:val="00C872DF"/>
    <w:rsid w:val="00C92BAD"/>
    <w:rsid w:val="00C92F2C"/>
    <w:rsid w:val="00C93761"/>
    <w:rsid w:val="00C93963"/>
    <w:rsid w:val="00C95A8B"/>
    <w:rsid w:val="00C961D8"/>
    <w:rsid w:val="00C97D1D"/>
    <w:rsid w:val="00CA0B14"/>
    <w:rsid w:val="00CA1E4C"/>
    <w:rsid w:val="00CA39D0"/>
    <w:rsid w:val="00CA4EEF"/>
    <w:rsid w:val="00CA5FB2"/>
    <w:rsid w:val="00CA68AE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0772"/>
    <w:rsid w:val="00CD1962"/>
    <w:rsid w:val="00CD431D"/>
    <w:rsid w:val="00CD46AF"/>
    <w:rsid w:val="00CD47DB"/>
    <w:rsid w:val="00CD4836"/>
    <w:rsid w:val="00CD5B65"/>
    <w:rsid w:val="00CD74EE"/>
    <w:rsid w:val="00CD7F07"/>
    <w:rsid w:val="00CE35EB"/>
    <w:rsid w:val="00CE5174"/>
    <w:rsid w:val="00CE522D"/>
    <w:rsid w:val="00CF202C"/>
    <w:rsid w:val="00CF20E9"/>
    <w:rsid w:val="00CF22BA"/>
    <w:rsid w:val="00CF40E6"/>
    <w:rsid w:val="00CF4DA0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67BA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992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6FFD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700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5AF6"/>
    <w:rsid w:val="00F47C5B"/>
    <w:rsid w:val="00F5591C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4539"/>
    <w:rsid w:val="00F768F0"/>
    <w:rsid w:val="00F76C5B"/>
    <w:rsid w:val="00F80146"/>
    <w:rsid w:val="00F80ED7"/>
    <w:rsid w:val="00F81E21"/>
    <w:rsid w:val="00F83813"/>
    <w:rsid w:val="00F90246"/>
    <w:rsid w:val="00F92006"/>
    <w:rsid w:val="00F93170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3FDD"/>
    <w:rsid w:val="00FB6508"/>
    <w:rsid w:val="00FC0ECF"/>
    <w:rsid w:val="00FC1AAC"/>
    <w:rsid w:val="00FC5916"/>
    <w:rsid w:val="00FD2269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6F5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2C277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43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B43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B43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3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3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6F5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2C277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43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B43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B43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3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3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9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03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3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175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286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9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14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6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49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24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23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0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681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15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88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33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127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108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648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45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415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4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40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St-231/2018</izvorni_sadrzaj>
    <derivirana_varijabla naziv="DomainObject.Predmet.OznakaBroj_1">St-231/2018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REGISTRATOR (1) 
AGRO KULTURA d.o.o. u stečaju
St-231/18 - PRIJAVLJENE TRAŽBINE
VTS</izvorni_sadrzaj>
    <derivirana_varijabla naziv="DomainObject.Predmet.PrimjedbaSuca_1">REGISTRATOR (1) 
AGRO KULTURA d.o.o. u stečaju
St-231/18 - PRIJAVLJENE TRAŽBINE
VTS</derivirana_varijabla>
  </DomainObject.Predmet.PrimjedbaSuca>
  <DomainObject.Predmet.ProtustrankaFormated>
    <izvorni_sadrzaj>  AGRO KULTURA d.o.o. za poljoprivredu, trgovinu i usluge zastupanog po punomoćniku Nives Orešković</izvorni_sadrzaj>
    <derivirana_varijabla naziv="DomainObject.Predmet.ProtustrankaFormated_1">  AGRO KULTURA d.o.o. za poljoprivredu, trgovinu i usluge zastupanog po punomoćniku Nives Orešković</derivirana_varijabla>
  </DomainObject.Predmet.ProtustrankaFormated>
  <DomainObject.Predmet.ProtustrankaFormatedOIB>
    <izvorni_sadrzaj>  AGRO KULTURA d.o.o. za poljoprivredu, trgovinu i usluge, OIB 92691049760 zastupanog po punomoćniku Nives Orešković</izvorni_sadrzaj>
    <derivirana_varijabla naziv="DomainObject.Predmet.ProtustrankaFormatedOIB_1">  AGRO KULTURA d.o.o. za poljoprivredu, trgovinu i usluge, OIB 92691049760 zastupanog po punomoćniku Nives Orešković</derivirana_varijabla>
  </DomainObject.Predmet.ProtustrankaFormatedOIB>
  <DomainObject.Predmet.ProtustrankaFormatedWithAdress>
    <izvorni_sadrzaj> AGRO KULTURA d.o.o. za poljoprivredu, trgovinu i usluge, Osječka 2 , 31300 Beli Manastir zastupanog po punomoćniku Nives Orešković</izvorni_sadrzaj>
    <derivirana_varijabla naziv="DomainObject.Predmet.ProtustrankaFormatedWithAdress_1"> AGRO KULTURA d.o.o. za poljoprivredu, trgovinu i usluge, Osječka 2 , 31300 Beli Manastir zastupanog po punomoćniku Nives Orešković</derivirana_varijabla>
  </DomainObject.Predmet.ProtustrankaFormatedWithAdress>
  <DomainObject.Predmet.ProtustrankaFormatedWithAdressOIB>
    <izvorni_sadrzaj> AGRO KULTURA d.o.o. za poljoprivredu, trgovinu i usluge, OIB 92691049760, Osječka 2 , 31300 Beli Manastir zastupanog po punomoćniku Nives Orešković</izvorni_sadrzaj>
    <derivirana_varijabla naziv="DomainObject.Predmet.ProtustrankaFormatedWithAdressOIB_1"> AGRO KULTURA d.o.o. za poljoprivredu, trgovinu i usluge, OIB 92691049760, Osječka 2 , 31300 Beli Manastir zastupanog po punomoćniku Nives Orešković</derivirana_varijabla>
  </DomainObject.Predmet.ProtustrankaFormatedWithAdressOIB>
  <DomainObject.Predmet.ProtustrankaWithAdress>
    <izvorni_sadrzaj>AGRO KULTURA d.o.o. za poljoprivredu, trgovinu i usluge Osječka 2 , 31300 Beli Manastir</izvorni_sadrzaj>
    <derivirana_varijabla naziv="DomainObject.Predmet.ProtustrankaWithAdress_1">AGRO KULTURA d.o.o. za poljoprivredu, trgovinu i usluge Osječka 2 , 31300 Beli Manastir</derivirana_varijabla>
  </DomainObject.Predmet.ProtustrankaWithAdress>
  <DomainObject.Predmet.ProtustrankaWithAdressOIB>
    <izvorni_sadrzaj>AGRO KULTURA d.o.o. za poljoprivredu, trgovinu i usluge, OIB 92691049760, Osječka 2 , 31300 Beli Manastir</izvorni_sadrzaj>
    <derivirana_varijabla naziv="DomainObject.Predmet.ProtustrankaWithAdressOIB_1">AGRO KULTURA d.o.o. za poljoprivredu, trgovinu i usluge, OIB 92691049760, Osječka 2 , 31300 Beli Manastir</derivirana_varijabla>
  </DomainObject.Predmet.ProtustrankaWithAdressOIB>
  <DomainObject.Predmet.ProtustrankaNazivFormated>
    <izvorni_sadrzaj>AGRO KULTURA d.o.o. za poljoprivredu, trgovinu i usluge</izvorni_sadrzaj>
    <derivirana_varijabla naziv="DomainObject.Predmet.ProtustrankaNazivFormated_1">AGRO KULTURA d.o.o. za poljoprivredu, trgovinu i usluge</derivirana_varijabla>
  </DomainObject.Predmet.ProtustrankaNazivFormated>
  <DomainObject.Predmet.ProtustrankaNazivFormatedOIB>
    <izvorni_sadrzaj>AGRO KULTURA d.o.o. za poljoprivredu, trgovinu i usluge, OIB 92691049760</izvorni_sadrzaj>
    <derivirana_varijabla naziv="DomainObject.Predmet.ProtustrankaNazivFormatedOIB_1">AGRO KULTURA d.o.o. za poljoprivredu, trgovinu i usluge, OIB 92691049760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OSIJEK</izvorni_sadrzaj>
    <derivirana_varijabla naziv="DomainObject.Predmet.StrankaFormated_1">  RH MF PU PODRUČNI URED  OSIJEK</derivirana_varijabla>
  </DomainObject.Predmet.StrankaFormated>
  <DomainObject.Predmet.StrankaFormatedOIB>
    <izvorni_sadrzaj>  RH MF PU PODRUČNI URED  OSIJEK, OIB 18683136487</izvorni_sadrzaj>
    <derivirana_varijabla naziv="DomainObject.Predmet.StrankaFormatedOIB_1">  RH MF PU PODRUČNI URED  OSIJEK, OIB 18683136487</derivirana_varijabla>
  </DomainObject.Predmet.StrankaFormatedOIB>
  <DomainObject.Predmet.StrankaFormatedWithAdress>
    <izvorni_sadrzaj> RH MF PU PODRUČNI URED  OSIJEK</izvorni_sadrzaj>
    <derivirana_varijabla naziv="DomainObject.Predmet.StrankaFormatedWithAdress_1"> RH MF PU PODRUČNI URED  OSIJEK</derivirana_varijabla>
  </DomainObject.Predmet.StrankaFormatedWithAdress>
  <DomainObject.Predmet.StrankaFormatedWithAdressOIB>
    <izvorni_sadrzaj> RH MF PU PODRUČNI URED  OSIJEK, OIB 18683136487</izvorni_sadrzaj>
    <derivirana_varijabla naziv="DomainObject.Predmet.StrankaFormatedWithAdressOIB_1"> RH MF PU PODRUČNI URED  OSIJEK, OIB 18683136487</derivirana_varijabla>
  </DomainObject.Predmet.StrankaFormatedWithAdressOIB>
  <DomainObject.Predmet.StrankaWithAdress>
    <izvorni_sadrzaj>RH MF PU PODRUČNI URED  OSIJEK </izvorni_sadrzaj>
    <derivirana_varijabla naziv="DomainObject.Predmet.StrankaWithAdress_1">RH MF PU PODRUČNI URED  OSIJEK </derivirana_varijabla>
  </DomainObject.Predmet.StrankaWithAdress>
  <DomainObject.Predmet.StrankaWithAdressOIB>
    <izvorni_sadrzaj>RH MF PU PODRUČNI URED  OSIJEK, OIB 18683136487</izvorni_sadrzaj>
    <derivirana_varijabla naziv="DomainObject.Predmet.StrankaWithAdressOIB_1">RH MF PU PODRUČNI URED  OSIJEK, OIB 18683136487</derivirana_varijabla>
  </DomainObject.Predmet.StrankaWithAdressOIB>
  <DomainObject.Predmet.StrankaNazivFormated>
    <izvorni_sadrzaj>RH MF PU PODRUČNI URED  OSIJEK</izvorni_sadrzaj>
    <derivirana_varijabla naziv="DomainObject.Predmet.StrankaNazivFormated_1">RH MF PU PODRUČNI URED  OSIJEK</derivirana_varijabla>
  </DomainObject.Predmet.StrankaNazivFormated>
  <DomainObject.Predmet.StrankaNazivFormatedOIB>
    <izvorni_sadrzaj>RH MF PU PODRUČNI URED  OSIJEK, OIB 18683136487</izvorni_sadrzaj>
    <derivirana_varijabla naziv="DomainObject.Predmet.StrankaNazivFormatedOIB_1">RH MF PU PODRUČNI URED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OSIJEK</item>
    </izvorni_sadrzaj>
    <derivirana_varijabla naziv="DomainObject.Predmet.StrankaListFormated_1">
      <item>RH MF PU PODRUČNI URED  OSIJEK</item>
    </derivirana_varijabla>
  </DomainObject.Predmet.StrankaListFormated>
  <DomainObject.Predmet.StrankaListFormatedOIB>
    <izvorni_sadrzaj>
      <item>RH MF PU PODRUČNI URED  OSIJEK, OIB 18683136487</item>
    </izvorni_sadrzaj>
    <derivirana_varijabla naziv="DomainObject.Predmet.StrankaListFormatedOIB_1">
      <item>RH MF PU PODRUČNI URED  OSIJEK, OIB 18683136487</item>
    </derivirana_varijabla>
  </DomainObject.Predmet.StrankaListFormatedOIB>
  <DomainObject.Predmet.StrankaListFormatedWithAdress>
    <izvorni_sadrzaj>
      <item>RH MF PU PODRUČNI URED  OSIJEK</item>
    </izvorni_sadrzaj>
    <derivirana_varijabla naziv="DomainObject.Predmet.StrankaListFormatedWithAdress_1">
      <item>RH MF PU PODRUČNI URED  OSIJEK</item>
    </derivirana_varijabla>
  </DomainObject.Predmet.StrankaListFormatedWithAdress>
  <DomainObject.Predmet.StrankaListFormatedWithAdressOIB>
    <izvorni_sadrzaj>
      <item>RH MF PU PODRUČNI URED  OSIJEK, OIB 18683136487</item>
    </izvorni_sadrzaj>
    <derivirana_varijabla naziv="DomainObject.Predmet.StrankaListFormatedWithAdressOIB_1">
      <item>RH MF PU PODRUČNI URED  OSIJEK, OIB 18683136487</item>
    </derivirana_varijabla>
  </DomainObject.Predmet.StrankaListFormatedWithAdressOIB>
  <DomainObject.Predmet.StrankaListNazivFormated>
    <izvorni_sadrzaj>
      <item>RH MF PU PODRUČNI URED  OSIJEK</item>
    </izvorni_sadrzaj>
    <derivirana_varijabla naziv="DomainObject.Predmet.StrankaListNazivFormated_1">
      <item>RH MF PU PODRUČNI URED  OSIJEK</item>
    </derivirana_varijabla>
  </DomainObject.Predmet.StrankaListNazivFormated>
  <DomainObject.Predmet.StrankaListNazivFormatedOIB>
    <izvorni_sadrzaj>
      <item>RH MF PU PODRUČNI URED  OSIJEK, OIB 18683136487</item>
    </izvorni_sadrzaj>
    <derivirana_varijabla naziv="DomainObject.Predmet.StrankaListNazivFormatedOIB_1">
      <item>RH MF PU PODRUČNI URED  OSIJEK, OIB 18683136487</item>
    </derivirana_varijabla>
  </DomainObject.Predmet.StrankaListNazivFormatedOIB>
  <DomainObject.Predmet.ProtuStrankaListFormated>
    <izvorni_sadrzaj>
      <item>AGRO KULTURA d.o.o. za poljoprivredu, trgovinu i usluge zastupanog po punomoćniku Nives Orešković</item>
    </izvorni_sadrzaj>
    <derivirana_varijabla naziv="DomainObject.Predmet.ProtuStrankaListFormated_1">
      <item>AGRO KULTURA d.o.o. za poljoprivredu, trgovinu i usluge zastupanog po punomoćniku Nives Orešković</item>
    </derivirana_varijabla>
  </DomainObject.Predmet.ProtuStrankaListFormated>
  <DomainObject.Predmet.ProtuStrankaListFormatedOIB>
    <izvorni_sadrzaj>
      <item>AGRO KULTURA d.o.o. za poljoprivredu, trgovinu i usluge, OIB 92691049760 zastupanog po punomoćniku Nives Orešković</item>
    </izvorni_sadrzaj>
    <derivirana_varijabla naziv="DomainObject.Predmet.ProtuStrankaListFormatedOIB_1">
      <item>AGRO KULTURA d.o.o. za poljoprivredu, trgovinu i usluge, OIB 92691049760 zastupanog po punomoćniku Nives Orešković</item>
    </derivirana_varijabla>
  </DomainObject.Predmet.ProtuStrankaListFormatedOIB>
  <DomainObject.Predmet.ProtuStrankaListFormatedWithAdress>
    <izvorni_sadrzaj>
      <item>AGRO KULTURA d.o.o. za poljoprivredu, trgovinu i usluge, Osječka 2 , 31300 Beli Manastir zastupanog po punomoćniku Nives Orešković</item>
    </izvorni_sadrzaj>
    <derivirana_varijabla naziv="DomainObject.Predmet.ProtuStrankaListFormatedWithAdress_1">
      <item>AGRO KULTURA d.o.o. za poljoprivredu, trgovinu i usluge, Osječka 2 , 31300 Beli Manastir zastupanog po punomoćniku Nives Orešković</item>
    </derivirana_varijabla>
  </DomainObject.Predmet.ProtuStrankaListFormatedWithAdress>
  <DomainObject.Predmet.ProtuStrankaListFormatedWithAdressOIB>
    <izvorni_sadrzaj>
      <item>AGRO KULTURA d.o.o. za poljoprivredu, trgovinu i usluge, OIB 92691049760, Osječka 2 , 31300 Beli Manastir zastupanog po punomoćniku Nives Orešković</item>
    </izvorni_sadrzaj>
    <derivirana_varijabla naziv="DomainObject.Predmet.ProtuStrankaListFormatedWithAdressOIB_1">
      <item>AGRO KULTURA d.o.o. za poljoprivredu, trgovinu i usluge, OIB 92691049760, Osječka 2 , 31300 Beli Manastir zastupanog po punomoćniku Nives Orešković</item>
    </derivirana_varijabla>
  </DomainObject.Predmet.ProtuStrankaListFormatedWithAdressOIB>
  <DomainObject.Predmet.ProtuStrankaListNazivFormated>
    <izvorni_sadrzaj>
      <item>AGRO KULTURA d.o.o. za poljoprivredu, trgovinu i usluge</item>
    </izvorni_sadrzaj>
    <derivirana_varijabla naziv="DomainObject.Predmet.ProtuStrankaListNazivFormated_1">
      <item>AGRO KULTURA d.o.o. za poljoprivredu, trgovinu i usluge</item>
    </derivirana_varijabla>
  </DomainObject.Predmet.ProtuStrankaListNazivFormated>
  <DomainObject.Predmet.ProtuStrankaListNazivFormatedOIB>
    <izvorni_sadrzaj>
      <item>AGRO KULTURA d.o.o. za poljoprivredu, trgovinu i usluge, OIB 92691049760</item>
    </izvorni_sadrzaj>
    <derivirana_varijabla naziv="DomainObject.Predmet.ProtuStrankaListNazivFormatedOIB_1">
      <item>AGRO KULTURA d.o.o. za poljoprivredu, trgovinu i usluge, OIB 92691049760</item>
    </derivirana_varijabla>
  </DomainObject.Predmet.ProtuStrankaListNazivFormatedOIB>
  <DomainObject.Predmet.OstaliListFormated>
    <izvorni_sadrzaj>
      <item>Nives Orešković punomoćnica sudionika u postupku AGRO KULTURA d.o.o. za poljoprivredu, trgovinu i usluge</item>
      <item>Županijsko državno odvjetništvo u Osijeku</item>
      <item>Krešimir Rastija</item>
      <item>Dražen Pandurević</item>
    </izvorni_sadrzaj>
    <derivirana_varijabla naziv="DomainObject.Predmet.OstaliListFormated_1">
      <item>Nives Orešković punomoćnica sudionika u postupku AGRO KULTURA d.o.o. za poljoprivredu, trgovinu i usluge</item>
      <item>Županijsko državno odvjetništvo u Osijeku</item>
      <item>Krešimir Rastija</item>
      <item>Dražen Pandurević</item>
    </derivirana_varijabla>
  </DomainObject.Predmet.OstaliListFormated>
  <DomainObject.Predmet.OstaliListFormatedOIB>
    <izvorni_sadrzaj>
      <item>Nives Orešković, OIB 90123231780 punomoćnica sudionika u postupku AGRO KULTURA d.o.o. za poljoprivredu, trgovinu i usluge</item>
      <item>Županijsko državno odvjetništvo u Osijeku, OIB 61379160880</item>
      <item>Krešimir Rastija, OIB 85559424025</item>
      <item>Dražen Pandurević, OIB 24756826287</item>
    </izvorni_sadrzaj>
    <derivirana_varijabla naziv="DomainObject.Predmet.OstaliListFormatedOIB_1">
      <item>Nives Orešković, OIB 90123231780 punomoćnica sudionika u postupku AGRO KULTURA d.o.o. za poljoprivredu, trgovinu i usluge</item>
      <item>Županijsko državno odvjetništvo u Osijeku, OIB 61379160880</item>
      <item>Krešimir Rastija, OIB 85559424025</item>
      <item>Dražen Pandurević, OIB 24756826287</item>
    </derivirana_varijabla>
  </DomainObject.Predmet.OstaliListFormatedOIB>
  <DomainObject.Predmet.OstaliListFormatedWithAdress>
    <izvorni_sadrzaj>
      <item>Nives Orešković, Toplička 118, 42204 Gornji Kneginec punomoćnica sudionika u postupku AGRO KULTURA d.o.o. za poljoprivredu, trgovinu i usluge</item>
      <item>Županijsko državno odvjetništvo u Osijeku, Kapucinska 21, 31000 Osijek</item>
      <item>Krešimir Rastija, Kapucinska 23/I, 31000 Osijek</item>
      <item>Dražen Pandurević, Kapucinska 23/I, 31000 Osijek</item>
    </izvorni_sadrzaj>
    <derivirana_varijabla naziv="DomainObject.Predmet.OstaliListFormatedWithAdress_1">
      <item>Nives Orešković, Toplička 118, 42204 Gornji Kneginec punomoćnica sudionika u postupku AGRO KULTURA d.o.o. za poljoprivredu, trgovinu i usluge</item>
      <item>Županijsko državno odvjetništvo u Osijeku, Kapucinska 21, 31000 Osijek</item>
      <item>Krešimir Rastija, Kapucinska 23/I, 31000 Osijek</item>
      <item>Dražen Pandurević, Kapucinska 23/I, 31000 Osijek</item>
    </derivirana_varijabla>
  </DomainObject.Predmet.OstaliListFormatedWithAdress>
  <DomainObject.Predmet.OstaliListFormatedWithAdressOIB>
    <izvorni_sadrzaj>
      <item>Nives Orešković, OIB 90123231780, Toplička 118, 42204 Gornji Kneginec punomoćnica sudionika u postupku AGRO KULTURA d.o.o. za poljoprivredu, trgovinu i usluge</item>
      <item>Županijsko državno odvjetništvo u Osijeku, OIB 61379160880, Kapucinska 21, 31000 Osijek</item>
      <item>Krešimir Rastija, OIB 85559424025, Kapucinska 23/I, 31000 Osijek</item>
      <item>Dražen Pandurević, OIB 24756826287, Kapucinska 23/I, 31000 Osijek</item>
    </izvorni_sadrzaj>
    <derivirana_varijabla naziv="DomainObject.Predmet.OstaliListFormatedWithAdressOIB_1">
      <item>Nives Orešković, OIB 90123231780, Toplička 118, 42204 Gornji Kneginec punomoćnica sudionika u postupku AGRO KULTURA d.o.o. za poljoprivredu, trgovinu i usluge</item>
      <item>Županijsko državno odvjetništvo u Osijeku, OIB 61379160880, Kapucinska 21, 31000 Osijek</item>
      <item>Krešimir Rastija, OIB 85559424025, Kapucinska 23/I, 31000 Osijek</item>
      <item>Dražen Pandurević, OIB 24756826287, Kapucinska 23/I, 31000 Osijek</item>
    </derivirana_varijabla>
  </DomainObject.Predmet.OstaliListFormatedWithAdressOIB>
  <DomainObject.Predmet.OstaliListNazivFormated>
    <izvorni_sadrzaj>
      <item>Nives Orešković</item>
      <item>Županijsko državno odvjetništvo u Osijeku</item>
      <item>Krešimir Rastija</item>
      <item>Dražen Pandurević</item>
    </izvorni_sadrzaj>
    <derivirana_varijabla naziv="DomainObject.Predmet.OstaliListNazivFormated_1">
      <item>Nives Orešković</item>
      <item>Županijsko državno odvjetništvo u Osijeku</item>
      <item>Krešimir Rastija</item>
      <item>Dražen Pandurević</item>
    </derivirana_varijabla>
  </DomainObject.Predmet.OstaliListNazivFormated>
  <DomainObject.Predmet.OstaliListNazivFormatedOIB>
    <izvorni_sadrzaj>
      <item>Nives Orešković, OIB 90123231780</item>
      <item>Županijsko državno odvjetništvo u Osijeku, OIB 61379160880</item>
      <item>Krešimir Rastija, OIB 85559424025</item>
      <item>Dražen Pandurević, OIB 24756826287</item>
    </izvorni_sadrzaj>
    <derivirana_varijabla naziv="DomainObject.Predmet.OstaliListNazivFormatedOIB_1">
      <item>Nives Orešković, OIB 90123231780</item>
      <item>Županijsko državno odvjetništvo u Osijeku, OIB 61379160880</item>
      <item>Krešimir Rastija, OIB 85559424025</item>
      <item>Dražen Pandurević, OIB 24756826287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OSIJEK</izvorni_sadrzaj>
    <derivirana_varijabla naziv="DomainObject.Predmet.StrankaIDrugi_1">RH MF PU PODRUČNI URED  OSIJEK</derivirana_varijabla>
  </DomainObject.Predmet.StrankaIDrugi>
  <DomainObject.Predmet.ProtustrankaIDrugi>
    <izvorni_sadrzaj>AGRO KULTURA d.o.o. za poljoprivredu, trgovinu i usluge</izvorni_sadrzaj>
    <derivirana_varijabla naziv="DomainObject.Predmet.ProtustrankaIDrugi_1">AGRO KULTURA d.o.o. za poljoprivredu, trgovinu i usluge</derivirana_varijabla>
  </DomainObject.Predmet.ProtustrankaIDrugi>
  <DomainObject.Predmet.StrankaIDrugiAdressOIB>
    <izvorni_sadrzaj>RH MF PU PODRUČNI URED  OSIJEK, OIB 18683136487</izvorni_sadrzaj>
    <derivirana_varijabla naziv="DomainObject.Predmet.StrankaIDrugiAdressOIB_1">RH MF PU PODRUČNI URED  OSIJEK, OIB 18683136487</derivirana_varijabla>
  </DomainObject.Predmet.StrankaIDrugiAdressOIB>
  <DomainObject.Predmet.ProtustrankaIDrugiAdressOIB>
    <izvorni_sadrzaj>AGRO KULTURA d.o.o. za poljoprivredu, trgovinu i usluge, OIB 92691049760, Osječka 2 , 31300 Beli Manastir</izvorni_sadrzaj>
    <derivirana_varijabla naziv="DomainObject.Predmet.ProtustrankaIDrugiAdressOIB_1">AGRO KULTURA d.o.o. za poljoprivredu, trgovinu i usluge, OIB 92691049760, Osječka 2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KULTURA d.o.o. za poljoprivredu, trgovinu i usluge</item>
      <item>RH MF PU PODRUČNI URED  OSIJEK</item>
      <item>Nives Orešković</item>
      <item>Županijsko državno odvjetništvo u Osijeku</item>
      <item>Krešimir Rastija</item>
      <item>Dražen Pandurević</item>
    </izvorni_sadrzaj>
    <derivirana_varijabla naziv="DomainObject.Predmet.SudioniciListNaziv_1">
      <item>AGRO KULTURA d.o.o. za poljoprivredu, trgovinu i usluge</item>
      <item>RH MF PU PODRUČNI URED  OSIJEK</item>
      <item>Nives Orešković</item>
      <item>Županijsko državno odvjetništvo u Osijeku</item>
      <item>Krešimir Rastija</item>
      <item>Dražen Pandurević</item>
    </derivirana_varijabla>
  </DomainObject.Predmet.SudioniciListNaziv>
  <DomainObject.Predmet.SudioniciListAdressOIB>
    <izvorni_sadrzaj>
      <item>AGRO KULTURA d.o.o. za poljoprivredu, trgovinu i usluge, OIB 92691049760, Osječka 2 ,31300 Beli Manastir</item>
      <item>RH MF PU PODRUČNI URED  OSIJEK, OIB 18683136487</item>
      <item>Nives Orešković, OIB 90123231780, Toplička 118,42204 Gornji Kneginec</item>
      <item>Županijsko državno odvjetništvo u Osijeku, OIB 61379160880, Kapucinska 21,31000 Osijek</item>
      <item>Krešimir Rastija, OIB 85559424025, Kapucinska 23/I,31000 Osijek</item>
      <item>Dražen Pandurević, OIB 24756826287, Kapucinska 23/I,31000 Osijek</item>
    </izvorni_sadrzaj>
    <derivirana_varijabla naziv="DomainObject.Predmet.SudioniciListAdressOIB_1">
      <item>AGRO KULTURA d.o.o. za poljoprivredu, trgovinu i usluge, OIB 92691049760, Osječka 2 ,31300 Beli Manastir</item>
      <item>RH MF PU PODRUČNI URED  OSIJEK, OIB 18683136487</item>
      <item>Nives Orešković, OIB 90123231780, Toplička 118,42204 Gornji Kneginec</item>
      <item>Županijsko državno odvjetništvo u Osijeku, OIB 61379160880, Kapucinska 21,31000 Osijek</item>
      <item>Krešimir Rastija, OIB 85559424025, Kapucinska 23/I,31000 Osijek</item>
      <item>Dražen Pandurević, OIB 24756826287, Kapucinska 23/I,31000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92691049760</item>
      <item>, OIB 18683136487</item>
      <item>, OIB 90123231780</item>
      <item>, OIB 61379160880</item>
      <item>, OIB 85559424025</item>
      <item>, OIB 24756826287</item>
    </izvorni_sadrzaj>
    <derivirana_varijabla naziv="DomainObject.Predmet.SudioniciListNazivOIB_1">
      <item>, OIB 92691049760</item>
      <item>, OIB 18683136487</item>
      <item>, OIB 90123231780</item>
      <item>, OIB 61379160880</item>
      <item>, OIB 85559424025</item>
      <item>, OIB 24756826287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St-231/2018-43</izvorni_sadrzaj>
    <derivirana_varijabla naziv="DomainObject.PredzadnjaOdlukaIzPredmeta.Oznaka_1">St-231/2018-43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C416CB-A173-4775-A310-13D59A329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711</properties:Words>
  <properties:Characters>3824</properties:Characters>
  <properties:Lines>196</properties:Lines>
  <properties:Paragraphs>59</properties:Paragraphs>
  <properties:TotalTime>600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2018-12-24T10:17:00Z</cp:lastPrinted>
  <dcterms:modified xmlns:xsi="http://www.w3.org/2001/XMLSchema-instance" xsi:type="dcterms:W3CDTF">2018-12-24T10:17:00Z</dcterms:modified>
  <cp:revision>494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Odluka - Rješenje - prodaja (231-18 (-49) AGRO KULTURA.docx)</vt:lpwstr>
  </prop:property>
  <prop:property name="CC_coloring" pid="5" fmtid="{D5CDD505-2E9C-101B-9397-08002B2CF9AE}">
    <vt:bool>true</vt:bool>
  </prop:property>
</prop:Properties>
</file>