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e59e" w14:paraId="e91e59e" w:rsidRDefault="00B142BE" w:rsidP="00B142B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142BE" w:rsidR="00AE649C" w:rsidRPr="00B76F3C">
      <w:pPr>
        <w:pStyle w:val="NormaleSPIS"/>
        <w:spacing w:after="0"/>
      </w:pPr>
    </w:p>
    <w:p w:rsidRDefault="00B142BE" w:rsidP="00B142BE" w:rsidR="00B142BE">
      <w:pPr>
        <w:spacing w:after="0"/>
      </w:pPr>
      <w:r>
        <w:tab/>
        <w:t>Republika Hrvatska</w:t>
      </w:r>
    </w:p>
    <w:p w:rsidRDefault="00B142BE" w:rsidP="00B142BE" w:rsidR="00B142BE">
      <w:pPr>
        <w:spacing w:after="0"/>
      </w:pPr>
      <w:r>
        <w:t xml:space="preserve">      Trgovački sud u Bjelovaru</w:t>
      </w:r>
    </w:p>
    <w:p w:rsidRDefault="00B142BE" w:rsidP="00B142BE" w:rsidR="00B142BE">
      <w:pPr>
        <w:spacing w:after="0"/>
      </w:pPr>
      <w:r>
        <w:t>Bjelovar, Šet. dr. Ivše Lebovića 42</w:t>
      </w:r>
    </w:p>
    <w:p w:rsidRDefault="00B142BE" w:rsidP="00B142BE" w:rsidR="00B142BE">
      <w:pPr>
        <w:spacing w:after="0"/>
        <w:jc w:val="right"/>
      </w:pPr>
      <w:r>
        <w:t>Poslovni broj: 2 St-109/2018-3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center"/>
      </w:pPr>
      <w:r>
        <w:t>U  I M E   R E P U B L I K E   H R V A T S K E</w:t>
      </w:r>
    </w:p>
    <w:p w:rsidRDefault="00B142BE" w:rsidP="00B142BE" w:rsidR="00B142BE">
      <w:pPr>
        <w:spacing w:after="0"/>
        <w:jc w:val="center"/>
      </w:pPr>
    </w:p>
    <w:p w:rsidRDefault="00B142BE" w:rsidP="00B142BE" w:rsidR="00B142BE">
      <w:pPr>
        <w:spacing w:after="0"/>
        <w:jc w:val="center"/>
      </w:pPr>
      <w:r>
        <w:t xml:space="preserve"> R J E Š E N J E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GREEN HOUSES ADRIA društvo s ograničenom odgovornošću za proizvodnju povrća, voća i cvijeća, Virovitica, Trg bana Josipa Jelačića 21, MBS: 010094971, OIB: 24830825540, 2. svibnja 2018.  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center"/>
      </w:pPr>
      <w:r>
        <w:t>r i j e š i o   j e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  <w:rPr>
          <w:szCs w:val="20"/>
        </w:rPr>
      </w:pPr>
      <w:r>
        <w:tab/>
        <w:t>1. Otvara se stečajni postupak nad dužnikom GREEN HOUSES ADRIA društvo s ograničenom odgovornošću za proizvodnju povrća, voća i cvijeća, Virovitica, Trg bana Josipa Jelačića 21, MBS: 010094971, OIB: 24830825540.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  <w:rPr>
          <w:szCs w:val="20"/>
        </w:rPr>
      </w:pPr>
      <w:r>
        <w:tab/>
        <w:t>3. Zaključuje se stečajni postupak nad dužnikom GREEN HOUSES ADRIA društvo s ograničenom odgovornošću za proizvodnju povrća, voća i cvijeća, Virovitica, Trg bana Josipa Jelačića 21, MBS: 010094971, OIB: 24830825540.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  <w:r>
        <w:tab/>
        <w:t>4. Stečajni postupak je otvoren i zaključen s danom 2. svibnja 2018. godine u 9,00 sati, kada je ovo rješenje objavljeno na e-oglasnoj ploči ovoga suda.</w:t>
      </w:r>
    </w:p>
    <w:p w:rsidRDefault="00B142BE" w:rsidP="00B142BE" w:rsidR="00B142BE">
      <w:pPr>
        <w:pStyle w:val="Bezproreda"/>
        <w:spacing w:after="0"/>
        <w:jc w:val="both"/>
      </w:pPr>
    </w:p>
    <w:p w:rsidRDefault="00B142BE" w:rsidP="00B142BE" w:rsidR="00B142B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142BE" w:rsidP="00B142BE" w:rsidR="00B142BE">
      <w:pPr>
        <w:spacing w:after="0"/>
        <w:jc w:val="both"/>
        <w:rPr>
          <w:rFonts w:cs="Times New Roman"/>
        </w:rPr>
      </w:pPr>
    </w:p>
    <w:p w:rsidRDefault="00B142BE" w:rsidP="00B142BE" w:rsidR="00B142B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center"/>
      </w:pPr>
      <w:r>
        <w:t>Obrazloženje</w:t>
      </w:r>
    </w:p>
    <w:p w:rsidRDefault="00B142BE" w:rsidP="00B142BE" w:rsidR="00B142BE">
      <w:pPr>
        <w:spacing w:after="0"/>
        <w:jc w:val="center"/>
      </w:pPr>
    </w:p>
    <w:p w:rsidRDefault="00B142BE" w:rsidP="00B142BE" w:rsidR="00B142B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St-109/2018-2, koji je objavljen na mrežnoj stranici e-oglasna ploča Trgovačkog suda u Bjelovaru 19. veljače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142BE" w:rsidP="00B142BE" w:rsidR="00B142BE">
      <w:pPr>
        <w:pStyle w:val="Bezproreda"/>
        <w:spacing w:after="0"/>
        <w:jc w:val="both"/>
      </w:pPr>
    </w:p>
    <w:p w:rsidRDefault="00B142BE" w:rsidP="00B142BE" w:rsidR="00B142B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142BE" w:rsidP="00B142BE" w:rsidR="00B142BE">
      <w:pPr>
        <w:spacing w:after="0"/>
        <w:ind w:firstLine="851"/>
        <w:jc w:val="both"/>
      </w:pPr>
    </w:p>
    <w:p w:rsidRDefault="00B142BE" w:rsidP="00B142BE" w:rsidR="00B142BE">
      <w:pPr>
        <w:spacing w:after="0"/>
        <w:jc w:val="center"/>
      </w:pPr>
      <w:r>
        <w:t>U Bjelovaru 2. svibnja 2018.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ind w:firstLine="720" w:left="4320"/>
      </w:pPr>
      <w:r>
        <w:t>SUDSKI SAVJETNIK</w:t>
      </w:r>
    </w:p>
    <w:p w:rsidRDefault="00B142BE" w:rsidP="00B142BE" w:rsidR="00B142BE">
      <w:pPr>
        <w:spacing w:after="0"/>
        <w:ind w:firstLine="4111"/>
      </w:pPr>
      <w:r>
        <w:tab/>
        <w:t xml:space="preserve">     MIROSLAV LOVREKOVIĆ, v.r.</w:t>
      </w:r>
    </w:p>
    <w:p w:rsidRDefault="00B142BE" w:rsidP="00B142BE" w:rsidR="00B142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142BE" w:rsidP="00B142BE" w:rsidR="00B142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142BE" w:rsidP="00B142BE" w:rsidR="00B142B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142BE" w:rsidP="00B142BE" w:rsidR="00B142BE">
      <w:pPr>
        <w:spacing w:after="0"/>
        <w:jc w:val="both"/>
      </w:pPr>
    </w:p>
    <w:p w:rsidRDefault="00B142BE" w:rsidP="00B142BE" w:rsidR="00B142BE">
      <w:pPr>
        <w:spacing w:after="0"/>
        <w:jc w:val="both"/>
      </w:pPr>
    </w:p>
    <w:p w:rsidRDefault="00B142BE" w:rsidP="00B142B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142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797569"/>
      <w:docPartObj>
        <w:docPartGallery w:val="Page Numbers (Top of Page)"/>
        <w:docPartUnique/>
      </w:docPartObj>
    </w:sdtPr>
    <w:sdtContent>
      <w:p w:rsidRDefault="00B142BE" w:rsidP="00B142BE" w:rsidR="00B142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3A5">
          <w:t>2</w:t>
        </w:r>
        <w:r>
          <w:fldChar w:fldCharType="end"/>
        </w:r>
      </w:p>
    </w:sdtContent>
  </w:sdt>
  <w:p w:rsidRDefault="00B142BE" w:rsidP="00B142BE" w:rsidR="008333A9">
    <w:pPr>
      <w:spacing w:after="0"/>
      <w:jc w:val="right"/>
    </w:pPr>
    <w:r>
      <w:t>Poslovni broj: 2 St-109/2018-3</w:t>
    </w:r>
  </w:p>
  <w:p w:rsidRDefault="00B142BE" w:rsidP="00B142BE" w:rsidR="00B142B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2BE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3A5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1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St-109/2018-3</izvorni_sadrzaj>
    <derivirana_varijabla naziv="DomainObject.Oznaka_1">St-109/2018-3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HOUSES ADRIA društvo s ograničenom odgovornošću za proizvodnju povrća, voća i cvijeća zastupanog po punomoćniku Robert Vindiš</izvorni_sadrzaj>
    <derivirana_varijabla naziv="DomainObject.Predmet.ProtustrankaFormated_1">  GREEN HOUSES ADRIA društvo s ograničenom odgovornošću za proizvodnju povrća, voća i cvijeća zastupanog po punomoćniku Robert Vindiš</derivirana_varijabla>
  </DomainObject.Predmet.ProtustrankaFormated>
  <DomainObject.Predmet.ProtustrankaFormatedOIB>
    <izvorni_sadrzaj>  GREEN HOUSES ADRIA društvo s ograničenom odgovornošću za proizvodnju povrća, voća i cvijeća, OIB 24830825540 zastupanog po punomoćniku Robert Vindiš</izvorni_sadrzaj>
    <derivirana_varijabla naziv="DomainObject.Predmet.ProtustrankaFormatedOIB_1">  GREEN HOUSES ADRIA društvo s ograničenom odgovornošću za proizvodnju povrća, voća i cvijeća, OIB 24830825540 zastupanog po punomoćniku Robert Vindiš</derivirana_varijabla>
  </DomainObject.Predmet.ProtustrankaFormatedOIB>
  <DomainObject.Predmet.ProtustrankaFormatedWithAdress>
    <izvorni_sadrzaj> GREEN HOUSES ADRIA društvo s ograničenom odgovornošću za proizvodnju povrća, voća i cvijeća, Trg bana Josipa Jelačića 21, 33000 Virovitica zastupanog po punomoćniku Robert Vindiš</izvorni_sadrzaj>
    <derivirana_varijabla naziv="DomainObject.Predmet.ProtustrankaFormatedWithAdress_1"> GREEN HOUSES ADRIA društvo s ograničenom odgovornošću za proizvodnju povrća, voća i cvijeća, Trg bana Josipa Jelačića 21, 33000 Virovitica zastupanog po punomoćniku Robert Vindiš</derivirana_varijabla>
  </DomainObject.Predmet.ProtustrankaFormatedWithAdress>
  <DomainObject.Predmet.ProtustrankaFormatedWithAdressOIB>
    <izvorni_sadrzaj> GREEN HOUSES ADRIA društvo s ograničenom odgovornošću za proizvodnju povrća, voća i cvijeća, OIB 24830825540, Trg bana Josipa Jelačića 21, 33000 Virovitica zastupanog po punomoćniku Robert Vindiš</izvorni_sadrzaj>
    <derivirana_varijabla naziv="DomainObject.Predmet.ProtustrankaFormatedWithAdressOIB_1"> GREEN HOUSES ADRIA društvo s ograničenom odgovornošću za proizvodnju povrća, voća i cvijeća, OIB 24830825540, Trg bana Josipa Jelačića 21, 33000 Virovitica zastupanog po punomoćniku Robert Vindiš</derivirana_varijabla>
  </DomainObject.Predmet.ProtustrankaFormatedWithAdressOIB>
  <DomainObject.Predmet.ProtustrankaWithAdress>
    <izvorni_sadrzaj>GREEN HOUSES ADRIA društvo s ograničenom odgovornošću za proizvodnju povrća, voća i cvijeća Trg bana Josipa Jelačića 21, 33000 Virovitica</izvorni_sadrzaj>
    <derivirana_varijabla naziv="DomainObject.Predmet.ProtustrankaWithAdress_1">GREEN HOUSES ADRIA društvo s ograničenom odgovornošću za proizvodnju povrća, voća i cvijeća Trg bana Josipa Jelačića 21, 33000 Virovitica</derivirana_varijabla>
  </DomainObject.Predmet.ProtustrankaWithAdress>
  <DomainObject.Predmet.ProtustrankaWithAdressOIB>
    <izvorni_sadrzaj>GREEN HOUSES ADRIA društvo s ograničenom odgovornošću za proizvodnju povrća, voća i cvijeća, OIB 24830825540, Trg bana Josipa Jelačića 21, 33000 Virovitica</izvorni_sadrzaj>
    <derivirana_varijabla naziv="DomainObject.Predmet.ProtustrankaWithAdressOIB_1">GREEN HOUSES ADRIA društvo s ograničenom odgovornošću za proizvodnju povrća, voća i cvijeća, OIB 24830825540, Trg bana Josipa Jelačića 21, 33000 Virovitica</derivirana_varijabla>
  </DomainObject.Predmet.ProtustrankaWithAdressOIB>
  <DomainObject.Predmet.ProtustrankaNazivFormated>
    <izvorni_sadrzaj>GREEN HOUSES ADRIA društvo s ograničenom odgovornošću za proizvodnju povrća, voća i cvijeća</izvorni_sadrzaj>
    <derivirana_varijabla naziv="DomainObject.Predmet.ProtustrankaNazivFormated_1">GREEN HOUSES ADRIA društvo s ograničenom odgovornošću za proizvodnju povrća, voća i cvijeća</derivirana_varijabla>
  </DomainObject.Predmet.ProtustrankaNazivFormated>
  <DomainObject.Predmet.ProtustrankaNazivFormatedOIB>
    <izvorni_sadrzaj>GREEN HOUSES ADRIA društvo s ograničenom odgovornošću za proizvodnju povrća, voća i cvijeća, OIB 24830825540</izvorni_sadrzaj>
    <derivirana_varijabla naziv="DomainObject.Predmet.ProtustrankaNazivFormatedOIB_1">GREEN HOUSES ADRIA društvo s ograničenom odgovornošću za proizvodnju povrća, voća i cvijeća, OIB 24830825540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GREEN HOUSES ADRIA društvo s ograničenom odgovornošću za proizvodnju povrća, voća i cvijeća zastupanog po punomoćniku Robert Vindiš</item>
    </izvorni_sadrzaj>
    <derivirana_varijabla naziv="DomainObject.Predmet.ProtuStrankaListFormated_1">
      <item>GREEN HOUSES ADRIA društvo s ograničenom odgovornošću za proizvodnju povrća, voća i cvijeća zastupanog po punomoćniku Robert Vindiš</item>
    </derivirana_varijabla>
  </DomainObject.Predmet.ProtuStrankaListFormated>
  <DomainObject.Predmet.ProtuStrankaListFormatedOIB>
    <izvorni_sadrzaj>
      <item>GREEN HOUSES ADRIA društvo s ograničenom odgovornošću za proizvodnju povrća, voća i cvijeća, OIB 24830825540 zastupanog po punomoćniku Robert Vindiš</item>
    </izvorni_sadrzaj>
    <derivirana_varijabla naziv="DomainObject.Predmet.ProtuStrankaListFormatedOIB_1">
      <item>GREEN HOUSES ADRIA društvo s ograničenom odgovornošću za proizvodnju povrća, voća i cvijeća, OIB 24830825540 zastupanog po punomoćniku Robert Vindiš</item>
    </derivirana_varijabla>
  </DomainObject.Predmet.ProtuStrankaListFormatedOIB>
  <DomainObject.Predmet.ProtuStrankaListFormatedWithAdress>
    <izvorni_sadrzaj>
      <item>GREEN HOUSES ADRIA društvo s ograničenom odgovornošću za proizvodnju povrća, voća i cvijeća, Trg bana Josipa Jelačića 21, 33000 Virovitica zastupanog po punomoćniku Robert Vindiš</item>
    </izvorni_sadrzaj>
    <derivirana_varijabla naziv="DomainObject.Predmet.ProtuStrankaListFormatedWithAdress_1">
      <item>GREEN HOUSES ADRIA društvo s ograničenom odgovornošću za proizvodnju povrća, voća i cvijeća, Trg bana Josipa Jelačića 21, 33000 Virovitica zastupanog po punomoćniku Robert Vindiš</item>
    </derivirana_varijabla>
  </DomainObject.Predmet.ProtuStrankaListFormatedWithAdress>
  <DomainObject.Predmet.ProtuStrankaListFormatedWithAdressOIB>
    <izvorni_sadrzaj>
      <item>GREEN HOUSES ADRIA društvo s ograničenom odgovornošću za proizvodnju povrća, voća i cvijeća, OIB 24830825540, Trg bana Josipa Jelačića 21, 33000 Virovitica zastupanog po punomoćniku Robert Vindiš</item>
    </izvorni_sadrzaj>
    <derivirana_varijabla naziv="DomainObject.Predmet.ProtuStrankaListFormatedWithAdressOIB_1">
      <item>GREEN HOUSES ADRIA društvo s ograničenom odgovornošću za proizvodnju povrća, voća i cvijeća, OIB 24830825540, Trg bana Josipa Jelačića 21, 33000 Virovitica zastupanog po punomoćniku Robert Vindiš</item>
    </derivirana_varijabla>
  </DomainObject.Predmet.ProtuStrankaListFormatedWithAdressOIB>
  <DomainObject.Predmet.ProtuStrankaListNazivFormated>
    <izvorni_sadrzaj>
      <item>GREEN HOUSES ADRIA društvo s ograničenom odgovornošću za proizvodnju povrća, voća i cvijeća</item>
    </izvorni_sadrzaj>
    <derivirana_varijabla naziv="DomainObject.Predmet.ProtuStrankaListNazivFormated_1">
      <item>GREEN HOUSES ADRIA društvo s ograničenom odgovornošću za proizvodnju povrća, voća i cvijeća</item>
    </derivirana_varijabla>
  </DomainObject.Predmet.ProtuStrankaListNazivFormated>
  <DomainObject.Predmet.ProtuStrankaListNazivFormatedOIB>
    <izvorni_sadrzaj>
      <item>GREEN HOUSES ADRIA društvo s ograničenom odgovornošću za proizvodnju povrća, voća i cvijeća, OIB 24830825540</item>
    </izvorni_sadrzaj>
    <derivirana_varijabla naziv="DomainObject.Predmet.ProtuStrankaListNazivFormatedOIB_1">
      <item>GREEN HOUSES ADRIA društvo s ograničenom odgovornošću za proizvodnju povrća, voća i cvijeća, OIB 24830825540</item>
    </derivirana_varijabla>
  </DomainObject.Predmet.ProtuStrankaListNazivFormatedOIB>
  <DomainObject.Predmet.OstaliListFormated>
    <izvorni_sadrzaj>
      <item>Robert Vindiš punomoćnik sudionika u postupku GREEN HOUSES ADRIA društvo s ograničenom odgovornošću za proizvodnju povrća, voća i cvijeća</item>
    </izvorni_sadrzaj>
    <derivirana_varijabla naziv="DomainObject.Predmet.OstaliListFormated_1">
      <item>Robert Vindiš punomoćnik sudionika u postupku GREEN HOUSES ADRIA društvo s ograničenom odgovornošću za proizvodnju povrća, voća i cvijeća</item>
    </derivirana_varijabla>
  </DomainObject.Predmet.OstaliListFormated>
  <DomainObject.Predmet.OstaliListFormatedOIB>
    <izvorni_sadrzaj>
      <item>Robert Vindiš, OIB 91023882669 punomoćnik sudionika u postupku GREEN HOUSES ADRIA društvo s ograničenom odgovornošću za proizvodnju povrća, voća i cvijeća</item>
    </izvorni_sadrzaj>
    <derivirana_varijabla naziv="DomainObject.Predmet.OstaliListFormatedOIB_1">
      <item>Robert Vindiš, OIB 91023882669 punomoćnik sudionika u postupku GREEN HOUSES ADRIA društvo s ograničenom odgovornošću za proizvodnju povrća, voća i cvijeća</item>
    </derivirana_varijabla>
  </DomainObject.Predmet.OstaliListFormatedOIB>
  <DomainObject.Predmet.OstaliListFormatedWithAdress>
    <izvorni_sadrzaj>
      <item>Robert Vindiš, Pplk. Sochora 436/3, 17000 Praha 7 punomoćnik sudionika u postupku GREEN HOUSES ADRIA društvo s ograničenom odgovornošću za proizvodnju povrća, voća i cvijeća</item>
    </izvorni_sadrzaj>
    <derivirana_varijabla naziv="DomainObject.Predmet.OstaliListFormatedWithAdress_1">
      <item>Robert Vindiš, Pplk. Sochora 436/3, 17000 Praha 7 punomoćnik sudionika u postupku GREEN HOUSES ADRIA društvo s ograničenom odgovornošću za proizvodnju povrća, voća i cvijeća</item>
    </derivirana_varijabla>
  </DomainObject.Predmet.OstaliListFormatedWithAdress>
  <DomainObject.Predmet.OstaliListFormatedWithAdressOIB>
    <izvorni_sadrzaj>
      <item>Robert Vindiš, OIB 91023882669, Pplk. Sochora 436/3, 17000 Praha 7 punomoćnik sudionika u postupku GREEN HOUSES ADRIA društvo s ograničenom odgovornošću za proizvodnju povrća, voća i cvijeća</item>
    </izvorni_sadrzaj>
    <derivirana_varijabla naziv="DomainObject.Predmet.OstaliListFormatedWithAdressOIB_1">
      <item>Robert Vindiš, OIB 91023882669, Pplk. Sochora 436/3, 17000 Praha 7 punomoćnik sudionika u postupku GREEN HOUSES ADRIA društvo s ograničenom odgovornošću za proizvodnju povrća, voća i cvijeća</item>
    </derivirana_varijabla>
  </DomainObject.Predmet.OstaliListFormatedWithAdressOIB>
  <DomainObject.Predmet.OstaliListNazivFormated>
    <izvorni_sadrzaj>
      <item>Robert Vindiš</item>
    </izvorni_sadrzaj>
    <derivirana_varijabla naziv="DomainObject.Predmet.OstaliListNazivFormated_1">
      <item>Robert Vindiš</item>
    </derivirana_varijabla>
  </DomainObject.Predmet.OstaliListNazivFormated>
  <DomainObject.Predmet.OstaliListNazivFormatedOIB>
    <izvorni_sadrzaj>
      <item>Robert Vindiš, OIB 91023882669</item>
    </izvorni_sadrzaj>
    <derivirana_varijabla naziv="DomainObject.Predmet.OstaliListNazivFormatedOIB_1">
      <item>Robert Vindiš, OIB 91023882669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St-109/2018-3</izvorni_sadrzaj>
    <derivirana_varijabla naziv="DomainObject.PoslovniBrojDokumenta_1">St-109/2018-3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GREEN HOUSES ADRIA društvo s ograničenom odgovornošću za proizvodnju povrća, voća i cvijeća</izvorni_sadrzaj>
    <derivirana_varijabla naziv="DomainObject.Predmet.ProtustrankaIDrugi_1">GREEN HOUSES ADRIA društvo s ograničenom odgovornošću za proizvodnju povrća, voća i cvijeća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GREEN HOUSES ADRIA društvo s ograničenom odgovornošću za proizvodnju povrća, voća i cvijeća, OIB 24830825540, Trg bana Josipa Jelačića 21, 33000 Virovitica</izvorni_sadrzaj>
    <derivirana_varijabla naziv="DomainObject.Predmet.ProtustrankaIDrugiAdressOIB_1">GREEN HOUSES ADRIA društvo s ograničenom odgovornošću za proizvodnju povrća, voća i cvijeća, OIB 24830825540, Trg bana Josipa Jelačića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GREEN HOUSES ADRIA društvo s ograničenom odgovornošću za proizvodnju povrća, voća i cvijeća</item>
      <item>Robert Vindiš</item>
    </izvorni_sadrzaj>
    <derivirana_varijabla naziv="DomainObject.Predmet.SudioniciListNaziv_1">
      <item>FINA, RC ZAGREB, Podružnica BJELOVAR</item>
      <item>GREEN HOUSES ADRIA društvo s ograničenom odgovornošću za proizvodnju povrća, voća i cvijeća</item>
      <item>Robert Vindiš</item>
    </derivirana_varijabla>
  </DomainObject.Predmet.SudioniciListNaziv>
  <DomainObject.Predmet.SudioniciListAdressOIB>
    <izvorni_sadrzaj>
      <item>FINA, RC ZAGREB, Podružnica BJELOVAR, OIB 85821130368, F. Supila 4,43000 Bjelovar</item>
      <item>GREEN HOUSES ADRIA društvo s ograničenom odgovornošću za proizvodnju povrća, voća i cvijeća, OIB 24830825540, Trg bana Josipa Jelačića 21,33000 Virovitica</item>
      <item>Robert Vindiš, OIB 91023882669, Pplk. Sochora 436/3,17000 Praha 7</item>
    </izvorni_sadrzaj>
    <derivirana_varijabla naziv="DomainObject.Predmet.SudioniciListAdressOIB_1">
      <item>FINA, RC ZAGREB, Podružnica BJELOVAR, OIB 85821130368, F. Supila 4,43000 Bjelovar</item>
      <item>GREEN HOUSES ADRIA društvo s ograničenom odgovornošću za proizvodnju povrća, voća i cvijeća, OIB 24830825540, Trg bana Josipa Jelačića 21,33000 Virovitica</item>
      <item>Robert Vindiš, OIB 91023882669, Pplk. Sochora 436/3,17000 Praha 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F329B-AA5A-4C55-AAE5-8B84D0E4C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3650</properties:Characters>
  <properties:Lines>94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2018-05-02T06:24:00Z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