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cdf5" w14:paraId="37bcdf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BF72B2">
        <w:t>105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BF72B2">
        <w:t>STAR RETAIL j</w:t>
      </w:r>
      <w:r w:rsidR="00087AD2">
        <w:t xml:space="preserve">ednostavno društvo s ograničenom odgovornošću za trgovinu i usluge </w:t>
      </w:r>
      <w:r w:rsidR="00BF72B2">
        <w:t>Osijek, Ružina ulica 41</w:t>
      </w:r>
      <w:r w:rsidR="00087AD2">
        <w:t xml:space="preserve">, OIB </w:t>
      </w:r>
      <w:r w:rsidR="00BF72B2">
        <w:t>36535964020</w:t>
      </w:r>
      <w:r w:rsidR="00087AD2">
        <w:t>, MBS 0301</w:t>
      </w:r>
      <w:r w:rsidR="00BF72B2">
        <w:t>48598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 xml:space="preserve">24. kolovoza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2B7FB0">
        <w:t>STAR RETAIL jednostavno društvo s ograničenom odgovornošću za trgovinu i usluge Osijek, Ružina ulica 41, OIB 36535964020, MBS 030148598</w:t>
      </w:r>
      <w:r w:rsidR="002B7FB0">
        <w:t xml:space="preserve"> </w:t>
      </w:r>
      <w:r w:rsidR="00F078E5">
        <w:t xml:space="preserve">iznosi </w:t>
      </w:r>
      <w:r w:rsidR="002B7FB0">
        <w:t>7.064,96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F702F6">
        <w:t xml:space="preserve"> </w:t>
      </w:r>
      <w:r w:rsidR="00087AD2">
        <w:t>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F702F6">
        <w:t>105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 xml:space="preserve">24. kolovoza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443F6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B7FB0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BF72B2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02F6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7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7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St-2105/2016</izvorni_sadrzaj>
    <derivirana_varijabla naziv="DomainObject.Predmet.OznakaBroj_1">St-2105/2016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RETAIL jednostavno društvo s ograničenom odgovornošću za trgovinu i usluge</izvorni_sadrzaj>
    <derivirana_varijabla naziv="DomainObject.Predmet.ProtustrankaFormated_1">  STAR RETAIL jednostavno društvo s ograničenom odgovornošću za trgovinu i usluge</derivirana_varijabla>
  </DomainObject.Predmet.ProtustrankaFormated>
  <DomainObject.Predmet.ProtustrankaFormatedOIB>
    <izvorni_sadrzaj>  STAR RETAIL jednostavno društvo s ograničenom odgovornošću za trgovinu i usluge, OIB 36535964020</izvorni_sadrzaj>
    <derivirana_varijabla naziv="DomainObject.Predmet.ProtustrankaFormatedOIB_1">  STAR RETAIL jednostavno društvo s ograničenom odgovornošću za trgovinu i usluge, OIB 36535964020</derivirana_varijabla>
  </DomainObject.Predmet.ProtustrankaFormatedOIB>
  <DomainObject.Predmet.ProtustrankaFormatedWithAdress>
    <izvorni_sadrzaj> STAR RETAIL jednostavno društvo s ograničenom odgovornošću za trgovinu i usluge, Ružina ulica 41, 31000 Osijek</izvorni_sadrzaj>
    <derivirana_varijabla naziv="DomainObject.Predmet.ProtustrankaFormatedWithAdress_1"> STAR RETAIL jednostavno društvo s ograničenom odgovornošću za trgovinu i usluge, Ružina ulica 41, 31000 Osijek</derivirana_varijabla>
  </DomainObject.Predmet.ProtustrankaFormatedWithAdress>
  <DomainObject.Predmet.ProtustrankaFormatedWithAdressOIB>
    <izvorni_sadrzaj> STAR RETAIL jednostavno društvo s ograničenom odgovornošću za trgovinu i usluge, OIB 36535964020, Ružina ulica 41, 31000 Osijek</izvorni_sadrzaj>
    <derivirana_varijabla naziv="DomainObject.Predmet.ProtustrankaFormatedWithAdressOIB_1"> STAR RETAIL jednostavno društvo s ograničenom odgovornošću za trgovinu i usluge, OIB 36535964020, Ružina ulica 41, 31000 Osijek</derivirana_varijabla>
  </DomainObject.Predmet.ProtustrankaFormatedWithAdressOIB>
  <DomainObject.Predmet.ProtustrankaWithAdress>
    <izvorni_sadrzaj>STAR RETAIL jednostavno društvo s ograničenom odgovornošću za trgovinu i usluge Ružina ulica 41, 31000 Osijek</izvorni_sadrzaj>
    <derivirana_varijabla naziv="DomainObject.Predmet.ProtustrankaWithAdress_1">STAR RETAIL jednostavno društvo s ograničenom odgovornošću za trgovinu i usluge Ružina ulica 41, 31000 Osijek</derivirana_varijabla>
  </DomainObject.Predmet.ProtustrankaWithAdress>
  <DomainObject.Predmet.ProtustrankaWithAdressOIB>
    <izvorni_sadrzaj>STAR RETAIL jednostavno društvo s ograničenom odgovornošću za trgovinu i usluge, OIB 36535964020, Ružina ulica 41, 31000 Osijek</izvorni_sadrzaj>
    <derivirana_varijabla naziv="DomainObject.Predmet.ProtustrankaWithAdressOIB_1">STAR RETAIL jednostavno društvo s ograničenom odgovornošću za trgovinu i usluge, OIB 36535964020, Ružina ulica 41, 31000 Osijek</derivirana_varijabla>
  </DomainObject.Predmet.ProtustrankaWithAdressOIB>
  <DomainObject.Predmet.ProtustrankaNazivFormated>
    <izvorni_sadrzaj>STAR RETAIL jednostavno društvo s ograničenom odgovornošću za trgovinu i usluge</izvorni_sadrzaj>
    <derivirana_varijabla naziv="DomainObject.Predmet.ProtustrankaNazivFormated_1">STAR RETAIL jednostavno društvo s ograničenom odgovornošću za trgovinu i usluge</derivirana_varijabla>
  </DomainObject.Predmet.ProtustrankaNazivFormated>
  <DomainObject.Predmet.ProtustrankaNazivFormatedOIB>
    <izvorni_sadrzaj>STAR RETAIL jednostavno društvo s ograničenom odgovornošću za trgovinu i usluge, OIB 36535964020</izvorni_sadrzaj>
    <derivirana_varijabla naziv="DomainObject.Predmet.ProtustrankaNazivFormatedOIB_1">STAR RETAIL jednostavno društvo s ograničenom odgovornošću za trgovinu i usluge, OIB 36535964020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 RETAIL jednostavno društvo s ograničenom odgovornošću za trgovinu i usluge</item>
    </izvorni_sadrzaj>
    <derivirana_varijabla naziv="DomainObject.Predmet.ProtuStrankaListFormated_1">
      <item>STAR RETAIL jednostavno društvo s ograničenom odgovornošću za trgovinu i usluge</item>
    </derivirana_varijabla>
  </DomainObject.Predmet.ProtuStrankaListFormated>
  <DomainObject.Predmet.ProtuStrankaListFormatedOIB>
    <izvorni_sadrzaj>
      <item>STAR RETAIL jednostavno društvo s ograničenom odgovornošću za trgovinu i usluge, OIB 36535964020</item>
    </izvorni_sadrzaj>
    <derivirana_varijabla naziv="DomainObject.Predmet.ProtuStrankaListFormatedOIB_1">
      <item>STAR RETAIL jednostavno društvo s ograničenom odgovornošću za trgovinu i usluge, OIB 36535964020</item>
    </derivirana_varijabla>
  </DomainObject.Predmet.ProtuStrankaListFormatedOIB>
  <DomainObject.Predmet.ProtuStrankaListFormatedWithAdress>
    <izvorni_sadrzaj>
      <item>STAR RETAIL jednostavno društvo s ograničenom odgovornošću za trgovinu i usluge, Ružina ulica 41, 31000 Osijek</item>
    </izvorni_sadrzaj>
    <derivirana_varijabla naziv="DomainObject.Predmet.ProtuStrankaListFormatedWithAdress_1">
      <item>STAR RETAIL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STAR RETAIL jednostavno društvo s ograničenom odgovornošću za trgovinu i usluge, OIB 36535964020, Ružina ulica 41, 31000 Osijek</item>
    </izvorni_sadrzaj>
    <derivirana_varijabla naziv="DomainObject.Predmet.ProtuStrankaListFormatedWithAdressOIB_1">
      <item>STAR RETAIL jednostavno društvo s ograničenom odgovornošću za trgovinu i usluge, OIB 36535964020, Ružina ulica 41, 31000 Osijek</item>
    </derivirana_varijabla>
  </DomainObject.Predmet.ProtuStrankaListFormatedWithAdressOIB>
  <DomainObject.Predmet.ProtuStrankaListNazivFormated>
    <izvorni_sadrzaj>
      <item>STAR RETAIL jednostavno društvo s ograničenom odgovornošću za trgovinu i usluge</item>
    </izvorni_sadrzaj>
    <derivirana_varijabla naziv="DomainObject.Predmet.ProtuStrankaListNazivFormated_1">
      <item>STAR RETAIL jednostavno društvo s ograničenom odgovornošću za trgovinu i usluge</item>
    </derivirana_varijabla>
  </DomainObject.Predmet.ProtuStrankaListNazivFormated>
  <DomainObject.Predmet.ProtuStrankaListNazivFormatedOIB>
    <izvorni_sadrzaj>
      <item>STAR RETAIL jednostavno društvo s ograničenom odgovornošću za trgovinu i usluge, OIB 36535964020</item>
    </izvorni_sadrzaj>
    <derivirana_varijabla naziv="DomainObject.Predmet.ProtuStrankaListNazivFormatedOIB_1">
      <item>STAR RETAIL jednostavno društvo s ograničenom odgovornošću za trgovinu i usluge, OIB 36535964020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 RETAIL jednostavno društvo s ograničenom odgovornošću za trgovinu i usluge</izvorni_sadrzaj>
    <derivirana_varijabla naziv="DomainObject.Predmet.ProtustrankaIDrugi_1">STAR RETAIL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 RETAIL jednostavno društvo s ograničenom odgovornošću za trgovinu i usluge, OIB 36535964020, Ružina ulica 41, 31000 Osijek</izvorni_sadrzaj>
    <derivirana_varijabla naziv="DomainObject.Predmet.ProtustrankaIDrugiAdressOIB_1">STAR RETAIL jednostavno društvo s ograničenom odgovornošću za trgovinu i usluge, OIB 36535964020,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 RETAIL jednostavno društvo s ograničenom odgovornošću za trgovinu i usluge</item>
    </izvorni_sadrzaj>
    <derivirana_varijabla naziv="DomainObject.Predmet.SudioniciListNaziv_1">
      <item>FINA RC OSIJEK</item>
      <item>STAR RETAIL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STAR RETAIL jednostavno društvo s ograničenom odgovornošću za trgovinu i usluge, OIB 36535964020, Ružina ulica 41,31000 Osijek</item>
    </izvorni_sadrzaj>
    <derivirana_varijabla naziv="DomainObject.Predmet.SudioniciListAdressOIB_1">
      <item>FINA RC OSIJEK, OIB 85821130368</item>
      <item>STAR RETAIL jednostavno društvo s ograničenom odgovornošću za trgovinu i usluge, OIB 36535964020,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36535964020</item>
    </izvorni_sadrzaj>
    <derivirana_varijabla naziv="DomainObject.Predmet.SudioniciListNazivOIB_1">
      <item>, OIB 85821130368</item>
      <item>, OIB 36535964020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C89A0-6DDC-4080-8377-53990C218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1846</properties:Characters>
  <properties:Lines>45</properties:Lines>
  <properties:Paragraphs>13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2016-08-24T07:09:00Z</cp:lastPrinted>
  <dcterms:modified xmlns:xsi="http://www.w3.org/2001/XMLSchema-instance" xsi:type="dcterms:W3CDTF">2016-08-24T07:10:00Z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