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5496" w14:paraId="f905496" w:rsidRDefault="0055234E" w:rsidP="0055234E" w:rsidR="0055234E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6553200" cx="63627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53200" cx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34E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87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St-337/2016-21</izvorni_sadrzaj>
    <derivirana_varijabla naziv="DomainObject.Oznaka_1">St-337/2016-21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St-337/2016-21</izvorni_sadrzaj>
    <derivirana_varijabla naziv="DomainObject.PoslovniBrojDokumenta_1">St-337/2016-21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21464-C2EA-472E-9279-4FA299641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2017-07-07T07:46:00Z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