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deea" w14:paraId="d55deea" w:rsidRDefault="00723891" w:rsidP="00723891" w:rsidR="00AE649C">
      <w:pPr>
        <w:pStyle w:val="Bezproreda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Stpn</w:t>
      </w:r>
      <w:proofErr w:type="spellEnd"/>
      <w:r>
        <w:t>-36/2015-3</w:t>
      </w: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  <w:r>
        <w:t>TRGOVAČKI SUD U BJELOVARU</w:t>
      </w:r>
    </w:p>
    <w:p w:rsidRDefault="00723891" w:rsidP="00723891" w:rsidR="0072389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FINA ZAGREB</w:t>
      </w:r>
    </w:p>
    <w:p w:rsidRDefault="00723891" w:rsidP="00723891" w:rsidR="007238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REGIONALNI CENTAR ZAGREB</w:t>
      </w:r>
    </w:p>
    <w:p w:rsidRDefault="00723891" w:rsidP="00723891" w:rsidR="007238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Nagodbeno vijeće ZG07</w:t>
      </w:r>
    </w:p>
    <w:p w:rsidRDefault="00723891" w:rsidP="00723891" w:rsidR="007238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Zagreb, Ulica grada Vukovara 70.</w:t>
      </w: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  <w:r>
        <w:t xml:space="preserve">U privitku ovog dopisa dostavljamo Vam rješenje o  sazivanju ročišta radi sklapanja </w:t>
      </w:r>
      <w:proofErr w:type="spellStart"/>
      <w:r>
        <w:t>predsečajne</w:t>
      </w:r>
      <w:proofErr w:type="spellEnd"/>
      <w:r>
        <w:t xml:space="preserve"> nagodbe u stečajnom predmetu nad dužnikom  VRATA d.o.o. PATKOVAC 44, OIB: 72524570239, time da isti objavite na Vašoj WEB stranici.</w:t>
      </w: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  <w:r>
        <w:t>U Bjelovaru, 24. rujna 2015.</w:t>
      </w: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  <w:r>
        <w:tab/>
      </w:r>
    </w:p>
    <w:p w:rsidRDefault="00723891" w:rsidP="00723891" w:rsidR="007238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BRANKA PLESKALT</w:t>
      </w:r>
    </w:p>
    <w:p w:rsidRDefault="00723891" w:rsidP="00723891" w:rsidR="00723891">
      <w:pPr>
        <w:pStyle w:val="Bezproreda"/>
      </w:pPr>
    </w:p>
    <w:p w:rsidRDefault="00723891" w:rsidP="00723891" w:rsidR="0072389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23891" w:rsidP="00723891" w:rsidR="00723891">
      <w:pPr>
        <w:pStyle w:val="Bezproreda"/>
      </w:pPr>
      <w:r>
        <w:t>Dna: Naslovu putem e-oglasne ploče</w:t>
      </w:r>
    </w:p>
    <w:p w:rsidRDefault="00723891" w:rsidP="00723891" w:rsidR="00723891">
      <w:pPr>
        <w:pStyle w:val="Bezproreda"/>
      </w:pPr>
      <w:r>
        <w:t xml:space="preserve">         kal. ročište</w:t>
      </w:r>
    </w:p>
    <w:p w:rsidRDefault="00723891" w:rsidP="00723891" w:rsidR="00723891" w:rsidRPr="00B76F3C">
      <w:pPr>
        <w:pStyle w:val="Bezproreda"/>
      </w:pPr>
      <w:r>
        <w:t>Bjelovar, 24. 09. 2015.</w:t>
      </w:r>
    </w:p>
    <w:p w:rsidRDefault="0072389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891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Stpn-36/2015-3</izvorni_sadrzaj>
    <derivirana_varijabla naziv="DomainObject.Oznaka_1">Stpn-36/2015-3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Stpn-36/2015</izvorni_sadrzaj>
    <derivirana_varijabla naziv="DomainObject.Predmet.OznakaBroj_1">Stpn-36/2015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VRATA društvo s ograničenom odgovornošću za proizvodnju, trgovinu i usluge, Patkovac</izvorni_sadrzaj>
    <derivirana_varijabla naziv="DomainObject.Predmet.StrankaFormated_1">  VRATA društvo s ograničenom odgovornošću za proizvodnju, trgovinu i usluge, Patkovac</derivirana_varijabla>
  </DomainObject.Predmet.StrankaFormated>
  <DomainObject.Predmet.StrankaFormatedOIB>
    <izvorni_sadrzaj>  VRATA društvo s ograničenom odgovornošću za proizvodnju, trgovinu i usluge, Patkovac, OIB 72524570239</izvorni_sadrzaj>
    <derivirana_varijabla naziv="DomainObject.Predmet.StrankaFormatedOIB_1">  VRATA društvo s ograničenom odgovornošću za proizvodnju, trgovinu i usluge, Patkovac, OIB 72524570239</derivirana_varijabla>
  </DomainObject.Predmet.StrankaFormatedOIB>
  <DomainObject.Predmet.StrankaFormatedWithAdress>
    <izvorni_sadrzaj> VRATA društvo s ograničenom odgovornošću za proizvodnju, trgovinu i usluge, Patkovac, Patkovac 44, 43000 Patkovac</izvorni_sadrzaj>
    <derivirana_varijabla naziv="DomainObject.Predmet.StrankaFormatedWithAdress_1"> VRATA društvo s ograničenom odgovornošću za proizvodnju, trgovinu i usluge, Patkovac, Patkovac 44, 43000 Patkovac</derivirana_varijabla>
  </DomainObject.Predmet.StrankaFormatedWithAdress>
  <DomainObject.Predmet.StrankaFormatedWithAdressOIB>
    <izvorni_sadrzaj> VRATA društvo s ograničenom odgovornošću za proizvodnju, trgovinu i usluge, Patkovac, OIB 72524570239, Patkovac 44, 43000 Patkovac</izvorni_sadrzaj>
    <derivirana_varijabla naziv="DomainObject.Predmet.StrankaFormatedWithAdressOIB_1"> VRATA društvo s ograničenom odgovornošću za proizvodnju, trgovinu i usluge, Patkovac, OIB 72524570239, Patkovac 44, 43000 Patkovac</derivirana_varijabla>
  </DomainObject.Predmet.StrankaFormatedWithAdressOIB>
  <DomainObject.Predmet.StrankaWithAdress>
    <izvorni_sadrzaj>VRATA društvo s ograničenom odgovornošću za proizvodnju, trgovinu i usluge, Patkovac Patkovac 44,43000 Patkovac</izvorni_sadrzaj>
    <derivirana_varijabla naziv="DomainObject.Predmet.StrankaWithAdress_1">VRATA društvo s ograničenom odgovornošću za proizvodnju, trgovinu i usluge, Patkovac Patkovac 44,43000 Patkovac</derivirana_varijabla>
  </DomainObject.Predmet.StrankaWithAdress>
  <DomainObject.Predmet.StrankaWithAdressOIB>
    <izvorni_sadrzaj>VRATA društvo s ograničenom odgovornošću za proizvodnju, trgovinu i usluge, Patkovac, OIB 72524570239, Patkovac 44,43000 Patkovac</izvorni_sadrzaj>
    <derivirana_varijabla naziv="DomainObject.Predmet.StrankaWithAdressOIB_1">VRATA društvo s ograničenom odgovornošću za proizvodnju, trgovinu i usluge, Patkovac, OIB 72524570239, Patkovac 44,43000 Patkovac</derivirana_varijabla>
  </DomainObject.Predmet.StrankaWithAdressOIB>
  <DomainObject.Predmet.StrankaNazivFormated>
    <izvorni_sadrzaj>VRATA društvo s ograničenom odgovornošću za proizvodnju, trgovinu i usluge, Patkovac</izvorni_sadrzaj>
    <derivirana_varijabla naziv="DomainObject.Predmet.StrankaNazivFormated_1">VRATA društvo s ograničenom odgovornošću za proizvodnju, trgovinu i usluge, Patkovac</derivirana_varijabla>
  </DomainObject.Predmet.StrankaNazivFormated>
  <DomainObject.Predmet.StrankaNazivFormatedOIB>
    <izvorni_sadrzaj>VRATA društvo s ograničenom odgovornošću za proizvodnju, trgovinu i usluge, Patkovac, OIB 72524570239</izvorni_sadrzaj>
    <derivirana_varijabla naziv="DomainObject.Predmet.StrankaNazivFormatedOIB_1">VRATA društvo s ograničenom odgovornošću za proizvodnju, trgovinu i usluge, Patkovac, OIB 72524570239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VRATA društvo s ograničenom odgovornošću za proizvodnju, trgovinu i usluge, Patkovac</item>
    </izvorni_sadrzaj>
    <derivirana_varijabla naziv="DomainObject.Predmet.StrankaListFormated_1">
      <item>VRATA društvo s ograničenom odgovornošću za proizvodnju, trgovinu i usluge, Patkovac</item>
    </derivirana_varijabla>
  </DomainObject.Predmet.StrankaListFormated>
  <DomainObject.Predmet.StrankaListFormatedOIB>
    <izvorni_sadrzaj>
      <item>VRATA društvo s ograničenom odgovornošću za proizvodnju, trgovinu i usluge, Patkovac, OIB 72524570239</item>
    </izvorni_sadrzaj>
    <derivirana_varijabla naziv="DomainObject.Predmet.StrankaListFormatedOIB_1">
      <item>VRATA društvo s ograničenom odgovornošću za proizvodnju, trgovinu i usluge, Patkovac, OIB 72524570239</item>
    </derivirana_varijabla>
  </DomainObject.Predmet.StrankaListFormatedOIB>
  <DomainObject.Predmet.StrankaListFormatedWithAdress>
    <izvorni_sadrzaj>
      <item>VRATA društvo s ograničenom odgovornošću za proizvodnju, trgovinu i usluge, Patkovac, Patkovac 44, 43000 Patkovac</item>
    </izvorni_sadrzaj>
    <derivirana_varijabla naziv="DomainObject.Predmet.StrankaListFormatedWithAdress_1">
      <item>VRATA društvo s ograničenom odgovornošću za proizvodnju, trgovinu i usluge, Patkovac, Patkovac 44, 43000 Patkovac</item>
    </derivirana_varijabla>
  </DomainObject.Predmet.StrankaListFormatedWithAdress>
  <DomainObject.Predmet.StrankaListFormatedWithAdressOIB>
    <izvorni_sadrzaj>
      <item>VRATA društvo s ograničenom odgovornošću za proizvodnju, trgovinu i usluge, Patkovac, OIB 72524570239, Patkovac 44, 43000 Patkovac</item>
    </izvorni_sadrzaj>
    <derivirana_varijabla naziv="DomainObject.Predmet.StrankaListFormatedWithAdressOIB_1">
      <item>VRATA društvo s ograničenom odgovornošću za proizvodnju, trgovinu i usluge, Patkovac, OIB 72524570239, Patkovac 44, 43000 Patkovac</item>
    </derivirana_varijabla>
  </DomainObject.Predmet.StrankaListFormatedWithAdressOIB>
  <DomainObject.Predmet.StrankaListNazivFormated>
    <izvorni_sadrzaj>
      <item>VRATA društvo s ograničenom odgovornošću za proizvodnju, trgovinu i usluge, Patkovac</item>
    </izvorni_sadrzaj>
    <derivirana_varijabla naziv="DomainObject.Predmet.StrankaListNazivFormated_1">
      <item>VRATA društvo s ograničenom odgovornošću za proizvodnju, trgovinu i usluge, Patkovac</item>
    </derivirana_varijabla>
  </DomainObject.Predmet.StrankaListNazivFormated>
  <DomainObject.Predmet.StrankaListNazivFormatedOIB>
    <izvorni_sadrzaj>
      <item>VRATA društvo s ograničenom odgovornošću za proizvodnju, trgovinu i usluge, Patkovac, OIB 72524570239</item>
    </izvorni_sadrzaj>
    <derivirana_varijabla naziv="DomainObject.Predmet.StrankaListNazivFormatedOIB_1">
      <item>VRATA društvo s ograničenom odgovornošću za proizvodnju, trgovinu i usluge, Patkovac, OIB 72524570239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Stpn-36/2015-3</izvorni_sadrzaj>
    <derivirana_varijabla naziv="DomainObject.PoslovniBrojDokumenta_1">Stpn-36/2015-3</derivirana_varijabla>
  </DomainObject.PoslovniBrojDokumenta>
  <DomainObject.Predmet.StrankaIDrugi>
    <izvorni_sadrzaj>VRATA društvo s ograničenom odgovornošću za proizvodnju, trgovinu i usluge, Patkovac</izvorni_sadrzaj>
    <derivirana_varijabla naziv="DomainObject.Predmet.StrankaIDrugi_1">VRATA društvo s ograničenom odgovornošću za proizvodnju, trgovinu i usluge, Patkovac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VRATA društvo s ograničenom odgovornošću za proizvodnju, trgovinu i usluge, Patkovac, OIB 72524570239, Patkovac 44, 43000 Patkovac</izvorni_sadrzaj>
    <derivirana_varijabla naziv="DomainObject.Predmet.StrankaIDrugiAdressOIB_1">VRATA društvo s ograničenom odgovornošću za proizvodnju, trgovinu i usluge, Patkovac, OIB 72524570239, Patkovac 44, 43000 Patkovac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VRATA društvo s ograničenom odgovornošću za proizvodnju, trgovinu i usluge, Patkovac</item>
    </izvorni_sadrzaj>
    <derivirana_varijabla naziv="DomainObject.Predmet.SudioniciListNaziv_1">
      <item>VRATA društvo s ograničenom odgovornošću za proizvodnju, trgovinu i usluge, Patkovac</item>
    </derivirana_varijabla>
  </DomainObject.Predmet.SudioniciListNaziv>
  <DomainObject.Predmet.SudioniciListAdressOIB>
    <izvorni_sadrzaj>
      <item>VRATA društvo s ograničenom odgovornošću za proizvodnju, trgovinu i usluge, Patkovac, OIB 72524570239, Patkovac 44,43000 Patkovac</item>
    </izvorni_sadrzaj>
    <derivirana_varijabla naziv="DomainObject.Predmet.SudioniciListAdressOIB_1">
      <item>VRATA društvo s ograničenom odgovornošću za proizvodnju, trgovinu i usluge, Patkovac, OIB 72524570239, Patkovac 44,43000 Patkovac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D1AFE-1ABA-4D3C-8A2C-C7A04249F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78</properties:Words>
  <properties:Characters>449</properties:Characters>
  <properties:Lines>38</properties:Lines>
  <properties:Paragraphs>15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2015-09-24T11:32:00Z</cp:lastPrinted>
  <dcterms:modified xmlns:xsi="http://www.w3.org/2001/XMLSchema-instance" xsi:type="dcterms:W3CDTF">2015-09-24T11:32:00Z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Stpn-36/2015-3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