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43db" w14:paraId="7e143db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8B214D">
        <w:t>112</w:t>
      </w:r>
      <w:r w:rsidR="000465FC">
        <w:t>/</w:t>
      </w:r>
      <w:r w:rsidR="008B214D">
        <w:t>15</w:t>
      </w:r>
      <w:r w:rsidR="000465FC">
        <w:t>-</w:t>
      </w:r>
      <w:r w:rsidR="00290F3E">
        <w:t>30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8B214D">
        <w:t xml:space="preserve">MOTIKA PRODUKT </w:t>
      </w:r>
      <w:r w:rsidR="00A2023F">
        <w:t xml:space="preserve">d.o.o., </w:t>
      </w:r>
      <w:r w:rsidR="008B214D">
        <w:t>Starigrad</w:t>
      </w:r>
      <w:r w:rsidR="00A2023F">
        <w:t xml:space="preserve">, </w:t>
      </w:r>
      <w:r w:rsidR="008B214D">
        <w:t>Dr. Franje Tuđmana 53</w:t>
      </w:r>
      <w:r w:rsidR="00A2023F">
        <w:t xml:space="preserve">, OIB: </w:t>
      </w:r>
      <w:r w:rsidR="00B3121C">
        <w:t xml:space="preserve">74162757297 </w:t>
      </w:r>
      <w:r w:rsidR="00615D63">
        <w:t>koga zastupa</w:t>
      </w:r>
      <w:r w:rsidR="008B214D">
        <w:t xml:space="preserve"> privremeni</w:t>
      </w:r>
      <w:r w:rsidR="00615D63">
        <w:t xml:space="preserve"> stečajni upravitelj </w:t>
      </w:r>
      <w:r w:rsidR="008B214D">
        <w:t>Stjepan Rakarec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B3121C">
        <w:t>29. rujna</w:t>
      </w:r>
      <w:r w:rsidR="00090759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864C65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8B214D">
        <w:t>Stjepana Rakareca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864C65">
        <w:t>3</w:t>
      </w:r>
      <w:r w:rsidR="007B57FF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864C65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8B214D">
        <w:t>8</w:t>
      </w:r>
      <w:r w:rsidR="007B57FF">
        <w:t>.</w:t>
      </w:r>
      <w:r w:rsidR="005C5B26">
        <w:t xml:space="preserve"> </w:t>
      </w:r>
      <w:r w:rsidR="008B214D">
        <w:t>kolovoza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8B214D">
        <w:t>30</w:t>
      </w:r>
      <w:r w:rsidR="007B57FF">
        <w:t xml:space="preserve">. </w:t>
      </w:r>
      <w:r w:rsidR="008B214D">
        <w:t>kolovoza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A2023F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B3121C">
        <w:t>29. rujna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lastRenderedPageBreak/>
        <w:t xml:space="preserve">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864C65" w:rsidP="00B50947" w:rsidR="00864C65" w:rsidRPr="003573CC">
      <w:pPr>
        <w:numPr>
          <w:ilvl w:val="0"/>
          <w:numId w:val="2"/>
        </w:numPr>
      </w:pPr>
      <w:r>
        <w:t>računovodstvo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90F3E"/>
    <w:rsid w:val="002A164D"/>
    <w:rsid w:val="002B1C76"/>
    <w:rsid w:val="002B6ABF"/>
    <w:rsid w:val="0031401E"/>
    <w:rsid w:val="00331B3A"/>
    <w:rsid w:val="003513F2"/>
    <w:rsid w:val="003573CC"/>
    <w:rsid w:val="00371D43"/>
    <w:rsid w:val="00384818"/>
    <w:rsid w:val="003A1FC0"/>
    <w:rsid w:val="003B0D26"/>
    <w:rsid w:val="003E0805"/>
    <w:rsid w:val="003F0309"/>
    <w:rsid w:val="004630AA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64C65"/>
    <w:rsid w:val="00886894"/>
    <w:rsid w:val="00890095"/>
    <w:rsid w:val="008B214D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2023F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3121C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3307B"/>
    <w:rsid w:val="00E44A35"/>
    <w:rsid w:val="00E52205"/>
    <w:rsid w:val="00E62116"/>
    <w:rsid w:val="00E702CF"/>
    <w:rsid w:val="00E8470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0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401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401E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401E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401E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40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401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401E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401E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401E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St-112/2015</izvorni_sadrzaj>
    <derivirana_varijabla naziv="DomainObject.Predmet.OznakaBroj_1">St-112/2015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MOTIKA PRODUKT d.o.o. za ugostiteljstvo i turizam</izvorni_sadrzaj>
    <derivirana_varijabla naziv="DomainObject.Predmet.ProtustrankaFormated_1">  MOTIKA PRODUKT d.o.o. za ugostiteljstvo i turizam</derivirana_varijabla>
  </DomainObject.Predmet.ProtustrankaFormated>
  <DomainObject.Predmet.ProtustrankaFormatedOIB>
    <izvorni_sadrzaj>  MOTIKA PRODUKT d.o.o. za ugostiteljstvo i turizam, OIB 74162757297</izvorni_sadrzaj>
    <derivirana_varijabla naziv="DomainObject.Predmet.ProtustrankaFormatedOIB_1">  MOTIKA PRODUKT d.o.o. za ugostiteljstvo i turizam, OIB 74162757297</derivirana_varijabla>
  </DomainObject.Predmet.ProtustrankaFormatedOIB>
  <DomainObject.Predmet.ProtustrankaFormatedWithAdress>
    <izvorni_sadrzaj> MOTIKA PRODUKT d.o.o. za ugostiteljstvo i turizam, Dr. Franje Tuđmana 53, 23244 Starigrad</izvorni_sadrzaj>
    <derivirana_varijabla naziv="DomainObject.Predmet.ProtustrankaFormatedWithAdress_1"> MOTIKA PRODUKT d.o.o. za ugostiteljstvo i turizam, Dr. Franje Tuđmana 53, 23244 Starigrad</derivirana_varijabla>
  </DomainObject.Predmet.ProtustrankaFormatedWithAdress>
  <DomainObject.Predmet.ProtustrankaFormatedWithAdressOIB>
    <izvorni_sadrzaj> MOTIKA PRODUKT d.o.o. za ugostiteljstvo i turizam, OIB 74162757297, Dr. Franje Tuđmana 53, 23244 Starigrad</izvorni_sadrzaj>
    <derivirana_varijabla naziv="DomainObject.Predmet.ProtustrankaFormatedWithAdressOIB_1"> MOTIKA PRODUKT d.o.o. za ugostiteljstvo i turizam, OIB 74162757297, Dr. Franje Tuđmana 53, 23244 Starigrad</derivirana_varijabla>
  </DomainObject.Predmet.ProtustrankaFormatedWithAdressOIB>
  <DomainObject.Predmet.ProtustrankaWithAdress>
    <izvorni_sadrzaj>MOTIKA PRODUKT d.o.o. za ugostiteljstvo i turizam Dr. Franje Tuđmana 53, 23244 Starigrad</izvorni_sadrzaj>
    <derivirana_varijabla naziv="DomainObject.Predmet.ProtustrankaWithAdress_1">MOTIKA PRODUKT d.o.o. za ugostiteljstvo i turizam Dr. Franje Tuđmana 53, 23244 Starigrad</derivirana_varijabla>
  </DomainObject.Predmet.ProtustrankaWithAdress>
  <DomainObject.Predmet.ProtustrankaWithAdressOIB>
    <izvorni_sadrzaj>MOTIKA PRODUKT d.o.o. za ugostiteljstvo i turizam, OIB 74162757297, Dr. Franje Tuđmana 53, 23244 Starigrad</izvorni_sadrzaj>
    <derivirana_varijabla naziv="DomainObject.Predmet.ProtustrankaWithAdressOIB_1">MOTIKA PRODUKT d.o.o. za ugostiteljstvo i turizam, OIB 74162757297, Dr. Franje Tuđmana 53, 23244 Starigrad</derivirana_varijabla>
  </DomainObject.Predmet.ProtustrankaWithAdressOIB>
  <DomainObject.Predmet.ProtustrankaNazivFormated>
    <izvorni_sadrzaj>MOTIKA PRODUKT d.o.o. za ugostiteljstvo i turizam</izvorni_sadrzaj>
    <derivirana_varijabla naziv="DomainObject.Predmet.ProtustrankaNazivFormated_1">MOTIKA PRODUKT d.o.o. za ugostiteljstvo i turizam</derivirana_varijabla>
  </DomainObject.Predmet.ProtustrankaNazivFormated>
  <DomainObject.Predmet.ProtustrankaNazivFormatedOIB>
    <izvorni_sadrzaj>MOTIKA PRODUKT d.o.o. za ugostiteljstvo i turizam, OIB 74162757297</izvorni_sadrzaj>
    <derivirana_varijabla naziv="DomainObject.Predmet.ProtustrankaNazivFormatedOIB_1">MOTIKA PRODUKT d.o.o. za ugostiteljstvo i turizam, OIB 74162757297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64480.29</izvorni_sadrzaj>
    <derivirana_varijabla naziv="DomainObject.Predmet.TrenutnaVrijednost_1">64480.29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MOTIKA PRODUKT d.o.o. za ugostiteljstvo i turizam</item>
    </izvorni_sadrzaj>
    <derivirana_varijabla naziv="DomainObject.Predmet.ProtuStrankaListFormated_1">
      <item>MOTIKA PRODUKT d.o.o. za ugostiteljstvo i turizam</item>
    </derivirana_varijabla>
  </DomainObject.Predmet.ProtuStrankaListFormated>
  <DomainObject.Predmet.ProtuStrankaListFormatedOIB>
    <izvorni_sadrzaj>
      <item>MOTIKA PRODUKT d.o.o. za ugostiteljstvo i turizam, OIB 74162757297</item>
    </izvorni_sadrzaj>
    <derivirana_varijabla naziv="DomainObject.Predmet.ProtuStrankaListFormatedOIB_1">
      <item>MOTIKA PRODUKT d.o.o. za ugostiteljstvo i turizam, OIB 74162757297</item>
    </derivirana_varijabla>
  </DomainObject.Predmet.ProtuStrankaListFormatedOIB>
  <DomainObject.Predmet.ProtuStrankaListFormatedWithAdress>
    <izvorni_sadrzaj>
      <item>MOTIKA PRODUKT d.o.o. za ugostiteljstvo i turizam, Dr. Franje Tuđmana 53, 23244 Starigrad</item>
    </izvorni_sadrzaj>
    <derivirana_varijabla naziv="DomainObject.Predmet.ProtuStrankaListFormatedWithAdress_1">
      <item>MOTIKA PRODUKT d.o.o. za ugostiteljstvo i turizam, Dr. Franje Tuđmana 53, 23244 Starigrad</item>
    </derivirana_varijabla>
  </DomainObject.Predmet.ProtuStrankaListFormatedWithAdress>
  <DomainObject.Predmet.ProtuStrankaListFormatedWithAdressOIB>
    <izvorni_sadrzaj>
      <item>MOTIKA PRODUKT d.o.o. za ugostiteljstvo i turizam, OIB 74162757297, Dr. Franje Tuđmana 53, 23244 Starigrad</item>
    </izvorni_sadrzaj>
    <derivirana_varijabla naziv="DomainObject.Predmet.ProtuStrankaListFormatedWithAdressOIB_1">
      <item>MOTIKA PRODUKT d.o.o. za ugostiteljstvo i turizam, OIB 74162757297, Dr. Franje Tuđmana 53, 23244 Starigrad</item>
    </derivirana_varijabla>
  </DomainObject.Predmet.ProtuStrankaListFormatedWithAdressOIB>
  <DomainObject.Predmet.ProtuStrankaListNazivFormated>
    <izvorni_sadrzaj>
      <item>MOTIKA PRODUKT d.o.o. za ugostiteljstvo i turizam</item>
    </izvorni_sadrzaj>
    <derivirana_varijabla naziv="DomainObject.Predmet.ProtuStrankaListNazivFormated_1">
      <item>MOTIKA PRODUKT d.o.o. za ugostiteljstvo i turizam</item>
    </derivirana_varijabla>
  </DomainObject.Predmet.ProtuStrankaListNazivFormated>
  <DomainObject.Predmet.ProtuStrankaListNazivFormatedOIB>
    <izvorni_sadrzaj>
      <item>MOTIKA PRODUKT d.o.o. za ugostiteljstvo i turizam, OIB 74162757297</item>
    </izvorni_sadrzaj>
    <derivirana_varijabla naziv="DomainObject.Predmet.ProtuStrankaListNazivFormatedOIB_1">
      <item>MOTIKA PRODUKT d.o.o. za ugostiteljstvo i turizam, OIB 74162757297</item>
    </derivirana_varijabla>
  </DomainObject.Predmet.ProtuStrankaListNazivFormatedOIB>
  <DomainObject.Predmet.OstaliListFormated>
    <izvorni_sadrzaj>
      <item>Matea Miletić</item>
      <item>Zoran Miletić</item>
      <item>Draško Lambaša</item>
    </izvorni_sadrzaj>
    <derivirana_varijabla naziv="DomainObject.Predmet.OstaliListFormated_1">
      <item>Matea Miletić</item>
      <item>Zoran Miletić</item>
      <item>Draško Lambaša</item>
    </derivirana_varijabla>
  </DomainObject.Predmet.OstaliListFormated>
  <DomainObject.Predmet.OstaliListFormatedOIB>
    <izvorni_sadrzaj>
      <item>Matea Miletić</item>
      <item>Zoran Miletić, OIB 16709153714</item>
      <item>Draško Lambaša, OIB 48593997552</item>
    </izvorni_sadrzaj>
    <derivirana_varijabla naziv="DomainObject.Predmet.OstaliListFormatedOIB_1">
      <item>Matea Miletić</item>
      <item>Zoran Miletić, OIB 16709153714</item>
      <item>Draško Lambaša, OIB 48593997552</item>
    </derivirana_varijabla>
  </DomainObject.Predmet.OstaliListFormatedOIB>
  <DomainObject.Predmet.OstaliListFormatedWithAdress>
    <izvorni_sadrzaj>
      <item>Matea Miletić, Kikićeva 13, 10000 Zagreb</item>
      <item>Zoran Miletić, Dr. Franje Tuđmana 10, 23244 Starigrad</item>
      <item>Draško Lambaša, Drniških Žrtava 10, 22000 Šibenik</item>
    </izvorni_sadrzaj>
    <derivirana_varijabla naziv="DomainObject.Predmet.OstaliListFormatedWithAdress_1">
      <item>Matea Miletić, Kikićeva 13, 10000 Zagreb</item>
      <item>Zoran Miletić, Dr. Franje Tuđmana 10, 23244 Starigrad</item>
      <item>Draško Lambaša, Drniških Žrtava 10, 22000 Šibenik</item>
    </derivirana_varijabla>
  </DomainObject.Predmet.OstaliListFormatedWithAdress>
  <DomainObject.Predmet.OstaliListFormatedWithAdressOIB>
    <izvorni_sadrzaj>
      <item>Matea Miletić, Kikićeva 13, 10000 Zagreb</item>
      <item>Zoran Miletić, OIB 16709153714, Dr. Franje Tuđmana 10, 23244 Starigrad</item>
      <item>Draško Lambaša, OIB 48593997552, Drniških Žrtava 10, 22000 Šibenik</item>
    </izvorni_sadrzaj>
    <derivirana_varijabla naziv="DomainObject.Predmet.OstaliListFormatedWithAdressOIB_1">
      <item>Matea Miletić, Kikićeva 13, 10000 Zagreb</item>
      <item>Zoran Miletić, OIB 16709153714, Dr. Franje Tuđmana 10, 23244 Starigrad</item>
      <item>Draško Lambaša, OIB 48593997552, Drniških Žrtava 10, 22000 Šibenik</item>
    </derivirana_varijabla>
  </DomainObject.Predmet.OstaliListFormatedWithAdressOIB>
  <DomainObject.Predmet.OstaliListNazivFormated>
    <izvorni_sadrzaj>
      <item>Matea Miletić</item>
      <item>Zoran Miletić</item>
      <item>Draško Lambaša</item>
    </izvorni_sadrzaj>
    <derivirana_varijabla naziv="DomainObject.Predmet.OstaliListNazivFormated_1">
      <item>Matea Miletić</item>
      <item>Zoran Miletić</item>
      <item>Draško Lambaša</item>
    </derivirana_varijabla>
  </DomainObject.Predmet.OstaliListNazivFormated>
  <DomainObject.Predmet.OstaliListNazivFormatedOIB>
    <izvorni_sadrzaj>
      <item>Matea Miletić</item>
      <item>Zoran Miletić, OIB 16709153714</item>
      <item>Draško Lambaša, OIB 48593997552</item>
    </izvorni_sadrzaj>
    <derivirana_varijabla naziv="DomainObject.Predmet.OstaliListNazivFormatedOIB_1">
      <item>Matea Miletić</item>
      <item>Zoran Miletić, OIB 16709153714</item>
      <item>Draško Lambaša,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MOTIKA PRODUKT d.o.o. za ugostiteljstvo i turizam</izvorni_sadrzaj>
    <derivirana_varijabla naziv="DomainObject.Predmet.ProtustrankaIDrugi_1">MOTIKA PRODUKT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MOTIKA PRODUKT d.o.o. za ugostiteljstvo i turizam, OIB 74162757297, Dr. Franje Tuđmana 53, 23244 Starigrad</izvorni_sadrzaj>
    <derivirana_varijabla naziv="DomainObject.Predmet.ProtustrankaIDrugiAdressOIB_1">MOTIKA PRODUKT d.o.o. za ugostiteljstvo i turizam, OIB 74162757297, Dr. Franje Tuđmana 53,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MOTIKA PRODUKT d.o.o. za ugostiteljstvo i turizam</item>
      <item>Matea Miletić</item>
      <item>Zoran Miletić</item>
      <item>Draško Lambaša</item>
    </izvorni_sadrzaj>
    <derivirana_varijabla naziv="DomainObject.Predmet.SudioniciListNaziv_1">
      <item>FINA</item>
      <item>MOTIKA PRODUKT d.o.o. za ugostiteljstvo i turizam</item>
      <item>Matea Miletić</item>
      <item>Zoran Miletić</item>
      <item>Draško Lambaša</item>
    </derivirana_varijabla>
  </DomainObject.Predmet.SudioniciListNaziv>
  <DomainObject.Predmet.SudioniciListAdressOIB>
    <izvorni_sadrzaj>
      <item>FINA, OIB 85821130368</item>
      <item>MOTIKA PRODUKT d.o.o. za ugostiteljstvo i turizam, OIB 74162757297, Dr. Franje Tuđmana 53,23244 Starigrad</item>
      <item>Matea Miletić, Kikićeva 13,10000 Zagreb</item>
      <item>Zoran Miletić, OIB 16709153714, Dr. Franje Tuđmana 10,23244 Starigrad</item>
      <item>Draško Lambaša, OIB 48593997552, Drniških Žrtava 10,22000 Šibenik</item>
    </izvorni_sadrzaj>
    <derivirana_varijabla naziv="DomainObject.Predmet.SudioniciListAdressOIB_1">
      <item>FINA, OIB 85821130368</item>
      <item>MOTIKA PRODUKT d.o.o. za ugostiteljstvo i turizam, OIB 74162757297, Dr. Franje Tuđmana 53,23244 Starigrad</item>
      <item>Matea Miletić, Kikićeva 13,10000 Zagreb</item>
      <item>Zoran Miletić, OIB 16709153714, Dr. Franje Tuđmana 10,23244 Starigrad</item>
      <item>Draško Lambaša,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74162757297</item>
      <item>, OIB null</item>
      <item>, OIB 16709153714</item>
      <item>, OIB 48593997552</item>
    </izvorni_sadrzaj>
    <derivirana_varijabla naziv="DomainObject.Predmet.SudioniciListNazivOIB_1">
      <item>, OIB 85821130368</item>
      <item>, OIB 74162757297</item>
      <item>, OIB null</item>
      <item>, OIB 16709153714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241</properties:Words>
  <properties:Characters>1166</properties:Characters>
  <properties:Lines>56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2016-09-05T10:40:00Z</dcterms:created>
  <dc:creator>abajlo</dc:creator>
  <cp:lastModifiedBy>Martina Kalmeta</cp:lastModifiedBy>
  <cp:lastPrinted>2016-09-29T09:03:00Z</cp:lastPrinted>
  <dcterms:modified xmlns:xsi="http://www.w3.org/2001/XMLSchema-instance" xsi:type="dcterms:W3CDTF">2016-10-03T06:16:00Z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