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1303" w14:paraId="f6c1303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84303F">
        <w:t>1</w:t>
      </w:r>
      <w:r w:rsidR="00CA21D4">
        <w:t>9</w:t>
      </w:r>
      <w:r w:rsidR="004150C5">
        <w:t>6</w:t>
      </w:r>
      <w:r w:rsidR="00CA21D4">
        <w:t>1</w:t>
      </w:r>
      <w:r>
        <w:t>/1</w:t>
      </w:r>
      <w:r w:rsidR="006F01E3">
        <w:t>6</w:t>
      </w:r>
      <w:r>
        <w:t>-</w:t>
      </w:r>
      <w:r w:rsidR="00CA21D4">
        <w:t>22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</w:t>
      </w:r>
      <w:r w:rsidR="0035107B">
        <w:t xml:space="preserve">OIB 85821130368 </w:t>
      </w:r>
      <w:r w:rsidRPr="00C229F8">
        <w:t xml:space="preserve">za otvaranje stečajnog postupka nad dužnikom </w:t>
      </w:r>
      <w:r w:rsidR="00CA21D4" w:rsidRPr="00CA21D4">
        <w:t>KOTAČ jednostavno društvo s ograničenom odgovornošću za trgovinu, ugostiteljstvo i turistička agencija, Osijek, Vatrogasna 59, MBS 030139205, OIB 97430260820</w:t>
      </w:r>
      <w:r w:rsidR="00AE36BA" w:rsidRPr="00AE36BA">
        <w:t xml:space="preserve">, dana </w:t>
      </w:r>
      <w:r w:rsidR="00CA21D4">
        <w:t>6</w:t>
      </w:r>
      <w:r w:rsidR="00AE36BA" w:rsidRPr="00AE36BA">
        <w:t xml:space="preserve">. </w:t>
      </w:r>
      <w:r w:rsidR="0084303F">
        <w:t>listopad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CA21D4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CA21D4" w:rsidRPr="00CA21D4">
        <w:t>KOTAČ jednostavno društvo s ograničenom odgovornošću za trgovinu, ugostiteljstvo i turistička agencija, Osijek, Vatrogasna 59, MBS 030139205, OIB 97430260820</w:t>
      </w:r>
      <w:r w:rsidR="00B5561D">
        <w:t xml:space="preserve"> </w:t>
      </w:r>
      <w:r>
        <w:t xml:space="preserve">s pozivom na broj </w:t>
      </w:r>
      <w:r w:rsidR="00ED5257">
        <w:t>HR</w:t>
      </w:r>
      <w:r>
        <w:t>05 272-</w:t>
      </w:r>
      <w:r w:rsidR="0035107B">
        <w:t>16</w:t>
      </w:r>
      <w:r w:rsidR="00B5561D">
        <w:t>8</w:t>
      </w:r>
      <w:r w:rsidR="004150C5">
        <w:t>6</w:t>
      </w:r>
      <w:r>
        <w:t>-1</w:t>
      </w:r>
      <w:r w:rsidR="006F01E3">
        <w:t>6</w:t>
      </w:r>
      <w:r>
        <w:t xml:space="preserve"> kod Hrvatske poštanske banke iznos od </w:t>
      </w:r>
      <w:r w:rsidR="00CA21D4">
        <w:t>3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946771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946771" w:rsidP="00946771" w:rsidR="00946771" w:rsidRPr="00946771"/>
    <w:p w:rsidRDefault="00CA21D4" w:rsidP="00702E78" w:rsidR="00CA21D4" w:rsidRPr="00702E78"/>
    <w:p w:rsidRDefault="00CA21D4" w:rsidP="00CA21D4" w:rsidR="00CA21D4">
      <w:pPr>
        <w:ind w:firstLine="720"/>
        <w:jc w:val="both"/>
      </w:pPr>
      <w:r w:rsidRPr="007664F9">
        <w:t xml:space="preserve">Dana </w:t>
      </w:r>
      <w:r>
        <w:t>23.06.2016.</w:t>
      </w:r>
      <w:r w:rsidRPr="007664F9">
        <w:t xml:space="preserve"> </w:t>
      </w:r>
      <w:r>
        <w:t xml:space="preserve">sud je </w:t>
      </w:r>
      <w:r w:rsidRPr="007664F9">
        <w:t>zaprim</w:t>
      </w:r>
      <w:r>
        <w:t>io</w:t>
      </w:r>
      <w:r w:rsidRPr="007664F9">
        <w:t xml:space="preserve"> </w:t>
      </w:r>
      <w:r>
        <w:t>prijedlog FINE Regionalni centar Osijek, Podružnica Osijek, klasa: 110-07/16-01/04 Ur. broj 04-06-16-10358 od 21.06.2016. godine,</w:t>
      </w:r>
      <w:r w:rsidRPr="007664F9">
        <w:t xml:space="preserve"> za </w:t>
      </w:r>
      <w:r>
        <w:t>otvaranje</w:t>
      </w:r>
      <w:r w:rsidRPr="007664F9">
        <w:t xml:space="preserve"> </w:t>
      </w:r>
      <w:r w:rsidRPr="007664F9">
        <w:lastRenderedPageBreak/>
        <w:t xml:space="preserve">stečajnog postupka nad dužnikom </w:t>
      </w:r>
      <w:r>
        <w:t xml:space="preserve">KOTAČ jednostavno društvo s ograničenom odgovornošću za trgovinu, ugostiteljstvo i turistička agencija, Osijek, Vatrogasna 59, </w:t>
      </w:r>
      <w:r w:rsidRPr="000B1DB2">
        <w:t xml:space="preserve">MBS </w:t>
      </w:r>
      <w:r>
        <w:t>030139205</w:t>
      </w:r>
      <w:r w:rsidRPr="000B1DB2">
        <w:t xml:space="preserve">, OIB </w:t>
      </w:r>
      <w:r>
        <w:t>97430260820 temeljem odredbe čl. 444. st. 2. Stečajnog zakona (NN 71/15, dalje: SZ)</w:t>
      </w:r>
      <w:r w:rsidRPr="007664F9">
        <w:t>.</w:t>
      </w:r>
    </w:p>
    <w:p w:rsidRDefault="00CA21D4" w:rsidP="00CA21D4" w:rsidR="00CA21D4">
      <w:pPr>
        <w:ind w:firstLine="720"/>
        <w:jc w:val="both"/>
      </w:pPr>
    </w:p>
    <w:p w:rsidRDefault="00CA21D4" w:rsidP="00CA21D4" w:rsidR="00CA21D4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260 dana, u ukupnom iznosu od 99.451,14 kn, u koji iznos je uračunata kamata i naknada FINE za provedbe ovrhe na novčanim sredstvima dužnika. Navodi da dužnik ima 2 zaposlena radnika. </w:t>
      </w:r>
    </w:p>
    <w:p w:rsidRDefault="00CA21D4" w:rsidP="00CA21D4" w:rsidR="00CA21D4">
      <w:pPr>
        <w:ind w:firstLine="720"/>
        <w:jc w:val="both"/>
      </w:pPr>
    </w:p>
    <w:p w:rsidRDefault="00CA21D4" w:rsidP="00CA21D4" w:rsidR="00CA21D4">
      <w:pPr>
        <w:ind w:firstLine="720"/>
        <w:jc w:val="both"/>
      </w:pPr>
      <w:r>
        <w:t>Dostavlja popis računa i oročenih novčanih sredstava dužnika na dan 21.06.2016., te u svom podnesku od 29.06.2016. navodi da na temelju čl. 112. st. 5. SZ dužnik na ime predujma za namirenje troškova stečajnog postupka nema zaplijenjena novčana sredstva.</w:t>
      </w:r>
    </w:p>
    <w:p w:rsidRDefault="00FD4559" w:rsidP="00FD4559" w:rsidR="00FD4559">
      <w:pPr>
        <w:ind w:firstLine="720"/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A22C4E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A22C4E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4C43A0">
        <w:t>6</w:t>
      </w:r>
      <w:r>
        <w:t>.</w:t>
      </w:r>
      <w:r w:rsidR="006B2161">
        <w:t>10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C2B42">
        <w:t xml:space="preserve"> </w:t>
      </w:r>
      <w:r>
        <w:t xml:space="preserve">svoje pisano izvješće od </w:t>
      </w:r>
      <w:r w:rsidR="00E26790">
        <w:t>1</w:t>
      </w:r>
      <w:r w:rsidR="00DB344A">
        <w:t>9</w:t>
      </w:r>
      <w:r>
        <w:t>.</w:t>
      </w:r>
      <w:r w:rsidR="004569B6">
        <w:t>0</w:t>
      </w:r>
      <w:r w:rsidR="00B26E4B">
        <w:t>9</w:t>
      </w:r>
      <w:r>
        <w:t>.201</w:t>
      </w:r>
      <w:r w:rsidR="004569B6">
        <w:t>6</w:t>
      </w:r>
      <w:r>
        <w:t xml:space="preserve">., a koje prileži u spisu na listu </w:t>
      </w:r>
      <w:r w:rsidR="00FE4883">
        <w:t>2</w:t>
      </w:r>
      <w:r w:rsidR="00E26790">
        <w:t>5-27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4C43A0">
        <w:t>3</w:t>
      </w:r>
      <w:r w:rsidR="000B0D77">
        <w:t>0</w:t>
      </w:r>
      <w:r w:rsidR="008949AE">
        <w:t>.000,00 kn</w:t>
      </w:r>
      <w:r w:rsidR="00DC63F1">
        <w:t xml:space="preserve"> (</w:t>
      </w:r>
      <w:r w:rsidR="005326CB" w:rsidRPr="005326CB">
        <w:t>troškovi oglašavanja, troškovi stečajnog upravitelja, sudske pristojbe, troškovi eventualnih parnica, otvaranje i zatvaranje žiro-računa, izrada žiga, knjigovodstveni poslovi i dr.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E26790">
        <w:t>6</w:t>
      </w:r>
      <w:r w:rsidR="00415439" w:rsidRPr="00F15533">
        <w:t xml:space="preserve">. </w:t>
      </w:r>
      <w:r w:rsidR="006B2161">
        <w:t>listopad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CA21D4" w:rsidRPr="00CA21D4">
      <w:t>14 St-1961/16-22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65A2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107B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21A6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41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43A0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34F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2161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4303F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61D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21D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B344A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26790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455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4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43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43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3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3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4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43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43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3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3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St-1961/2016</izvorni_sadrzaj>
    <derivirana_varijabla naziv="DomainObject.Predmet.OznakaBroj_1">St-1961/2016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KOTAČ jednostavno društvo s ograničenom odgovornošću za trgovinu, ugostiteljstvo i turistička agencija</izvorni_sadrzaj>
    <derivirana_varijabla naziv="DomainObject.Predmet.ProtustrankaFormated_1">  KOTAČ jednostavno društvo s ograničenom odgovornošću za trgovinu, ugostiteljstvo i turistička agencija</derivirana_varijabla>
  </DomainObject.Predmet.ProtustrankaFormated>
  <DomainObject.Predmet.ProtustrankaFormatedOIB>
    <izvorni_sadrzaj>  KOTAČ jednostavno društvo s ograničenom odgovornošću za trgovinu, ugostiteljstvo i turistička agencija, OIB 97430260820</izvorni_sadrzaj>
    <derivirana_varijabla naziv="DomainObject.Predmet.ProtustrankaFormatedOIB_1">  KOTAČ jednostavno društvo s ograničenom odgovornošću za trgovinu, ugostiteljstvo i turistička agencija, OIB 97430260820</derivirana_varijabla>
  </DomainObject.Predmet.ProtustrankaFormatedOIB>
  <DomainObject.Predmet.ProtustrankaFormatedWithAdress>
    <izvorni_sadrzaj> KOTAČ jednostavno društvo s ograničenom odgovornošću za trgovinu, ugostiteljstvo i turistička agencija, Vatrogasna 59, 31000 Osijek</izvorni_sadrzaj>
    <derivirana_varijabla naziv="DomainObject.Predmet.ProtustrankaFormatedWithAdress_1"> KOTAČ jednostavno društvo s ograničenom odgovornošću za trgovinu, ugostiteljstvo i turistička agencija, Vatrogasna 59, 31000 Osijek</derivirana_varijabla>
  </DomainObject.Predmet.ProtustrankaFormatedWithAdress>
  <DomainObject.Predmet.ProtustrankaFormatedWithAdressOIB>
    <izvorni_sadrzaj> KOTAČ jednostavno društvo s ograničenom odgovornošću za trgovinu, ugostiteljstvo i turistička agencija, OIB 97430260820, Vatrogasna 59, 31000 Osijek</izvorni_sadrzaj>
    <derivirana_varijabla naziv="DomainObject.Predmet.ProtustrankaFormatedWithAdressOIB_1"> KOTAČ jednostavno društvo s ograničenom odgovornošću za trgovinu, ugostiteljstvo i turistička agencija, OIB 97430260820, Vatrogasna 59, 31000 Osijek</derivirana_varijabla>
  </DomainObject.Predmet.ProtustrankaFormatedWithAdressOIB>
  <DomainObject.Predmet.ProtustrankaWithAdress>
    <izvorni_sadrzaj>KOTAČ jednostavno društvo s ograničenom odgovornošću za trgovinu, ugostiteljstvo i turistička agencija Vatrogasna 59, 31000 Osijek</izvorni_sadrzaj>
    <derivirana_varijabla naziv="DomainObject.Predmet.ProtustrankaWithAdress_1">KOTAČ jednostavno društvo s ograničenom odgovornošću za trgovinu, ugostiteljstvo i turistička agencija Vatrogasna 59, 31000 Osijek</derivirana_varijabla>
  </DomainObject.Predmet.ProtustrankaWithAdress>
  <DomainObject.Predmet.ProtustrankaWithAdressOIB>
    <izvorni_sadrzaj>KOTAČ jednostavno društvo s ograničenom odgovornošću za trgovinu, ugostiteljstvo i turistička agencija, OIB 97430260820, Vatrogasna 59, 31000 Osijek</izvorni_sadrzaj>
    <derivirana_varijabla naziv="DomainObject.Predmet.ProtustrankaWithAdressOIB_1">KOTAČ jednostavno društvo s ograničenom odgovornošću za trgovinu, ugostiteljstvo i turistička agencija, OIB 97430260820, Vatrogasna 59, 31000 Osijek</derivirana_varijabla>
  </DomainObject.Predmet.ProtustrankaWithAdressOIB>
  <DomainObject.Predmet.ProtustrankaNazivFormated>
    <izvorni_sadrzaj>KOTAČ jednostavno društvo s ograničenom odgovornošću za trgovinu, ugostiteljstvo i turistička agencija</izvorni_sadrzaj>
    <derivirana_varijabla naziv="DomainObject.Predmet.ProtustrankaNazivFormated_1">KOTAČ jednostavno društvo s ograničenom odgovornošću za trgovinu, ugostiteljstvo i turistička agencija</derivirana_varijabla>
  </DomainObject.Predmet.ProtustrankaNazivFormated>
  <DomainObject.Predmet.ProtustrankaNazivFormatedOIB>
    <izvorni_sadrzaj>KOTAČ jednostavno društvo s ograničenom odgovornošću za trgovinu, ugostiteljstvo i turistička agencija, OIB 97430260820</izvorni_sadrzaj>
    <derivirana_varijabla naziv="DomainObject.Predmet.ProtustrankaNazivFormatedOIB_1">KOTAČ jednostavno društvo s ograničenom odgovornošću za trgovinu, ugostiteljstvo i turistička agencija, OIB 97430260820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KOTAČ jednostavno društvo s ograničenom odgovornošću za trgovinu, ugostiteljstvo i turistička agencija</item>
    </izvorni_sadrzaj>
    <derivirana_varijabla naziv="DomainObject.Predmet.ProtuStrankaListFormated_1">
      <item>KOTAČ jednostavno društvo s ograničenom odgovornošću za trgovinu, ugostiteljstvo i turistička agencija</item>
    </derivirana_varijabla>
  </DomainObject.Predmet.ProtuStrankaListFormated>
  <DomainObject.Predmet.ProtuStrankaListFormatedOIB>
    <izvorni_sadrzaj>
      <item>KOTAČ jednostavno društvo s ograničenom odgovornošću za trgovinu, ugostiteljstvo i turistička agencija, OIB 97430260820</item>
    </izvorni_sadrzaj>
    <derivirana_varijabla naziv="DomainObject.Predmet.ProtuStrankaListFormatedOIB_1">
      <item>KOTAČ jednostavno društvo s ograničenom odgovornošću za trgovinu, ugostiteljstvo i turistička agencija, OIB 97430260820</item>
    </derivirana_varijabla>
  </DomainObject.Predmet.ProtuStrankaListFormatedOIB>
  <DomainObject.Predmet.ProtuStrankaListFormatedWithAdress>
    <izvorni_sadrzaj>
      <item>KOTAČ jednostavno društvo s ograničenom odgovornošću za trgovinu, ugostiteljstvo i turistička agencija, Vatrogasna 59, 31000 Osijek</item>
    </izvorni_sadrzaj>
    <derivirana_varijabla naziv="DomainObject.Predmet.ProtuStrankaListFormatedWithAdress_1">
      <item>KOTAČ jednostavno društvo s ograničenom odgovornošću za trgovinu, ugostiteljstvo i turistička agencija, Vatrogasna 59, 31000 Osijek</item>
    </derivirana_varijabla>
  </DomainObject.Predmet.ProtuStrankaListFormatedWithAdress>
  <DomainObject.Predmet.ProtuStrankaListFormatedWithAdressOIB>
    <izvorni_sadrzaj>
      <item>KOTAČ jednostavno društvo s ograničenom odgovornošću za trgovinu, ugostiteljstvo i turistička agencija, OIB 97430260820, Vatrogasna 59, 31000 Osijek</item>
    </izvorni_sadrzaj>
    <derivirana_varijabla naziv="DomainObject.Predmet.ProtuStrankaListFormatedWithAdressOIB_1">
      <item>KOTAČ jednostavno društvo s ograničenom odgovornošću za trgovinu, ugostiteljstvo i turistička agencija, OIB 97430260820, Vatrogasna 59, 31000 Osijek</item>
    </derivirana_varijabla>
  </DomainObject.Predmet.ProtuStrankaListFormatedWithAdressOIB>
  <DomainObject.Predmet.ProtuStrankaListNazivFormated>
    <izvorni_sadrzaj>
      <item>KOTAČ jednostavno društvo s ograničenom odgovornošću za trgovinu, ugostiteljstvo i turistička agencija</item>
    </izvorni_sadrzaj>
    <derivirana_varijabla naziv="DomainObject.Predmet.ProtuStrankaListNazivFormated_1">
      <item>KOTAČ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KOTAČ jednostavno društvo s ograničenom odgovornošću za trgovinu, ugostiteljstvo i turistička agencija, OIB 97430260820</item>
    </izvorni_sadrzaj>
    <derivirana_varijabla naziv="DomainObject.Predmet.ProtuStrankaListNazivFormatedOIB_1">
      <item>KOTAČ jednostavno društvo s ograničenom odgovornošću za trgovinu, ugostiteljstvo i turistička agencija, OIB 97430260820</item>
    </derivirana_varijabla>
  </DomainObject.Predmet.ProtuStrankaListNazivFormatedOIB>
  <DomainObject.Predmet.OstaliListFormated>
    <izvorni_sadrzaj>
      <item>ŽDO GUO Osijek</item>
      <item>Vinko Dukić</item>
      <item>Ivan Sušac</item>
    </izvorni_sadrzaj>
    <derivirana_varijabla naziv="DomainObject.Predmet.OstaliListFormated_1">
      <item>ŽDO GUO Osijek</item>
      <item>Vinko Dukić</item>
      <item>Ivan Sušac</item>
    </derivirana_varijabla>
  </DomainObject.Predmet.OstaliListFormated>
  <DomainObject.Predmet.OstaliListFormatedOIB>
    <izvorni_sadrzaj>
      <item>ŽDO GUO Osijek, OIB 52634238587</item>
      <item>Vinko Dukić, OIB 42390974789</item>
      <item>Ivan Sušac, OIB 89826827205</item>
    </izvorni_sadrzaj>
    <derivirana_varijabla naziv="DomainObject.Predmet.OstaliListFormatedOIB_1">
      <item>ŽDO GUO Osijek, OIB 52634238587</item>
      <item>Vinko Dukić, OIB 42390974789</item>
      <item>Ivan Sušac, OIB 89826827205</item>
    </derivirana_varijabla>
  </DomainObject.Predmet.OstaliListFormatedOIB>
  <DomainObject.Predmet.OstaliListFormatedWithAdress>
    <izvorni_sadrzaj>
      <item>ŽDO GUO Osijek</item>
      <item>Vinko Dukić, Košćela 10, 31000 Osijek</item>
      <item>Ivan Sušac, Vatrogasna 59, 31000 Osijek</item>
    </izvorni_sadrzaj>
    <derivirana_varijabla naziv="DomainObject.Predmet.OstaliListFormatedWithAdress_1">
      <item>ŽDO GUO Osijek</item>
      <item>Vinko Dukić, Košćela 10, 31000 Osijek</item>
      <item>Ivan Sušac, Vatrogasna 59, 31000 Osijek</item>
    </derivirana_varijabla>
  </DomainObject.Predmet.OstaliListFormatedWithAdress>
  <DomainObject.Predmet.OstaliListFormatedWithAdressOIB>
    <izvorni_sadrzaj>
      <item>ŽDO GUO Osijek, OIB 52634238587</item>
      <item>Vinko Dukić, OIB 42390974789, Košćela 10, 31000 Osijek</item>
      <item>Ivan Sušac, OIB 89826827205, Vatrogasna 59, 31000 Osijek</item>
    </izvorni_sadrzaj>
    <derivirana_varijabla naziv="DomainObject.Predmet.OstaliListFormatedWithAdressOIB_1">
      <item>ŽDO GUO Osijek, OIB 52634238587</item>
      <item>Vinko Dukić, OIB 42390974789, Košćela 10, 31000 Osijek</item>
      <item>Ivan Sušac, OIB 89826827205, Vatrogasna 59, 31000 Osijek</item>
    </derivirana_varijabla>
  </DomainObject.Predmet.OstaliListFormatedWithAdressOIB>
  <DomainObject.Predmet.OstaliListNazivFormated>
    <izvorni_sadrzaj>
      <item>ŽDO GUO Osijek</item>
      <item>Vinko Dukić</item>
      <item>Ivan Sušac</item>
    </izvorni_sadrzaj>
    <derivirana_varijabla naziv="DomainObject.Predmet.OstaliListNazivFormated_1">
      <item>ŽDO GUO Osijek</item>
      <item>Vinko Dukić</item>
      <item>Ivan Sušac</item>
    </derivirana_varijabla>
  </DomainObject.Predmet.OstaliListNazivFormated>
  <DomainObject.Predmet.OstaliListNazivFormatedOIB>
    <izvorni_sadrzaj>
      <item>ŽDO GUO Osijek, OIB 52634238587</item>
      <item>Vinko Dukić, OIB 42390974789</item>
      <item>Ivan Sušac, OIB 89826827205</item>
    </izvorni_sadrzaj>
    <derivirana_varijabla naziv="DomainObject.Predmet.OstaliListNazivFormatedOIB_1">
      <item>ŽDO GUO Osijek, OIB 52634238587</item>
      <item>Vinko Dukić, OIB 42390974789</item>
      <item>Ivan Sušac, OIB 89826827205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KOTAČ jednostavno društvo s ograničenom odgovornošću za trgovinu, ugostiteljstvo i turistička agencija</izvorni_sadrzaj>
    <derivirana_varijabla naziv="DomainObject.Predmet.ProtustrankaIDrugi_1">KOTAČ jednostavno društvo s ograničenom odgovornošću za trgovinu, ugostiteljstvo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KOTAČ jednostavno društvo s ograničenom odgovornošću za trgovinu, ugostiteljstvo i turistička agencija, OIB 97430260820, Vatrogasna 59, 31000 Osijek</izvorni_sadrzaj>
    <derivirana_varijabla naziv="DomainObject.Predmet.ProtustrankaIDrugiAdressOIB_1">KOTAČ jednostavno društvo s ograničenom odgovornošću za trgovinu, ugostiteljstvo i turistička agencija, OIB 97430260820, Vatrogasna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KOTAČ jednostavno društvo s ograničenom odgovornošću za trgovinu, ugostiteljstvo i turistička agencija</item>
      <item>ŽDO GUO Osijek</item>
      <item>Vinko Dukić</item>
      <item>Ivan Sušac</item>
    </izvorni_sadrzaj>
    <derivirana_varijabla naziv="DomainObject.Predmet.SudioniciListNaziv_1">
      <item>FINA RC OSIJEK</item>
      <item>KOTAČ jednostavno društvo s ograničenom odgovornošću za trgovinu, ugostiteljstvo i turistička agencija</item>
      <item>ŽDO GUO Osijek</item>
      <item>Vinko Dukić</item>
      <item>Ivan Sušac</item>
    </derivirana_varijabla>
  </DomainObject.Predmet.SudioniciListNaziv>
  <DomainObject.Predmet.SudioniciListAdressOIB>
    <izvorni_sadrzaj>
      <item>FINA RC OSIJEK, OIB 85821130368</item>
      <item>KOTAČ jednostavno društvo s ograničenom odgovornošću za trgovinu, ugostiteljstvo i turistička agencija, OIB 97430260820, Vatrogasna 59,31000 Osijek</item>
      <item>ŽDO GUO Osijek, OIB 52634238587</item>
      <item>Vinko Dukić, OIB 42390974789, Košćela 10,31000 Osijek</item>
      <item>Ivan Sušac, OIB 89826827205, Vatrogasna 59,31000 Osijek</item>
    </izvorni_sadrzaj>
    <derivirana_varijabla naziv="DomainObject.Predmet.SudioniciListAdressOIB_1">
      <item>FINA RC OSIJEK, OIB 85821130368</item>
      <item>KOTAČ jednostavno društvo s ograničenom odgovornošću za trgovinu, ugostiteljstvo i turistička agencija, OIB 97430260820, Vatrogasna 59,31000 Osijek</item>
      <item>ŽDO GUO Osijek, OIB 52634238587</item>
      <item>Vinko Dukić, OIB 42390974789, Košćela 10,31000 Osijek</item>
      <item>Ivan Sušac, OIB 89826827205, Vatrogasna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97430260820</item>
      <item>, OIB 52634238587</item>
      <item>, OIB 42390974789</item>
      <item>, OIB 89826827205</item>
    </izvorni_sadrzaj>
    <derivirana_varijabla naziv="DomainObject.Predmet.SudioniciListNazivOIB_1">
      <item>, OIB 85821130368</item>
      <item>, OIB 97430260820</item>
      <item>, OIB 52634238587</item>
      <item>, OIB 42390974789</item>
      <item>, OIB 89826827205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685</properties:Words>
  <properties:Characters>3809</properties:Characters>
  <properties:Lines>86</properties:Lines>
  <properties:Paragraphs>24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2016-10-06T09:06:00Z</cp:lastPrinted>
  <dcterms:modified xmlns:xsi="http://www.w3.org/2001/XMLSchema-instance" xsi:type="dcterms:W3CDTF">2016-10-06T09:38:00Z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