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434c" w14:paraId="842434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CA4F42" w:rsidP="001B4ACB" w:rsidR="00CA4F42">
      <w:pPr>
        <w:ind w:left="5040"/>
        <w:jc w:val="right"/>
      </w:pPr>
      <w:r>
        <w:t>ŠTEFICA TROŠELJ</w:t>
      </w:r>
    </w:p>
    <w:p w:rsidRDefault="00CA4F42" w:rsidP="001B4ACB" w:rsidR="004826F7">
      <w:pPr>
        <w:ind w:left="5040"/>
        <w:jc w:val="right"/>
      </w:pPr>
      <w:r>
        <w:t>Ulica Franje Račkog 11</w:t>
      </w:r>
    </w:p>
    <w:p w:rsidRDefault="00CA4F42" w:rsidP="001B4ACB" w:rsidR="00CA4F42">
      <w:pPr>
        <w:ind w:left="5040"/>
        <w:jc w:val="right"/>
      </w:pPr>
      <w:r>
        <w:t>Zadar</w:t>
      </w:r>
    </w:p>
    <w:p w:rsidRDefault="004826F7" w:rsidP="001B4ACB" w:rsidR="004826F7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A4F42">
        <w:t>813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CA4F42">
        <w:t>CORTINA d.o.o., Zadar, Ulica Franje Račkog 11, OIB: 12108990493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650BC">
        <w:t>11</w:t>
      </w:r>
      <w:r w:rsidR="008C71F3">
        <w:t>,</w:t>
      </w:r>
      <w:r w:rsidR="00CA4F42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9650BC">
        <w:t>11</w:t>
      </w:r>
      <w:r w:rsidR="008C71F3">
        <w:t>,</w:t>
      </w:r>
      <w:r w:rsidR="00CA4F42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29930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CA4F42">
      <w:rPr>
        <w:b/>
        <w:bCs/>
        <w:sz w:val="28"/>
      </w:rPr>
      <w:t>813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26F7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650BC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A4F42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3E5F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E5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E5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E5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E5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E5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E5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16562.24</izvorni_sadrzaj>
    <derivirana_varijabla naziv="DomainObject.Predmet.TrenutnaVrijednost_1">16562.24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>
      <item>Štefica Trošelj</item>
    </izvorni_sadrzaj>
    <derivirana_varijabla naziv="DomainObject.Predmet.OstaliListFormated_1">
      <item>Štefica Trošelj</item>
    </derivirana_varijabla>
  </DomainObject.Predmet.OstaliListFormated>
  <DomainObject.Predmet.OstaliListFormatedOIB>
    <izvorni_sadrzaj>
      <item>Štefica Trošelj, OIB 29335195793</item>
    </izvorni_sadrzaj>
    <derivirana_varijabla naziv="DomainObject.Predmet.OstaliListFormatedOIB_1">
      <item>Štefica Trošelj, OIB 29335195793</item>
    </derivirana_varijabla>
  </DomainObject.Predmet.OstaliListFormatedOIB>
  <DomainObject.Predmet.OstaliListFormatedWithAdress>
    <izvorni_sadrzaj>
      <item>Štefica Trošelj, Ulica Franje Račkoga 11, 23000 Zadar</item>
    </izvorni_sadrzaj>
    <derivirana_varijabla naziv="DomainObject.Predmet.OstaliListFormatedWithAdress_1">
      <item>Štefica Trošelj, Ulica Franje Račkoga 11, 23000 Zadar</item>
    </derivirana_varijabla>
  </DomainObject.Predmet.OstaliListFormatedWithAdress>
  <DomainObject.Predmet.OstaliListFormatedWithAdressOIB>
    <izvorni_sadrzaj>
      <item>Štefica Trošelj, OIB 29335195793, Ulica Franje Račkoga 11, 23000 Zadar</item>
    </izvorni_sadrzaj>
    <derivirana_varijabla naziv="DomainObject.Predmet.OstaliListFormatedWithAdressOIB_1">
      <item>Štefica Trošelj, OIB 29335195793, Ulica Franje Račkoga 11, 23000 Zadar</item>
    </derivirana_varijabla>
  </DomainObject.Predmet.OstaliListFormatedWithAdressOIB>
  <DomainObject.Predmet.OstaliListNazivFormated>
    <izvorni_sadrzaj>
      <item>Štefica Trošelj</item>
    </izvorni_sadrzaj>
    <derivirana_varijabla naziv="DomainObject.Predmet.OstaliListNazivFormated_1">
      <item>Štefica Trošelj</item>
    </derivirana_varijabla>
  </DomainObject.Predmet.OstaliListNazivFormated>
  <DomainObject.Predmet.OstaliListNazivFormatedOIB>
    <izvorni_sadrzaj>
      <item>Štefica Trošelj, OIB 29335195793</item>
    </izvorni_sadrzaj>
    <derivirana_varijabla naziv="DomainObject.Predmet.OstaliListNazivFormatedOIB_1">
      <item>Štefica Trošelj, OIB 29335195793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CORTINA d.o.o. za graditeljstvo i turizam</item>
      <item>Štefica Trošelj</item>
    </izvorni_sadrzaj>
    <derivirana_varijabla naziv="DomainObject.Predmet.SudioniciListNaziv_1">
      <item>Financijska agencija</item>
      <item>CORTINA d.o.o. za graditeljstvo i turizam</item>
      <item>Štefica Trošelj</item>
    </derivirana_varijabla>
  </DomainObject.Predmet.SudioniciListNaziv>
  <DomainObject.Predmet.SudioniciListAdressOIB>
    <izvorni_sadrzaj>
      <item>Financijska agencija, OIB 85821130368, Ivana Danila 4,23000 Zadar</item>
      <item>CORTINA d.o.o. za graditeljstvo i turizam, OIB 12108990493, Ulica Franje Račkog 11,23000 Zadar</item>
      <item>Štefica Trošelj, OIB 29335195793, Ulica Franje Račkoga 11,23000 Zadar</item>
    </izvorni_sadrzaj>
    <derivirana_varijabla naziv="DomainObject.Predmet.SudioniciListAdressOIB_1">
      <item>Financijska agencija, OIB 85821130368, Ivana Danila 4,23000 Zadar</item>
      <item>CORTINA d.o.o. za graditeljstvo i turizam, OIB 12108990493, Ulica Franje Račkog 11,23000 Zadar</item>
      <item>Štefica Trošelj, OIB 29335195793, Ulica Franje Račkoga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12108990493</item>
      <item>, OIB 29335195793</item>
    </izvorni_sadrzaj>
    <derivirana_varijabla naziv="DomainObject.Predmet.SudioniciListNazivOIB_1">
      <item>, OIB 85821130368</item>
      <item>, OIB 12108990493</item>
      <item>, OIB 29335195793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ED474-2972-473C-A351-14D6110C6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867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2016-05-31T12:35:00Z</dcterms:created>
  <dc:creator>Ardena Bajlo</dc:creator>
  <cp:lastModifiedBy>wsadmin</cp:lastModifiedBy>
  <cp:lastPrinted>2016-05-31T12:35:00Z</cp:lastPrinted>
  <dcterms:modified xmlns:xsi="http://www.w3.org/2001/XMLSchema-instance" xsi:type="dcterms:W3CDTF">2016-06-01T13:15:00Z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