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36fa" w14:paraId="2ea36f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1463C">
        <w:t>77</w:t>
      </w:r>
      <w:r w:rsidR="00A03C6E">
        <w:t>8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03C6E">
        <w:t xml:space="preserve">ANTONIJA j.d.o.o., Knin, Seljačke bune 5, </w:t>
      </w:r>
      <w:r w:rsidR="00A03C6E" w:rsidRPr="00B12545">
        <w:t>OIB</w:t>
      </w:r>
      <w:r w:rsidR="00A03C6E">
        <w:t>:</w:t>
      </w:r>
      <w:r w:rsidR="00A03C6E" w:rsidRPr="00B12545">
        <w:t xml:space="preserve"> </w:t>
      </w:r>
      <w:r w:rsidR="00A03C6E">
        <w:t>49052403628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1463C">
        <w:t>24.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03C6E">
        <w:t xml:space="preserve">ANTONIJA j.d.o.o., Knin, Seljačke bune 5, </w:t>
      </w:r>
      <w:r w:rsidR="00A03C6E" w:rsidRPr="00B12545">
        <w:t>OIB</w:t>
      </w:r>
      <w:r w:rsidR="00A03C6E">
        <w:t>:</w:t>
      </w:r>
      <w:r w:rsidR="00A03C6E" w:rsidRPr="00B12545">
        <w:t xml:space="preserve"> </w:t>
      </w:r>
      <w:r w:rsidR="00A03C6E">
        <w:t>49052403628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1463C" w:rsidP="00961D95" w:rsidR="00A70A5D">
      <w:pPr>
        <w:jc w:val="center"/>
      </w:pPr>
      <w:r>
        <w:t>20</w:t>
      </w:r>
      <w:r w:rsidR="00BB3228" w:rsidRPr="00BB3228">
        <w:t xml:space="preserve">. </w:t>
      </w:r>
      <w:r>
        <w:t>lipnja</w:t>
      </w:r>
      <w:r w:rsidR="00D44689" w:rsidRPr="00BB3228">
        <w:t xml:space="preserve"> 2016</w:t>
      </w:r>
      <w:r w:rsidR="00A70A5D" w:rsidRPr="00BB3228">
        <w:t xml:space="preserve">. u </w:t>
      </w:r>
      <w:r>
        <w:t>09</w:t>
      </w:r>
      <w:r w:rsidR="00E07BB8" w:rsidRPr="00BB3228">
        <w:t>,</w:t>
      </w:r>
      <w:r w:rsidR="00A03C6E">
        <w:t>45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1463C" w:rsidP="00A70A5D" w:rsidR="00A70A5D">
      <w:pPr>
        <w:pStyle w:val="Odlomakpopisa"/>
        <w:ind w:left="0"/>
        <w:jc w:val="center"/>
      </w:pPr>
      <w:r>
        <w:t>20. lipnja</w:t>
      </w:r>
      <w:r w:rsidR="00BB3228" w:rsidRPr="00BB3228">
        <w:t xml:space="preserve"> </w:t>
      </w:r>
      <w:r w:rsidR="00D44689" w:rsidRPr="00BB3228">
        <w:t xml:space="preserve">2016. </w:t>
      </w:r>
      <w:r w:rsidR="00631438" w:rsidRPr="00BB3228">
        <w:t xml:space="preserve">u </w:t>
      </w:r>
      <w:r>
        <w:t>09</w:t>
      </w:r>
      <w:r w:rsidR="00E07BB8" w:rsidRPr="00BB3228">
        <w:t>,</w:t>
      </w:r>
      <w:r w:rsidR="00A03C6E">
        <w:t>47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03C6E">
        <w:t>ANTONIJA j.d.o.o., Knin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31463C">
        <w:t>01. rujna 2015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A03C6E">
        <w:t>177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A03C6E">
        <w:t>124.702,21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A03C6E">
        <w:t>dvanaest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1463C">
        <w:t>24. svibnja</w:t>
      </w:r>
      <w:r w:rsidR="00BB3228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03C6E">
        <w:t>ANTONIJA j.d.o.o., Knin</w:t>
      </w:r>
      <w:r w:rsidR="00A03C6E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A03C6E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DANIJEL DRLJA, </w:t>
      </w:r>
      <w:r w:rsidR="009901E5">
        <w:rPr>
          <w:szCs w:val="24"/>
        </w:rPr>
        <w:t>Knin, Sisačka 5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80EFA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A03C6E">
      <w:t>778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C3E45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63C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80EFA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60AA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901E5"/>
    <w:rsid w:val="009E2FFE"/>
    <w:rsid w:val="009E56BB"/>
    <w:rsid w:val="009E574F"/>
    <w:rsid w:val="009F0647"/>
    <w:rsid w:val="00A026EA"/>
    <w:rsid w:val="00A03C6E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0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0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89E26-B3DB-4E01-9892-A34D03B93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1928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2016-05-23T12:41:00Z</dcterms:created>
  <dc:creator>Administrator</dc:creator>
  <cp:lastModifiedBy>wsadmin</cp:lastModifiedBy>
  <cp:lastPrinted>2016-03-18T09:50:00Z</cp:lastPrinted>
  <dcterms:modified xmlns:xsi="http://www.w3.org/2001/XMLSchema-instance" xsi:type="dcterms:W3CDTF">2016-05-24T12:52:00Z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