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88f2" w14:paraId="4fb88f2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3A772F">
        <w:t>887</w:t>
      </w:r>
      <w:r w:rsidR="00D94EAF">
        <w:t>/2015</w:t>
      </w:r>
      <w:r w:rsidR="003A772F">
        <w:t>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3A772F">
        <w:t>LIK d.o.o. Zadar, Ive Senjanina 8, Zadar</w:t>
      </w:r>
      <w:r w:rsidR="00D832D7">
        <w:t xml:space="preserve">, OIB: </w:t>
      </w:r>
      <w:r w:rsidR="003A772F">
        <w:t>64403868436</w:t>
      </w:r>
      <w:r w:rsidR="00A1147B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A772F">
        <w:t>08</w:t>
      </w:r>
      <w:r>
        <w:t xml:space="preserve">. </w:t>
      </w:r>
      <w:r w:rsidR="003A772F">
        <w:t>prosinca</w:t>
      </w:r>
      <w:r>
        <w:t xml:space="preserve"> 2015</w:t>
      </w:r>
      <w:r w:rsidRPr="00FC1537">
        <w:t>.</w:t>
      </w:r>
      <w:r w:rsidR="00D94EAF">
        <w:t xml:space="preserve">, </w:t>
      </w:r>
      <w:r w:rsidR="00BB5455">
        <w:t>2</w:t>
      </w:r>
      <w:r w:rsidR="003A772F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3A772F">
        <w:t>LIK d.o.o. Zadar, Ive Senjanina 8, Zadar, OIB: 64403868436</w:t>
      </w:r>
      <w:r w:rsidR="007A7F80">
        <w:t>,</w:t>
      </w:r>
      <w:r w:rsidR="001D5ECE">
        <w:t xml:space="preserve"> </w:t>
      </w:r>
      <w:r>
        <w:t xml:space="preserve">na temelju neizvršenih osnova za plaćanje iznosi </w:t>
      </w:r>
      <w:r w:rsidR="003A772F">
        <w:t>2.067,65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B66155">
        <w:t>a</w:t>
      </w:r>
      <w:r>
        <w:t xml:space="preserve"> ovlašten</w:t>
      </w:r>
      <w:r w:rsidR="00B66155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3A772F">
        <w:t>Irena Zanki, Zadar, Ive Senjanina 7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3A772F">
        <w:t>887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72F">
        <w:t>7</w:t>
      </w:r>
      <w:r>
        <w:t>. siječnja 2016.</w:t>
      </w:r>
    </w:p>
    <w:p w:rsidRDefault="00827919" w:rsidP="00D832D7" w:rsidR="006977CD" w:rsidRPr="003C4AD9">
      <w:pPr>
        <w:tabs>
          <w:tab w:pos="6840" w:val="left"/>
        </w:tabs>
        <w:jc w:val="right"/>
      </w:pPr>
      <w:r>
        <w:t xml:space="preserve">                                                  </w:t>
      </w:r>
      <w:r w:rsidR="00C362FB">
        <w:t>Sutkinja</w:t>
      </w:r>
      <w:r w:rsidR="006977CD" w:rsidRPr="003C4AD9">
        <w:t>:</w:t>
      </w:r>
    </w:p>
    <w:p w:rsidRDefault="00827919" w:rsidP="00D832D7" w:rsidR="006977CD" w:rsidRPr="003C4AD9">
      <w:pPr>
        <w:tabs>
          <w:tab w:pos="0" w:val="left"/>
        </w:tabs>
        <w:jc w:val="right"/>
      </w:pPr>
      <w:r>
        <w:t xml:space="preserve">                                                                                         </w:t>
      </w:r>
      <w:r w:rsidR="006977CD" w:rsidRPr="003C4AD9">
        <w:t>Tina Grgas</w:t>
      </w:r>
    </w:p>
    <w:p w:rsidRDefault="003A772F" w:rsidP="006977CD" w:rsidR="003A772F">
      <w:pPr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55AED">
      <w:rPr>
        <w:noProof/>
      </w:rPr>
      <w:t>2</w:t>
    </w:r>
    <w:r>
      <w:fldChar w:fldCharType="end"/>
    </w:r>
  </w:p>
  <w:p w:rsidRDefault="00C55AE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55AE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A772F">
      <w:t>887</w:t>
    </w:r>
    <w:r w:rsidR="006977CD">
      <w:t>/2015-</w:t>
    </w:r>
    <w:r w:rsidR="003A77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134CFF"/>
    <w:rsid w:val="001D5ECE"/>
    <w:rsid w:val="001F7949"/>
    <w:rsid w:val="003144A2"/>
    <w:rsid w:val="003A772F"/>
    <w:rsid w:val="00413077"/>
    <w:rsid w:val="00524A91"/>
    <w:rsid w:val="0053677C"/>
    <w:rsid w:val="00631103"/>
    <w:rsid w:val="0065523A"/>
    <w:rsid w:val="006977CD"/>
    <w:rsid w:val="006C682C"/>
    <w:rsid w:val="006E0CDA"/>
    <w:rsid w:val="006F6E1E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362FB"/>
    <w:rsid w:val="00C55AED"/>
    <w:rsid w:val="00C96C74"/>
    <w:rsid w:val="00CE25AB"/>
    <w:rsid w:val="00D832D7"/>
    <w:rsid w:val="00D94E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2067.65</izvorni_sadrzaj>
    <derivirana_varijabla naziv="DomainObject.Predmet.InicijalnaVrijednost_1">2067.65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 društvo s ograničenom odgovornošću za obradu metala</izvorni_sadrzaj>
    <derivirana_varijabla naziv="DomainObject.Predmet.ProtustrankaFormated_1">  LIK društvo s ograničenom odgovornošću za obradu metala</derivirana_varijabla>
  </DomainObject.Predmet.ProtustrankaFormated>
  <DomainObject.Predmet.ProtustrankaFormatedOIB>
    <izvorni_sadrzaj>  LIK društvo s ograničenom odgovornošću za obradu metala, OIB 64403868436</izvorni_sadrzaj>
    <derivirana_varijabla naziv="DomainObject.Predmet.ProtustrankaFormatedOIB_1">  LIK društvo s ograničenom odgovornošću za obradu metala, OIB 64403868436</derivirana_varijabla>
  </DomainObject.Predmet.ProtustrankaFormatedOIB>
  <DomainObject.Predmet.ProtustrankaFormatedWithAdress>
    <izvorni_sadrzaj> LIK društvo s ograničenom odgovornošću za obradu metala, Ive Senjanina  8 , 23000 Zadar</izvorni_sadrzaj>
    <derivirana_varijabla naziv="DomainObject.Predmet.ProtustrankaFormatedWithAdress_1"> LIK društvo s ograničenom odgovornošću za obradu metala, Ive Senjanina  8 , 23000 Zadar</derivirana_varijabla>
  </DomainObject.Predmet.ProtustrankaFormatedWithAdress>
  <DomainObject.Predmet.ProtustrankaFormatedWithAdressOIB>
    <izvorni_sadrzaj> LIK društvo s ograničenom odgovornošću za obradu metala, OIB 64403868436, Ive Senjanina  8 , 23000 Zadar</izvorni_sadrzaj>
    <derivirana_varijabla naziv="DomainObject.Predmet.ProtustrankaFormatedWithAdressOIB_1"> LIK društvo s ograničenom odgovornošću za obradu metala, OIB 64403868436, Ive Senjanina  8 , 23000 Zadar</derivirana_varijabla>
  </DomainObject.Predmet.ProtustrankaFormatedWithAdressOIB>
  <DomainObject.Predmet.ProtustrankaWithAdress>
    <izvorni_sadrzaj>LIK društvo s ograničenom odgovornošću za obradu metala Ive Senjanina  8 , 23000 Zadar</izvorni_sadrzaj>
    <derivirana_varijabla naziv="DomainObject.Predmet.ProtustrankaWithAdress_1">LIK društvo s ograničenom odgovornošću za obradu metala Ive Senjanina  8 , 23000 Zadar</derivirana_varijabla>
  </DomainObject.Predmet.ProtustrankaWithAdress>
  <DomainObject.Predmet.ProtustrankaWithAdressOIB>
    <izvorni_sadrzaj>LIK društvo s ograničenom odgovornošću za obradu metala, OIB 64403868436, Ive Senjanina  8 , 23000 Zadar</izvorni_sadrzaj>
    <derivirana_varijabla naziv="DomainObject.Predmet.ProtustrankaWithAdressOIB_1">LIK društvo s ograničenom odgovornošću za obradu metala, OIB 64403868436, Ive Senjanina  8 , 23000 Zadar</derivirana_varijabla>
  </DomainObject.Predmet.ProtustrankaWithAdressOIB>
  <DomainObject.Predmet.ProtustrankaNazivFormated>
    <izvorni_sadrzaj>LIK društvo s ograničenom odgovornošću za obradu metala</izvorni_sadrzaj>
    <derivirana_varijabla naziv="DomainObject.Predmet.ProtustrankaNazivFormated_1">LIK društvo s ograničenom odgovornošću za obradu metala</derivirana_varijabla>
  </DomainObject.Predmet.ProtustrankaNazivFormated>
  <DomainObject.Predmet.ProtustrankaNazivFormatedOIB>
    <izvorni_sadrzaj>LIK društvo s ograničenom odgovornošću za obradu metala, OIB 64403868436</izvorni_sadrzaj>
    <derivirana_varijabla naziv="DomainObject.Predmet.ProtustrankaNazivFormatedOIB_1">LIK društvo s ograničenom odgovornošću za obradu metala, OIB 64403868436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LIK društvo s ograničenom odgovornošću za obradu metala</item>
    </izvorni_sadrzaj>
    <derivirana_varijabla naziv="DomainObject.Predmet.ProtuStrankaListFormated_1">
      <item>LIK društvo s ograničenom odgovornošću za obradu metala</item>
    </derivirana_varijabla>
  </DomainObject.Predmet.ProtuStrankaListFormated>
  <DomainObject.Predmet.ProtuStrankaListFormatedOIB>
    <izvorni_sadrzaj>
      <item>LIK društvo s ograničenom odgovornošću za obradu metala, OIB 64403868436</item>
    </izvorni_sadrzaj>
    <derivirana_varijabla naziv="DomainObject.Predmet.ProtuStrankaListFormatedOIB_1">
      <item>LIK društvo s ograničenom odgovornošću za obradu metala, OIB 64403868436</item>
    </derivirana_varijabla>
  </DomainObject.Predmet.ProtuStrankaListFormatedOIB>
  <DomainObject.Predmet.ProtuStrankaListFormatedWithAdress>
    <izvorni_sadrzaj>
      <item>LIK društvo s ograničenom odgovornošću za obradu metala, Ive Senjanina  8 , 23000 Zadar</item>
    </izvorni_sadrzaj>
    <derivirana_varijabla naziv="DomainObject.Predmet.ProtuStrankaListFormatedWithAdress_1">
      <item>LIK društvo s ograničenom odgovornošću za obradu metala, Ive Senjanina  8 , 23000 Zadar</item>
    </derivirana_varijabla>
  </DomainObject.Predmet.ProtuStrankaListFormatedWithAdress>
  <DomainObject.Predmet.ProtuStrankaListFormatedWithAdressOIB>
    <izvorni_sadrzaj>
      <item>LIK društvo s ograničenom odgovornošću za obradu metala, OIB 64403868436, Ive Senjanina  8 , 23000 Zadar</item>
    </izvorni_sadrzaj>
    <derivirana_varijabla naziv="DomainObject.Predmet.ProtuStrankaListFormatedWithAdressOIB_1">
      <item>LIK društvo s ograničenom odgovornošću za obradu metala, OIB 64403868436, Ive Senjanina  8 , 23000 Zadar</item>
    </derivirana_varijabla>
  </DomainObject.Predmet.ProtuStrankaListFormatedWithAdressOIB>
  <DomainObject.Predmet.ProtuStrankaListNazivFormated>
    <izvorni_sadrzaj>
      <item>LIK društvo s ograničenom odgovornošću za obradu metala</item>
    </izvorni_sadrzaj>
    <derivirana_varijabla naziv="DomainObject.Predmet.ProtuStrankaListNazivFormated_1">
      <item>LIK društvo s ograničenom odgovornošću za obradu metala</item>
    </derivirana_varijabla>
  </DomainObject.Predmet.ProtuStrankaListNazivFormated>
  <DomainObject.Predmet.ProtuStrankaListNazivFormatedOIB>
    <izvorni_sadrzaj>
      <item>LIK društvo s ograničenom odgovornošću za obradu metala, OIB 64403868436</item>
    </izvorni_sadrzaj>
    <derivirana_varijabla naziv="DomainObject.Predmet.ProtuStrankaListNazivFormatedOIB_1">
      <item>LIK društvo s ograničenom odgovornošću za obradu metala, OIB 64403868436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LIK društvo s ograničenom odgovornošću za obradu metala</izvorni_sadrzaj>
    <derivirana_varijabla naziv="DomainObject.Predmet.ProtustrankaIDrugi_1">LIK društvo s ograničenom odgovornošću za obradu metala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LIK društvo s ograničenom odgovornošću za obradu metala, OIB 64403868436, Ive Senjanina  8 , 23000 Zadar</izvorni_sadrzaj>
    <derivirana_varijabla naziv="DomainObject.Predmet.ProtustrankaIDrugiAdressOIB_1">LIK društvo s ograničenom odgovornošću za obradu metala, OIB 64403868436, Ive Senjanina  8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LIK društvo s ograničenom odgovornošću za obradu metala</item>
    </izvorni_sadrzaj>
    <derivirana_varijabla naziv="DomainObject.Predmet.SudioniciListNaziv_1">
      <item>FINA</item>
      <item>LIK društvo s ograničenom odgovornošću za obradu metala</item>
    </derivirana_varijabla>
  </DomainObject.Predmet.SudioniciListNaziv>
  <DomainObject.Predmet.SudioniciListAdressOIB>
    <izvorni_sadrzaj>
      <item>FINA, OIB 85821130368</item>
      <item>LIK društvo s ograničenom odgovornošću za obradu metala, OIB 64403868436, Ive Senjanina  8 ,23000 Zadar</item>
    </izvorni_sadrzaj>
    <derivirana_varijabla naziv="DomainObject.Predmet.SudioniciListAdressOIB_1">
      <item>FINA, OIB 85821130368</item>
      <item>LIK društvo s ograničenom odgovornošću za obradu metala, OIB 64403868436, Ive Senjanina  8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64403868436</item>
    </izvorni_sadrzaj>
    <derivirana_varijabla naziv="DomainObject.Predmet.SudioniciListNazivOIB_1">
      <item>, OIB 85821130368</item>
      <item>, OIB 64403868436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2019</properties:Characters>
  <properties:Lines>60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2016-01-19T14:23:00Z</dcterms:created>
  <dc:creator>Tina Grgas</dc:creator>
  <cp:lastModifiedBy>Martina Kalmeta</cp:lastModifiedBy>
  <cp:lastPrinted>2016-01-21T13:20:00Z</cp:lastPrinted>
  <dcterms:modified xmlns:xsi="http://www.w3.org/2001/XMLSchema-instance" xsi:type="dcterms:W3CDTF">2016-05-03T08:11:00Z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