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475"/>
        <w:gridCol w:w="1908"/>
        <w:gridCol w:w="3134"/>
        <w:gridCol w:w="1410"/>
        <w:gridCol w:w="2457"/>
        <w:gridCol w:w="1022"/>
        <w:gridCol w:w="723"/>
        <w:gridCol w:w="961"/>
        <w:gridCol w:w="948"/>
        <w:gridCol w:w="868"/>
        <w:gridCol w:w="221"/>
      </w:tblGrid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TABLICA STEČAJNOG UPRAVITELJA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ZAVRŠNI DIOBNI POPIS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154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Iznos ukupno utvrđene tražbine po zaposleniku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Iznos u apsolutnom (bruto) iznosu koji se zaposleniku isplaćuje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Iznos po zaposleniku koji ostaje za isplatu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76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prezime i ime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C000" w:color="000000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bruto plaća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Postotak za isplatu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C000" w:color="000000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bruto plaća 20,4614%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C000" w:color="000000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doprinos na plaće 20,4614%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Okanović Abdurahman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Brezani 57, 10347 Rakovec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29512989944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7.770,79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1.590,01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6.180,78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273,48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Basar Melita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Luka 251 a, 10340 Luka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29984963689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HR4824840083234185222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16.539,93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3.384,30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13.155,63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582,10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Bašagić Edin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55014569743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18.628,12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3.811,57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14.816,55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655,59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Benković Franjo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Tomaševečka Mokrica 6, 10383 Komin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64789692547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Radić Božo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Stara Subocka 11, 44330 Novska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52293533581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22.228,68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4.548,30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17.680,38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782,31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Bušić Ljubica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Tituša Brezovačkog 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06184194963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18.861,64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3.859,36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15.002,28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663,81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Cikron Tomica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Draškovića Janka 25 b, 10430 Samobor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64043764942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HR7324840083223927216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28.133,80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5.756,57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22.377,23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990,13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Curiš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Jelovec 54, 49282 Konjšćina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49749672577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HR9623300033243223239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3.984,00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815,18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3.168,82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140,21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Ružičić Dalibor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Galovac 31,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78635201981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HR8624020063200033330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10.192,25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2.085,48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8.106,77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358,70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Litvić Damir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Blaževdol Selci 2,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28714194933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52.831,66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10.810,10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42.021,56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1.859,34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Vargek Damir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Svetojakovska 5 b,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82087007778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Banovec Danijel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Bistrička 97, Donje Orešje,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76062989494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HR4523400093213314442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19.914,54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4.074,79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15.839,75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700,86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Topalović Danijel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1.861,36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380,86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1.480,50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65,51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Flinta Darko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Radoišće 62. 10383 Komin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19479269579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13.693,26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2.801,83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10.891,43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481,92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Hranić Darko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Budinšćina 29a, 49284 Budinšćina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98968613733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HR2623600003213007823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19.253,47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3.939,53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15.313,94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677,60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Moguljak Darko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V. Sredice 117,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62868997959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HR3424020063200119432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12.551,50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2.568,21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9.983,29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441,73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Budek Davor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Banje Selo 29, 10382 Donja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40371325864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HR0824020063205754048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36.368,95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7.441,60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28.927,35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1.279,95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Horvatin Davor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6.757,35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1.382,65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5.374,70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237,82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Pucko Dejan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20.082,60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4.109,18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15.973,42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706,78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Petković Dragutin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Zrinskih 38, 40315 Peklenica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90680634282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HR8923600003236681673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40.684,47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8.324,61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32.359,86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1.431,83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Hranić Dražen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Budinšćina 29a, 49284 Budinšćina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84654838823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HR1323600003237796504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12.827,89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2.624,77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10.203,12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451,46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Križančić Dražen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3.505,68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717,31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2.788,37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123,38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Ivanušić Dubravko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Guci Draganički 23,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16421589715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HR4924840083234147374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3.521,27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720,50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2.800,77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123,93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Duraković Almir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Črečan 96,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22327002890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3.110,68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636,49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2.474,19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109,48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Kurtović Esad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Novo Mjesto 27,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31973654455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27.263,01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5.578,39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21.684,62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959,48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Filipović Ivančica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Filipovići 3a,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47284991751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Pereglin Franjo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Nespeš 90, 10382 Donja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71007989791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29.495,10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6.035,11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23.459,99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1.038,04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Gabričević Vlatko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Gjure Szaba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66101382252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44.327,28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9.069,98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35.257,30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1.560,04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263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Gmajnić Dragan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Stričak Goran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Čanjevo 16, 42224 Visoko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0114780889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Grošinić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Gornje Orešje 16,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24544385056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28.288,51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5.788,23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22.500,28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995,57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Hadrović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Visoko 119, 42224 Visoko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10279388962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11.925,24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2.440,07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9.485,17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419,69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Mešanović Hajrija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81081959457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17.069,66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3.492,69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13.576,97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600,74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Hankušić Almir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Brezani 57, 10347 Rakovec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49574398525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24.010,15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4.912,81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19.097,34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845,00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Hankušić Senad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Brezani 57, 10347 Rakovec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64302402415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16.189,86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3.312,67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12.877,19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569,78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Hrupec Damir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4a,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51348121942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81.059,41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16.585,89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64.473,52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2.852,77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Hrupec Katarina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4a,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65211611141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68.411,55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13.997,96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54.413,59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2.407,65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Hrupec Krešimir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4a,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82570004270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38.246,23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7.825,71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30.420,52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1.346,02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Hrupec Zlatica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4a,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83100834673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81.223,80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16.619,53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64.604,27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2.858,56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Hruškovec Davor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Hruškovec Miroslav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Hankušić Husejn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03206229618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16.131,03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3.300,63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12.830,40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567,71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Guštek Ines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Bistrička 52, D. Orešje,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81404803248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HR4224840083229128332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24.475,04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5.007,94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19.467,10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861,36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Fintić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Lonjica 86, 10340 Vrbovec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88216364376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22.947,50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4.695,38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18.252,12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807,61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Bertić Ivana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Kalinje 22,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04890066941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HR9724840083230105587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Klarić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Pokupska luka 128, 47203 Rečica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18842085674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HR4623400093206950545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147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Sakač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Kalnička kapela 5, 42222 Ljubeščica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42880335921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18.564,23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3.798,50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14.765,73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653,34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Jakopanec Vedran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Zagrebačka 61,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20198347783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HR6724840083212258903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3.295,18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674,24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2.620,94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115,97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Japić Damir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24226334576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9.057,54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1.853,30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7.204,24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318,77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Jarček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Goli Vrh 3, 10347 Rakovec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66525651358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HR6224020063203456698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16.185,57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3.311,79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12.873,78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569,63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Gežić Josip - bolovanje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Hrpalo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2.620,36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536,16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2.084,20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92,22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Ivanušić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Guci Draganički 23,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06070912800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HR1024840083234103068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4.467,95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914,21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3.553,74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157,24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Kos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13.620,28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2.786,90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10.833,38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479,35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Kuzmić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Borenec 18 a , 42226 Bisag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79537806667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16.278,83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3.330,88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12.947,95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572,91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Vrtarić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Zagrebačka 40, 49246 Marija Bistrica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75596540863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HR5223400093201256731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56.385,73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11.537,31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44.848,42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1.984,42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Kos Jurica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Dr. Nemičića 6, 47000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21049687518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HR3824000083201307736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3.142,51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643,00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2.499,51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110,60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Hruškovec Katarina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Mala strana 27, Biškupec Zelinski,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40892544494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Matijević Kazimir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Resnički put 112,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44194404154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HR5223400093202452644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19.531,80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3.996,48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15.535,32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687,39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Kocman Kristijan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Kocman Marina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Kolarić Tomislav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Kos 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Marinovec Zelinski 28,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19347491930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Kralj Željka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Novo Mjesto 14,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51679177584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236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Kolman Krešimir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Rade Končara 24, 40327 Donji Vidovec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59217400112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53.319,53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10.909,92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42.409,61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1.876,51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Ercegovac Krunoslav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Varoška 48 a, 10040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96504300522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HR5024840083226282305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30.596,64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6.260,50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24.336,14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1.076,81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Kuček Karolina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Kulji Mladen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Varaždinska 44a, 49250 Zlatar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81759053855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25.475,66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5.212,68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20.262,98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896,58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Topalović Luka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Paukovečka 51, Paukovec, 10382 Donja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29445619400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16.588,56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3.394,25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13.194,31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583,81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Mahmutović Mirsad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19279273492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21.731,27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4.446,52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17.284,75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764,80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Kresaj (djev.Dečko) Marija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Krečavec 16,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11268904786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Mihalic Marijan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Keleminovec 24,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10046577681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20.204,15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4.134,05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16.070,10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711,06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Šodec Marijan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Zagrebačka 91, 10370 Dugo Selo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56666006192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HR3723400093103177100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12.691,47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2.596,85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10.094,62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446,66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Veg Marijan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2.814,00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575,78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2.238,22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99,03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Brezarić Marina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Brezani 57, 10347 Rakovec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62955213025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30.913,36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6.325,31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24.588,05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1.087,95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Tek Marinko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3.260,86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667,22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2.593,64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114,76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Kolarek Mario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Ladanjskih rudara 82, 42243 Maruševec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18415050580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HR5625000093200288430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2.872,16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587,68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2.284,48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101,08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Bukovac Marko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Stjepana Radića 18, 10430 Samobor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91464604172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HR9325000093200651126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32.740,00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6.699,06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26.040,94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1.152,24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Šimić Martin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Matak Dragutin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Breznica 202, 42225 Breznički Hum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18555484327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Vizjak Matija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Gačice 118, 42242 Radovan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99398650941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20.361,93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4.166,34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16.195,59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716,61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Muharemović Meho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Brezani 57, 10347 Rakovec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28005013168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16.148,78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3.304,27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12.844,51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568,33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Hasanović Mevludin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Črečan 9a,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18078022792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16.565,03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3.389,44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13.175,59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582,98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Mihalić Zdravko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Pejačevićeva 4,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41261744223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29.791,78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6.095,82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23.695,96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1.048,48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Šimunović Mijo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Zagrebačka 218, Trstenik Nartski, 10361 Sesv. Kraljevec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01784515919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HR3423600003213823546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30.262,16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6.192,06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24.070,10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1.065,03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Golubovac Milan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Kuljani 36, 44435 Divuša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12097025042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HR4824840083200700143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6.251,24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1.279,09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4.972,15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Findri Mladen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Križevčec 4, 10382 Donja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83615858363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7.239,94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1.481,39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5.758,55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254,80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Mikšić Mladen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Zagrebačka 15, 10340 Vrbovec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95300918528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17.275,48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3.534,81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13.740,67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607,99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Solenički Mladen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Aleja pomoraca 23,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98820943417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29.280,37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5.991,17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23.289,20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1.030,48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Isanović Nedim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55368384179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14.603,50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2.988,08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11.615,42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513,95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Bešlagić Nedžad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70279373505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18.447,42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3.774,60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14.672,82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649,23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Bajrić Neven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Osečka 7, 42242 Radovan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23030708692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19.728,72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4.036,77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15.691,95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694,32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Međeral Neven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Zagorska 87, 42220 Novi Marof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04413365071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HR0723600003200416304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14.521,69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2.971,34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11.550,35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511,07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Valentić Nikola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Bašćinska cesta 27, 47000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13668497363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HR8824000083200461772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3.190,00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652,72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2.537,28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112,27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Oštarjaš Duško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Bocakova 4,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78349093445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HR2224840083232546390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3.295,18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674,24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2.620,94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115,97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Papež Danijel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Posavec Mirica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Posavec Štefica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26 b,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85847212432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Kučinić Predrag - bolovanje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Prugovečki Saša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Žitomir 14,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40140545415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17.886,55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3.659,84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14.226,71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629,49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243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Purgar Branko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Breg Mokrički 12,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40873104331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4.142,86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847,69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3.295,17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145,80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Rajič 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Varoška 48 a, 10040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21411304446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HR9423600003236263513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47.472,15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9.713,47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37.758,68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1.670,72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Alibašić Safet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89998155455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20.887,31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4.273,84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16.613,47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735,10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Luks Sandra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Višnjevac 13,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05375636338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45.885,85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9.388,89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36.496,96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1.614,89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Trglačnik Sandra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Drašković 5a. 42226 Bisag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14850043651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7.380,18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1.510,09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5.870,09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259,74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Šimec Silvio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Kalnička 55 a, 42222 Ljubeščica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99227472849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50.223,75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10.276,48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39.947,27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1.767,55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Keljar Siniša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Matije Gupca 3, Prugovac, 48362 Kloštar Podravski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36416571447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3.400,00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695,69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2.704,31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119,66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Pomper Siniša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Kračevec 4a, 42224 Visoko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34064908027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HR9823600003200691213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15.597,98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3.191,57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12.406,41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548,95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Kranjec Slavko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Bečka 5,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38626113056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63.962,02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13.087,52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50.874,50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2.251,05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Dramac Slobodan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Orehovec 63, Orehovec, 42220 Novi Marof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83206837889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HR1423300033243530653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11.661,68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2.386,14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9.275,54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410,42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Puljić Snježana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Majcen Spomenka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13.510,60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2.764,46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10.746,14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475,49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Biketa Stevo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Trojstvena 39, Trojstveni Markovac,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46917534952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HR8224840083212082675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4.142,86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847,69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3.295,17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145,80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Bogović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Pesak 20, 10454 Krašić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45006697458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HR4723400093209108971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Klarić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Kalnička 137, 42222 Ljubeščica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00379006763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18.335,51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3.751,70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14.583,81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645,29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Kos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Nespeš 75,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02515706501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51.120,40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10.459,95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40.660,45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1.799,11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Kraljić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Šandrovac 250, 43000 Šandrovac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04771714523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HR7524020063200429288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22.647,54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4.634,00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18.013,54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797,05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Sambol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Prepolno 26, 1038/0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14574911772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Stričak Stjepan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Čanjevo 24, 42224 Visoko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69365171458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Stričak Milenko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Čanjevo 4, 42224 Visoko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60778293349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33.946,45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6.945,92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27.000,53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1.194,70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Mašinović Suad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06469766953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18.951,09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3.877,66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15.073,43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666,96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Sadiković Suvad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Viška 13, 23000 Zadar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73119489711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HR6923600003238144114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19.013,09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3.890,34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15.122,75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669,14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Alibašić Šehaz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40493510880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30.638,70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6.269,11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24.369,59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1.078,29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Škarec Valentina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Krečavec 20,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98680717195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14.776,32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3.023,44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11.752,88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520,03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Špinderk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Hrastje 32,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76007069047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HR3324020063203456735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25.589,95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5.236,06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20.353,89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900,60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Košćak Tomislav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Gornje Makojišće 64, 44220 Novi Marof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77027888932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17.912,81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3.665,21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14.247,60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630,42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Stručić Tomislav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Donja Glogovnica 46,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00043070536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HR4824020063205984964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7.170,47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1.467,18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5.703,29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252,35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Trglačnik Jasenka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Drašković 5a, 42226 Bisag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53069274312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Đurinić Valentina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Breznica 29, 42225 Breznički Hum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26588356778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23.821,09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4.874,13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18.946,96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838,35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Šiktar Vladimir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3.142,51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643,00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2.499,51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110,60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Vlahović Barica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Hrnjanec 47, 10382 Donja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09176242289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Vuković Duško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27852280273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21.499,64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4.399,13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17.100,51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756,65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Zahirović Edit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Šulinec 5, 10380 Sv. I.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92402664159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19.668,06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4.024,36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15.643,70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692,19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Zidarić Brankica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Vukšinec riječki 19, 48268 Gornja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84941488730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Bačić Zlatko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Galovićeva 10, 10000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70671035084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--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35.558,62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7.275,79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28.282,83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1.251,44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Tucibat Zlatko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Gažanski trg 6, 47000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09876537672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HR5523400093203066600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3.312,84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677,85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2.634,99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116,59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</w:t>
            </w: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Papović Zvezdan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Eugena Kumičića 194, Zvrijerci, 43000 </w:t>
            </w: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lastRenderedPageBreak/>
              <w:t>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lastRenderedPageBreak/>
              <w:t>31411446227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HR4524020063200170159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18.574,4</w:t>
            </w: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lastRenderedPageBreak/>
              <w:t>20,461</w:t>
            </w: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lastRenderedPageBreak/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3.800,60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14.773,8</w:t>
            </w: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653,70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lastRenderedPageBreak/>
              <w:t>217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Lacković Zvonimir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Osečka 3, 42242 Radovan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69399509998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HR4923600003218130367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8.710,09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1.782,21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6.927,88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306,54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Lovrić Žana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fra F. Grabovca 10,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07687974474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Šestak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Oštrice 71, 42220 Novi Marof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56025493914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HR2425000093210757343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3.128,45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  <w:t>20,4614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640,12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2.488,33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110,10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7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2.271.360,02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464.752,06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79.937,35 kn</w:t>
            </w: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D5938" w:rsidR="00DD5938" w:rsidRPr="00DD5938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UKUPNI IZNOS KOJI SE ISPLAĆUJE PO NAKNADNOJ DIOBI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D5938"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544.689,41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DD5938" w:rsidP="00DD5938" w:rsidR="00DD5938" w:rsidRPr="00DD5938">
            <w:pPr>
              <w:spacing w:lineRule="auto" w:line="24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14:textId="1b00130" w14:paraId="1b00130" w:rsidRDefault="005859E3" w:rsidR="005859E3">
      <w:pPr>
        <w15:collapsed w:val="false"/>
      </w:pPr>
    </w:p>
    <w:sectPr w:rsidSect="00DD5938" w:rsidR="005859E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938"/>
    <w:rsid w:val="0054134E"/>
    <w:rsid w:val="005859E3"/>
    <w:rsid w:val="00DD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D593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D5938"/>
    <w:rPr>
      <w:color w:val="800080"/>
      <w:u w:val="single"/>
    </w:rPr>
  </w:style>
  <w:style w:customStyle="true" w:styleId="xl63" w:type="paragraph">
    <w:name w:val="xl63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64" w:type="paragraph">
    <w:name w:val="xl64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65" w:type="paragraph">
    <w:name w:val="xl65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66" w:type="paragraph">
    <w:name w:val="xl66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C0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67" w:type="paragraph">
    <w:name w:val="xl67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C0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68" w:type="paragraph">
    <w:name w:val="xl68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69" w:type="paragraph">
    <w:name w:val="xl69"/>
    <w:basedOn w:val="Normal"/>
    <w:rsid w:val="00DD5938"/>
    <w:pPr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70" w:type="paragraph">
    <w:name w:val="xl70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73" w:type="paragraph">
    <w:name w:val="xl73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DD5938"/>
    <w:pPr>
      <w:spacing w:lineRule="auto" w:line="240"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7" w:type="paragraph">
    <w:name w:val="xl77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83" w:type="paragraph">
    <w:name w:val="xl83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xl85" w:type="paragraph">
    <w:name w:val="xl85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86" w:type="paragraph">
    <w:name w:val="xl86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87" w:type="paragraph">
    <w:name w:val="xl87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88" w:type="paragraph">
    <w:name w:val="xl88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89" w:type="paragraph">
    <w:name w:val="xl89"/>
    <w:basedOn w:val="Normal"/>
    <w:rsid w:val="00DD5938"/>
    <w:pPr>
      <w:pBdr>
        <w:top w:space="0" w:sz="8" w:color="auto" w:val="single"/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0" w:type="paragraph">
    <w:name w:val="xl90"/>
    <w:basedOn w:val="Normal"/>
    <w:rsid w:val="00DD5938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1" w:type="paragraph">
    <w:name w:val="xl91"/>
    <w:basedOn w:val="Normal"/>
    <w:rsid w:val="00DD5938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2" w:type="paragraph">
    <w:name w:val="xl92"/>
    <w:basedOn w:val="Normal"/>
    <w:rsid w:val="00DD5938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3" w:type="paragraph">
    <w:name w:val="xl93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4" w:type="paragraph">
    <w:name w:val="xl94"/>
    <w:basedOn w:val="Normal"/>
    <w:rsid w:val="00DD5938"/>
    <w:pPr>
      <w:spacing w:lineRule="auto" w:line="240"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95" w:type="paragraph">
    <w:name w:val="xl95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96" w:type="paragraph">
    <w:name w:val="xl96"/>
    <w:basedOn w:val="Normal"/>
    <w:rsid w:val="00DD59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97" w:type="paragraph">
    <w:name w:val="xl97"/>
    <w:basedOn w:val="Normal"/>
    <w:rsid w:val="00DD5938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b/>
      <w:bCs/>
      <w:sz w:val="14"/>
      <w:szCs w:val="1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34E"/>
    <w:rPr>
      <w:rFonts w:cs="Times New Roman" w:eastAsia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134E"/>
    <w:rPr>
      <w:rFonts w:cs="Times New Roman" w:eastAsia="Times New Roman" w:hAnsi="Calibri" w:ascii="Calibri"/>
      <w:color w:val="000000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134E"/>
    <w:rPr>
      <w:rFonts w:cs="Times New Roman" w:eastAsia="Times New Roman" w:hAnsi="Calibri" w:ascii="Calibri"/>
      <w:color w:val="000000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134E"/>
    <w:rPr>
      <w:rFonts w:cs="Times New Roman" w:eastAsia="Times New Roman" w:hAnsi="Calibri" w:ascii="Calibri"/>
      <w:color w:val="000000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D593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D5938"/>
    <w:rPr>
      <w:color w:val="800080"/>
      <w:u w:val="single"/>
    </w:rPr>
  </w:style>
  <w:style w:customStyle="1" w:styleId="xl63" w:type="paragraph">
    <w:name w:val="xl63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64" w:type="paragraph">
    <w:name w:val="xl64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65" w:type="paragraph">
    <w:name w:val="xl65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66" w:type="paragraph">
    <w:name w:val="xl66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C000" w:val="clear"/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67" w:type="paragraph">
    <w:name w:val="xl67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C000" w:val="clear"/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68" w:type="paragraph">
    <w:name w:val="xl68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69" w:type="paragraph">
    <w:name w:val="xl69"/>
    <w:basedOn w:val="Normal"/>
    <w:rsid w:val="00DD5938"/>
    <w:pPr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70" w:type="paragraph">
    <w:name w:val="xl70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73" w:type="paragraph">
    <w:name w:val="xl73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DD5938"/>
    <w:pPr>
      <w:spacing w:after="100" w:afterAutospacing="1" w:before="100" w:beforeAutospacing="1" w:line="240" w:lineRule="auto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77" w:type="paragraph">
    <w:name w:val="xl77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cs="Times New Roman" w:eastAsia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83" w:type="paragraph">
    <w:name w:val="xl83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xl85" w:type="paragraph">
    <w:name w:val="xl85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86" w:type="paragraph">
    <w:name w:val="xl86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87" w:type="paragraph">
    <w:name w:val="xl87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88" w:type="paragraph">
    <w:name w:val="xl88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89" w:type="paragraph">
    <w:name w:val="xl89"/>
    <w:basedOn w:val="Normal"/>
    <w:rsid w:val="00DD5938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0" w:type="paragraph">
    <w:name w:val="xl90"/>
    <w:basedOn w:val="Normal"/>
    <w:rsid w:val="00DD5938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1" w:type="paragraph">
    <w:name w:val="xl91"/>
    <w:basedOn w:val="Normal"/>
    <w:rsid w:val="00DD5938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2" w:type="paragraph">
    <w:name w:val="xl92"/>
    <w:basedOn w:val="Normal"/>
    <w:rsid w:val="00DD5938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3" w:type="paragraph">
    <w:name w:val="xl93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4" w:type="paragraph">
    <w:name w:val="xl94"/>
    <w:basedOn w:val="Normal"/>
    <w:rsid w:val="00DD5938"/>
    <w:pPr>
      <w:spacing w:after="100" w:afterAutospacing="1" w:before="100" w:beforeAutospacing="1" w:line="240" w:lineRule="auto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95" w:type="paragraph">
    <w:name w:val="xl95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96" w:type="paragraph">
    <w:name w:val="xl96"/>
    <w:basedOn w:val="Normal"/>
    <w:rsid w:val="00DD59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97" w:type="paragraph">
    <w:name w:val="xl97"/>
    <w:basedOn w:val="Normal"/>
    <w:rsid w:val="00DD5938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cs="Times New Roman" w:eastAsia="Times New Roman"/>
      <w:b/>
      <w:bCs/>
      <w:sz w:val="14"/>
      <w:szCs w:val="1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34E"/>
    <w:rPr>
      <w:rFonts w:ascii="Times New Roman" w:cs="Times New Roman" w:eastAsia="Times New Roman" w:hAnsi="Times New Roman"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134E"/>
    <w:rPr>
      <w:rFonts w:ascii="Calibri" w:cs="Times New Roman" w:eastAsia="Times New Roman" w:hAnsi="Calibri"/>
      <w:color w:val="000000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134E"/>
    <w:rPr>
      <w:rFonts w:ascii="Calibri" w:cs="Times New Roman" w:eastAsia="Times New Roman" w:hAnsi="Calibri"/>
      <w:color w:val="00000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134E"/>
    <w:rPr>
      <w:rFonts w:ascii="Calibri" w:cs="Times New Roman" w:eastAsia="Times New Roman" w:hAnsi="Calibri"/>
      <w:color w:val="00000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71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2107</properties:Words>
  <properties:Characters>13036</properties:Characters>
  <properties:Lines>2120</properties:Lines>
  <properties:Paragraphs>1307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2018-09-26T08:05:00Z</dcterms:created>
  <dc:creator>Monika Grbac</dc:creator>
  <cp:lastModifiedBy>Monika Grbac</cp:lastModifiedBy>
  <dcterms:modified xmlns:xsi="http://www.w3.org/2001/XMLSchema-instance" xsi:type="dcterms:W3CDTF">2018-09-26T08:07:00Z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St-2177/2018-182 / Podnesak - Podnesak (ZAVRŠNI DIOBENI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