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1890" w14:paraId="2361890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46F98">
        <w:t>1091</w:t>
      </w:r>
      <w:r w:rsidR="00BC610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46F98">
        <w:t xml:space="preserve">INDUSTRIJSKI PREMAZI d.o.o. za trgovinu i usluge, Kerestinec, Poduzetnička ulica 4, MBS: 080846049, OIB: 09108845842, </w:t>
      </w:r>
      <w:r w:rsidR="00163A40">
        <w:t xml:space="preserve">  </w:t>
      </w:r>
      <w:r>
        <w:t xml:space="preserve">dana </w:t>
      </w:r>
      <w:r w:rsidR="00902821">
        <w:t>2</w:t>
      </w:r>
      <w:r w:rsidR="00DD2524">
        <w:t>9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46F98">
        <w:t xml:space="preserve">INDUSTRIJSKI PREMAZI d.o.o. za trgovinu i usluge, Kerestinec, Poduzetnička ulica 4, MBS: 080846049, OIB: 09108845842.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46F98" w:rsidR="00546F98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546F98">
        <w:t>Jelena Kordić, E. Kvaternika 44A, Višnjevac, OIB: 78573539971</w:t>
      </w:r>
    </w:p>
    <w:p w:rsidRDefault="001416CB" w:rsidP="00546F98" w:rsidR="001416CB" w:rsidRPr="006E3235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B6197">
        <w:t>INDUSTRIJSKI PREMAZI d.o.o. za trgovinu i usluge, Kerestinec, Poduzetnička ulica 4, MBS: 080846049, OIB: 09108845842.</w:t>
      </w:r>
      <w:r w:rsidR="00EF43DF">
        <w:t xml:space="preserve">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8B6197">
        <w:rPr>
          <w:bCs/>
        </w:rPr>
        <w:t>04</w:t>
      </w:r>
      <w:r w:rsidRPr="00F877AB">
        <w:rPr>
          <w:bCs/>
        </w:rPr>
        <w:t xml:space="preserve">. </w:t>
      </w:r>
      <w:r w:rsidR="008B6197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8B6197">
        <w:rPr>
          <w:bCs/>
        </w:rPr>
        <w:t>2484</w:t>
      </w:r>
      <w:r w:rsidRPr="00F877AB">
        <w:rPr>
          <w:bCs/>
        </w:rPr>
        <w:t xml:space="preserve"> od </w:t>
      </w:r>
      <w:r w:rsidR="008B6197">
        <w:rPr>
          <w:bCs/>
        </w:rPr>
        <w:t>03</w:t>
      </w:r>
      <w:r w:rsidR="001416CB">
        <w:rPr>
          <w:bCs/>
        </w:rPr>
        <w:t xml:space="preserve">. </w:t>
      </w:r>
      <w:r w:rsidR="008B6197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8B6197">
        <w:t>INDUSTRIJSKI PREMAZI d.o.o. za trgovinu i usluge, Kerestinec, Poduzetnička ulica 4, MBS: 080846049, OIB: 09108845842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EF43DF">
        <w:rPr>
          <w:bCs/>
        </w:rPr>
        <w:t>10</w:t>
      </w:r>
      <w:r w:rsidR="008B6197">
        <w:rPr>
          <w:bCs/>
        </w:rPr>
        <w:t>91</w:t>
      </w:r>
      <w:r w:rsidR="00BC610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F43DF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F43DF">
        <w:t>10</w:t>
      </w:r>
      <w:r w:rsidR="008B6197">
        <w:t>91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DD2524">
        <w:t>9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E2E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63A40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46F98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6E3235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B6197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C6103"/>
    <w:rsid w:val="00BE0AFD"/>
    <w:rsid w:val="00BE33FF"/>
    <w:rsid w:val="00BE4276"/>
    <w:rsid w:val="00C047C6"/>
    <w:rsid w:val="00C2016D"/>
    <w:rsid w:val="00C20E2E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EF43DF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St-1091/2017</izvorni_sadrzaj>
    <derivirana_varijabla naziv="DomainObject.Predmet.OznakaBroj_1">St-1091/2017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INDUSTRIJSKI PREMAZI d.o.o.</izvorni_sadrzaj>
    <derivirana_varijabla naziv="DomainObject.Predmet.ProtustrankaFormated_1">  INDUSTRIJSKI PREMAZI d.o.o.</derivirana_varijabla>
  </DomainObject.Predmet.ProtustrankaFormated>
  <DomainObject.Predmet.ProtustrankaFormatedOIB>
    <izvorni_sadrzaj>  INDUSTRIJSKI PREMAZI d.o.o., OIB 09108845842</izvorni_sadrzaj>
    <derivirana_varijabla naziv="DomainObject.Predmet.ProtustrankaFormatedOIB_1">  INDUSTRIJSKI PREMAZI d.o.o., OIB 09108845842</derivirana_varijabla>
  </DomainObject.Predmet.ProtustrankaFormatedOIB>
  <DomainObject.Predmet.ProtustrankaFormatedWithAdress>
    <izvorni_sadrzaj> INDUSTRIJSKI PREMAZI d.o.o., Poduzetnička ulica 4, 10431 Kerestinec</izvorni_sadrzaj>
    <derivirana_varijabla naziv="DomainObject.Predmet.ProtustrankaFormatedWithAdress_1"> INDUSTRIJSKI PREMAZI d.o.o., Poduzetnička ulica 4, 10431 Kerestinec</derivirana_varijabla>
  </DomainObject.Predmet.ProtustrankaFormatedWithAdress>
  <DomainObject.Predmet.ProtustrankaFormatedWithAdressOIB>
    <izvorni_sadrzaj> INDUSTRIJSKI PREMAZI d.o.o., OIB 09108845842, Poduzetnička ulica 4, 10431 Kerestinec</izvorni_sadrzaj>
    <derivirana_varijabla naziv="DomainObject.Predmet.ProtustrankaFormatedWithAdressOIB_1"> INDUSTRIJSKI PREMAZI d.o.o., OIB 09108845842, Poduzetnička ulica 4, 10431 Kerestinec</derivirana_varijabla>
  </DomainObject.Predmet.ProtustrankaFormatedWithAdressOIB>
  <DomainObject.Predmet.ProtustrankaWithAdress>
    <izvorni_sadrzaj>INDUSTRIJSKI PREMAZI d.o.o. Poduzetnička ulica 4, 10431 Kerestinec</izvorni_sadrzaj>
    <derivirana_varijabla naziv="DomainObject.Predmet.ProtustrankaWithAdress_1">INDUSTRIJSKI PREMAZI d.o.o. Poduzetnička ulica 4, 10431 Kerestinec</derivirana_varijabla>
  </DomainObject.Predmet.ProtustrankaWithAdress>
  <DomainObject.Predmet.ProtustrankaWithAdressOIB>
    <izvorni_sadrzaj>INDUSTRIJSKI PREMAZI d.o.o., OIB 09108845842, Poduzetnička ulica 4, 10431 Kerestinec</izvorni_sadrzaj>
    <derivirana_varijabla naziv="DomainObject.Predmet.ProtustrankaWithAdressOIB_1">INDUSTRIJSKI PREMAZI d.o.o., OIB 09108845842, Poduzetnička ulica 4, 10431 Kerestinec</derivirana_varijabla>
  </DomainObject.Predmet.ProtustrankaWithAdressOIB>
  <DomainObject.Predmet.ProtustrankaNazivFormated>
    <izvorni_sadrzaj>INDUSTRIJSKI PREMAZI d.o.o.</izvorni_sadrzaj>
    <derivirana_varijabla naziv="DomainObject.Predmet.ProtustrankaNazivFormated_1">INDUSTRIJSKI PREMAZI d.o.o.</derivirana_varijabla>
  </DomainObject.Predmet.ProtustrankaNazivFormated>
  <DomainObject.Predmet.ProtustrankaNazivFormatedOIB>
    <izvorni_sadrzaj>INDUSTRIJSKI PREMAZI d.o.o., OIB 09108845842</izvorni_sadrzaj>
    <derivirana_varijabla naziv="DomainObject.Predmet.ProtustrankaNazivFormatedOIB_1">INDUSTRIJSKI PREMAZI d.o.o., OIB 09108845842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INDUSTRIJSKI PREMAZI d.o.o.</item>
    </izvorni_sadrzaj>
    <derivirana_varijabla naziv="DomainObject.Predmet.ProtuStrankaListFormated_1">
      <item>INDUSTRIJSKI PREMAZI d.o.o.</item>
    </derivirana_varijabla>
  </DomainObject.Predmet.ProtuStrankaListFormated>
  <DomainObject.Predmet.ProtuStrankaListFormatedOIB>
    <izvorni_sadrzaj>
      <item>INDUSTRIJSKI PREMAZI d.o.o., OIB 09108845842</item>
    </izvorni_sadrzaj>
    <derivirana_varijabla naziv="DomainObject.Predmet.ProtuStrankaListFormatedOIB_1">
      <item>INDUSTRIJSKI PREMAZI d.o.o., OIB 09108845842</item>
    </derivirana_varijabla>
  </DomainObject.Predmet.ProtuStrankaListFormatedOIB>
  <DomainObject.Predmet.ProtuStrankaListFormatedWithAdress>
    <izvorni_sadrzaj>
      <item>INDUSTRIJSKI PREMAZI d.o.o., Poduzetnička ulica 4, 10431 Kerestinec</item>
    </izvorni_sadrzaj>
    <derivirana_varijabla naziv="DomainObject.Predmet.ProtuStrankaListFormatedWithAdress_1">
      <item>INDUSTRIJSKI PREMAZI d.o.o., Poduzetnička ulica 4, 10431 Kerestinec</item>
    </derivirana_varijabla>
  </DomainObject.Predmet.ProtuStrankaListFormatedWithAdress>
  <DomainObject.Predmet.ProtuStrankaListFormatedWithAdressOIB>
    <izvorni_sadrzaj>
      <item>INDUSTRIJSKI PREMAZI d.o.o., OIB 09108845842, Poduzetnička ulica 4, 10431 Kerestinec</item>
    </izvorni_sadrzaj>
    <derivirana_varijabla naziv="DomainObject.Predmet.ProtuStrankaListFormatedWithAdressOIB_1">
      <item>INDUSTRIJSKI PREMAZI d.o.o., OIB 09108845842, Poduzetnička ulica 4, 10431 Kerestinec</item>
    </derivirana_varijabla>
  </DomainObject.Predmet.ProtuStrankaListFormatedWithAdressOIB>
  <DomainObject.Predmet.ProtuStrankaListNazivFormated>
    <izvorni_sadrzaj>
      <item>INDUSTRIJSKI PREMAZI d.o.o.</item>
    </izvorni_sadrzaj>
    <derivirana_varijabla naziv="DomainObject.Predmet.ProtuStrankaListNazivFormated_1">
      <item>INDUSTRIJSKI PREMAZI d.o.o.</item>
    </derivirana_varijabla>
  </DomainObject.Predmet.ProtuStrankaListNazivFormated>
  <DomainObject.Predmet.ProtuStrankaListNazivFormatedOIB>
    <izvorni_sadrzaj>
      <item>INDUSTRIJSKI PREMAZI d.o.o., OIB 09108845842</item>
    </izvorni_sadrzaj>
    <derivirana_varijabla naziv="DomainObject.Predmet.ProtuStrankaListNazivFormatedOIB_1">
      <item>INDUSTRIJSKI PREMAZI d.o.o., OIB 09108845842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INDUSTRIJSKI PREMAZI d.o.o.</izvorni_sadrzaj>
    <derivirana_varijabla naziv="DomainObject.Predmet.ProtustrankaIDrugi_1">INDUSTRIJSKI PREMAZI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INDUSTRIJSKI PREMAZI d.o.o., OIB 09108845842, Poduzetnička ulica 4, 10431 Kerestinec</izvorni_sadrzaj>
    <derivirana_varijabla naziv="DomainObject.Predmet.ProtustrankaIDrugiAdressOIB_1">INDUSTRIJSKI PREMAZI d.o.o., OIB 09108845842, Poduzetnička ulica 4,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INDUSTRIJSKI PREMAZI d.o.o.</item>
      <item>FINA Regionalni centar Zagreb</item>
    </izvorni_sadrzaj>
    <derivirana_varijabla naziv="DomainObject.Predmet.SudioniciListNaziv_1">
      <item>INDUSTRIJSKI PREMAZI d.o.o.</item>
      <item>FINA Regionalni centar Zagreb</item>
    </derivirana_varijabla>
  </DomainObject.Predmet.SudioniciListNaziv>
  <DomainObject.Predmet.SudioniciListAdressOIB>
    <izvorni_sadrzaj>
      <item>INDUSTRIJSKI PREMAZI d.o.o., OIB 09108845842, Poduzetnička ulica 4,10431 Kerestinec</item>
      <item>FINA Regionalni centar Zagreb, OIB 85821130368, Trg svibanjskih žrtava 1995. br. 1,10000 Zagreb</item>
    </izvorni_sadrzaj>
    <derivirana_varijabla naziv="DomainObject.Predmet.SudioniciListAdressOIB_1">
      <item>INDUSTRIJSKI PREMAZI d.o.o., OIB 09108845842, Poduzetnička ulica 4,10431 Kerestinec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09108845842</item>
      <item>, OIB 85821130368</item>
    </izvorni_sadrzaj>
    <derivirana_varijabla naziv="DomainObject.Predmet.SudioniciListNazivOIB_1">
      <item>, OIB 09108845842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299B5-461A-4132-990A-2C363ADA2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3200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2017-11-29T12:44:00Z</dcterms:created>
  <dc:creator>Korisnik</dc:creator>
  <cp:lastModifiedBy>Gordana Harc</cp:lastModifiedBy>
  <cp:lastPrinted>2017-11-29T12:44:00Z</cp:lastPrinted>
  <dcterms:modified xmlns:xsi="http://www.w3.org/2001/XMLSchema-instance" xsi:type="dcterms:W3CDTF">2017-11-29T12:47:00Z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