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11197" w14:paraId="9b11197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5D48BB">
        <w:t>23. ST-</w:t>
      </w:r>
      <w:r w:rsidR="0015044C">
        <w:t>2189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15044C">
        <w:rPr>
          <w:lang w:val="hr-HR"/>
        </w:rPr>
        <w:t>MALI OTOK</w:t>
      </w:r>
      <w:r w:rsidR="003A254A">
        <w:rPr>
          <w:lang w:val="hr-HR"/>
        </w:rPr>
        <w:t xml:space="preserve"> </w:t>
      </w:r>
      <w:r w:rsidR="0096732B">
        <w:rPr>
          <w:lang w:val="hr-HR"/>
        </w:rPr>
        <w:t>d.o</w:t>
      </w:r>
      <w:r w:rsidR="004C23B1">
        <w:rPr>
          <w:lang w:val="hr-HR"/>
        </w:rPr>
        <w:t>.o.</w:t>
      </w:r>
      <w:r w:rsidR="0015044C">
        <w:rPr>
          <w:lang w:val="hr-HR"/>
        </w:rPr>
        <w:t>, Split, Hrvatskih iseljenika 4, OIB: 46166851221</w:t>
      </w:r>
      <w:r w:rsidR="00C4250E">
        <w:rPr>
          <w:lang w:val="hr-HR"/>
        </w:rPr>
        <w:t xml:space="preserve">, </w:t>
      </w:r>
      <w:r w:rsidR="00822B62">
        <w:rPr>
          <w:lang w:val="hr-HR"/>
        </w:rPr>
        <w:t>MBS:</w:t>
      </w:r>
      <w:r w:rsidR="0015044C">
        <w:rPr>
          <w:lang w:val="hr-HR"/>
        </w:rPr>
        <w:t xml:space="preserve"> 060209986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822B62">
        <w:rPr>
          <w:lang w:val="hr-HR"/>
        </w:rPr>
        <w:t xml:space="preserve"> 21. travnja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15044C" w:rsidRPr="0015044C">
        <w:rPr>
          <w:lang w:val="hr-HR"/>
        </w:rPr>
        <w:t>MALI OTOK d.o.o., Split, Hrvatskih iseljenika 4, OIB: 46166851221, MBS: 060209986</w:t>
      </w:r>
      <w:r w:rsidR="0015044C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5D48BB">
        <w:rPr>
          <w:lang w:val="hr-HR"/>
        </w:rPr>
        <w:t>upak otvoren je dana 21. travnja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>u</w:t>
      </w:r>
      <w:r w:rsidR="00CD0D42">
        <w:rPr>
          <w:lang w:val="hr-HR"/>
        </w:rPr>
        <w:t xml:space="preserve"> 9,00 </w:t>
      </w:r>
      <w:r w:rsidR="00822B62">
        <w:rPr>
          <w:lang w:val="hr-HR"/>
        </w:rPr>
        <w:t xml:space="preserve">sati i </w:t>
      </w:r>
      <w:r w:rsidR="00CD0D42">
        <w:rPr>
          <w:lang w:val="hr-HR"/>
        </w:rPr>
        <w:t xml:space="preserve">20 </w:t>
      </w:r>
      <w:r w:rsidR="00447C1D">
        <w:rPr>
          <w:lang w:val="hr-HR"/>
        </w:rPr>
        <w:t>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rPr>
          <w:u w:val="single"/>
          <w:lang w:val="hr-HR"/>
        </w:rPr>
      </w:pPr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CD0D42">
        <w:t>Mateo Erceg, dipl. pravnik iz Zagreba, Frana Folnegovića 6a, OIB: 93602617826.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15044C" w:rsidRPr="0015044C">
        <w:rPr>
          <w:lang w:val="hr-HR"/>
        </w:rPr>
        <w:t xml:space="preserve">MALI OTOK d.o.o., Split, Hrvatskih iseljenika 4, OIB: 46166851221, MBS: 060209986.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822B62">
        <w:rPr>
          <w:lang w:val="hr-HR"/>
        </w:rPr>
        <w:t>: FINA</w:t>
      </w:r>
      <w:r w:rsidR="005D48BB">
        <w:rPr>
          <w:lang w:val="hr-HR"/>
        </w:rPr>
        <w:t xml:space="preserve">), </w:t>
      </w:r>
      <w:r w:rsidR="0096732B">
        <w:rPr>
          <w:lang w:val="hr-HR"/>
        </w:rPr>
        <w:t>18</w:t>
      </w:r>
      <w:r w:rsidR="00822B62">
        <w:rPr>
          <w:lang w:val="hr-HR"/>
        </w:rPr>
        <w:t>. studenoga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</w:t>
      </w:r>
      <w:r w:rsidR="00822B62">
        <w:rPr>
          <w:lang w:val="hr-HR"/>
        </w:rPr>
        <w:t>kom registru, dana 24. veljače</w:t>
      </w:r>
      <w:r w:rsidR="000A7D8C">
        <w:rPr>
          <w:lang w:val="hr-HR"/>
        </w:rPr>
        <w:t xml:space="preserve">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</w:t>
      </w:r>
      <w:r w:rsidRPr="008E1461">
        <w:rPr>
          <w:lang w:val="hr-HR"/>
        </w:rPr>
        <w:lastRenderedPageBreak/>
        <w:t xml:space="preserve">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22B62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21. travnja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CD0D42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46C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331D0C">
      <w:t>2</w:t>
    </w:r>
    <w:r w:rsidR="00BA30EE">
      <w:t>1</w:t>
    </w:r>
    <w:r w:rsidR="0015044C">
      <w:t>89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A7D8C"/>
    <w:rsid w:val="000B6E30"/>
    <w:rsid w:val="000E520C"/>
    <w:rsid w:val="000E727F"/>
    <w:rsid w:val="000F1016"/>
    <w:rsid w:val="000F66FB"/>
    <w:rsid w:val="001276AB"/>
    <w:rsid w:val="00143FED"/>
    <w:rsid w:val="0015044C"/>
    <w:rsid w:val="001533EC"/>
    <w:rsid w:val="0015489F"/>
    <w:rsid w:val="00175FF0"/>
    <w:rsid w:val="0018497B"/>
    <w:rsid w:val="001B3378"/>
    <w:rsid w:val="00207DE4"/>
    <w:rsid w:val="0024279B"/>
    <w:rsid w:val="00245F8C"/>
    <w:rsid w:val="002619BA"/>
    <w:rsid w:val="00280614"/>
    <w:rsid w:val="002A4B4D"/>
    <w:rsid w:val="002B1247"/>
    <w:rsid w:val="002C5D44"/>
    <w:rsid w:val="00331D0C"/>
    <w:rsid w:val="00354500"/>
    <w:rsid w:val="00370787"/>
    <w:rsid w:val="003A254A"/>
    <w:rsid w:val="003A7516"/>
    <w:rsid w:val="003B76E7"/>
    <w:rsid w:val="003F4005"/>
    <w:rsid w:val="00407F6F"/>
    <w:rsid w:val="00447C1D"/>
    <w:rsid w:val="00462F55"/>
    <w:rsid w:val="004702ED"/>
    <w:rsid w:val="00477915"/>
    <w:rsid w:val="004838FB"/>
    <w:rsid w:val="004A1B0C"/>
    <w:rsid w:val="004A7A51"/>
    <w:rsid w:val="004C23B1"/>
    <w:rsid w:val="005031FC"/>
    <w:rsid w:val="00507986"/>
    <w:rsid w:val="00520467"/>
    <w:rsid w:val="00543DC5"/>
    <w:rsid w:val="005449A9"/>
    <w:rsid w:val="0056641F"/>
    <w:rsid w:val="005946F1"/>
    <w:rsid w:val="005A07BE"/>
    <w:rsid w:val="005D48BB"/>
    <w:rsid w:val="005F38C9"/>
    <w:rsid w:val="005F6DE9"/>
    <w:rsid w:val="00603C60"/>
    <w:rsid w:val="00605A3B"/>
    <w:rsid w:val="00612428"/>
    <w:rsid w:val="006139CA"/>
    <w:rsid w:val="00626537"/>
    <w:rsid w:val="006408D6"/>
    <w:rsid w:val="00653BDC"/>
    <w:rsid w:val="006870CE"/>
    <w:rsid w:val="006B3385"/>
    <w:rsid w:val="006F601A"/>
    <w:rsid w:val="006F6D7A"/>
    <w:rsid w:val="00706888"/>
    <w:rsid w:val="00722B1F"/>
    <w:rsid w:val="0075113F"/>
    <w:rsid w:val="00761BEA"/>
    <w:rsid w:val="0077056D"/>
    <w:rsid w:val="00772F42"/>
    <w:rsid w:val="00777C0E"/>
    <w:rsid w:val="00783722"/>
    <w:rsid w:val="007A5692"/>
    <w:rsid w:val="007B3035"/>
    <w:rsid w:val="007C77E2"/>
    <w:rsid w:val="007D23B3"/>
    <w:rsid w:val="007F46CC"/>
    <w:rsid w:val="008050FA"/>
    <w:rsid w:val="00822B62"/>
    <w:rsid w:val="00836321"/>
    <w:rsid w:val="008536B5"/>
    <w:rsid w:val="00882DA7"/>
    <w:rsid w:val="008832F3"/>
    <w:rsid w:val="0089160F"/>
    <w:rsid w:val="008949BF"/>
    <w:rsid w:val="008B758A"/>
    <w:rsid w:val="008E1461"/>
    <w:rsid w:val="0090366A"/>
    <w:rsid w:val="00950AA9"/>
    <w:rsid w:val="00967130"/>
    <w:rsid w:val="0096732B"/>
    <w:rsid w:val="009715B0"/>
    <w:rsid w:val="009C2F6D"/>
    <w:rsid w:val="00A20061"/>
    <w:rsid w:val="00A3265C"/>
    <w:rsid w:val="00A533E2"/>
    <w:rsid w:val="00AC5A0E"/>
    <w:rsid w:val="00AD6449"/>
    <w:rsid w:val="00AD7ABD"/>
    <w:rsid w:val="00B02097"/>
    <w:rsid w:val="00B33D32"/>
    <w:rsid w:val="00B43A09"/>
    <w:rsid w:val="00B5728C"/>
    <w:rsid w:val="00B81CC2"/>
    <w:rsid w:val="00BA30EE"/>
    <w:rsid w:val="00BB288C"/>
    <w:rsid w:val="00BB4A6C"/>
    <w:rsid w:val="00BB7E6C"/>
    <w:rsid w:val="00BD6072"/>
    <w:rsid w:val="00C0321F"/>
    <w:rsid w:val="00C12BF5"/>
    <w:rsid w:val="00C319B2"/>
    <w:rsid w:val="00C4250E"/>
    <w:rsid w:val="00C60F12"/>
    <w:rsid w:val="00C91830"/>
    <w:rsid w:val="00CA7754"/>
    <w:rsid w:val="00CD0D42"/>
    <w:rsid w:val="00D006D7"/>
    <w:rsid w:val="00D031A0"/>
    <w:rsid w:val="00D17E93"/>
    <w:rsid w:val="00D44C87"/>
    <w:rsid w:val="00DE0A3E"/>
    <w:rsid w:val="00E115AE"/>
    <w:rsid w:val="00E13524"/>
    <w:rsid w:val="00E223FA"/>
    <w:rsid w:val="00E40E17"/>
    <w:rsid w:val="00E44317"/>
    <w:rsid w:val="00E50C9C"/>
    <w:rsid w:val="00E65544"/>
    <w:rsid w:val="00E82D90"/>
    <w:rsid w:val="00EB4320"/>
    <w:rsid w:val="00EC0210"/>
    <w:rsid w:val="00ED599A"/>
    <w:rsid w:val="00EE73D4"/>
    <w:rsid w:val="00F442A0"/>
    <w:rsid w:val="00F635C0"/>
    <w:rsid w:val="00F63B57"/>
    <w:rsid w:val="00F6467F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F46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6C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6C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6C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6C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F46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6C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6C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6C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6C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2189</izvorni_sadrzaj>
    <derivirana_varijabla naziv="DomainObject.Predmet.Broj_1">2189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St-2189/2015</izvorni_sadrzaj>
    <derivirana_varijabla naziv="DomainObject.Predmet.OznakaBroj_1">St-2189/2015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MALI OTOK za trgovinu i usluge, društvo s ograničenom odgovornošću</izvorni_sadrzaj>
    <derivirana_varijabla naziv="DomainObject.Predmet.ProtustrankaFormated_1">  MALI OTOK za trgovinu i usluge, društvo s ograničenom odgovornošću</derivirana_varijabla>
  </DomainObject.Predmet.ProtustrankaFormated>
  <DomainObject.Predmet.ProtustrankaFormatedOIB>
    <izvorni_sadrzaj>  MALI OTOK za trgovinu i usluge, društvo s ograničenom odgovornošću, OIB 46166851221</izvorni_sadrzaj>
    <derivirana_varijabla naziv="DomainObject.Predmet.ProtustrankaFormatedOIB_1">  MALI OTOK za trgovinu i usluge, društvo s ograničenom odgovornošću, OIB 46166851221</derivirana_varijabla>
  </DomainObject.Predmet.ProtustrankaFormatedOIB>
  <DomainObject.Predmet.ProtustrankaFormatedWithAdress>
    <izvorni_sadrzaj> MALI OTOK za trgovinu i usluge, društvo s ograničenom odgovornošću, Hrvatskih iseljenika 4, 21000 Split</izvorni_sadrzaj>
    <derivirana_varijabla naziv="DomainObject.Predmet.ProtustrankaFormatedWithAdress_1"> MALI OTOK za trgovinu i usluge, društvo s ograničenom odgovornošću, Hrvatskih iseljenika 4, 21000 Split</derivirana_varijabla>
  </DomainObject.Predmet.ProtustrankaFormatedWithAdress>
  <DomainObject.Predmet.ProtustrankaFormatedWithAdressOIB>
    <izvorni_sadrzaj> MALI OTOK za trgovinu i usluge, društvo s ograničenom odgovornošću, OIB 46166851221, Hrvatskih iseljenika 4, 21000 Split</izvorni_sadrzaj>
    <derivirana_varijabla naziv="DomainObject.Predmet.ProtustrankaFormatedWithAdressOIB_1"> MALI OTOK za trgovinu i usluge, društvo s ograničenom odgovornošću, OIB 46166851221, Hrvatskih iseljenika 4, 21000 Split</derivirana_varijabla>
  </DomainObject.Predmet.ProtustrankaFormatedWithAdressOIB>
  <DomainObject.Predmet.ProtustrankaWithAdress>
    <izvorni_sadrzaj>MALI OTOK za trgovinu i usluge, društvo s ograničenom odgovornošću Hrvatskih iseljenika 4, 21000 Split</izvorni_sadrzaj>
    <derivirana_varijabla naziv="DomainObject.Predmet.ProtustrankaWithAdress_1">MALI OTOK za trgovinu i usluge, društvo s ograničenom odgovornošću Hrvatskih iseljenika 4, 21000 Split</derivirana_varijabla>
  </DomainObject.Predmet.ProtustrankaWithAdress>
  <DomainObject.Predmet.ProtustrankaWithAdressOIB>
    <izvorni_sadrzaj>MALI OTOK za trgovinu i usluge, društvo s ograničenom odgovornošću, OIB 46166851221, Hrvatskih iseljenika 4, 21000 Split</izvorni_sadrzaj>
    <derivirana_varijabla naziv="DomainObject.Predmet.ProtustrankaWithAdressOIB_1">MALI OTOK za trgovinu i usluge, društvo s ograničenom odgovornošću, OIB 46166851221, Hrvatskih iseljenika 4, 21000 Split</derivirana_varijabla>
  </DomainObject.Predmet.ProtustrankaWithAdressOIB>
  <DomainObject.Predmet.ProtustrankaNazivFormated>
    <izvorni_sadrzaj>MALI OTOK za trgovinu i usluge, društvo s ograničenom odgovornošću</izvorni_sadrzaj>
    <derivirana_varijabla naziv="DomainObject.Predmet.ProtustrankaNazivFormated_1">MALI OTOK za trgovinu i usluge, društvo s ograničenom odgovornošću</derivirana_varijabla>
  </DomainObject.Predmet.ProtustrankaNazivFormated>
  <DomainObject.Predmet.ProtustrankaNazivFormatedOIB>
    <izvorni_sadrzaj>MALI OTOK za trgovinu i usluge, društvo s ograničenom odgovornošću, OIB 46166851221</izvorni_sadrzaj>
    <derivirana_varijabla naziv="DomainObject.Predmet.ProtustrankaNazivFormatedOIB_1">MALI OTOK za trgovinu i usluge, društvo s ograničenom odgovornošću, OIB 46166851221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286.18</izvorni_sadrzaj>
    <derivirana_varijabla naziv="DomainObject.Predmet.TrenutnaVrijednost_1">286.18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MALI OTOK za trgovinu i usluge, društvo s ograničenom odgovornošću</item>
    </izvorni_sadrzaj>
    <derivirana_varijabla naziv="DomainObject.Predmet.ProtuStrankaListFormated_1">
      <item>MALI OTOK za trgovinu i usluge, društvo s ograničenom odgovornošću</item>
    </derivirana_varijabla>
  </DomainObject.Predmet.ProtuStrankaListFormated>
  <DomainObject.Predmet.ProtuStrankaListFormatedOIB>
    <izvorni_sadrzaj>
      <item>MALI OTOK za trgovinu i usluge, društvo s ograničenom odgovornošću, OIB 46166851221</item>
    </izvorni_sadrzaj>
    <derivirana_varijabla naziv="DomainObject.Predmet.ProtuStrankaListFormatedOIB_1">
      <item>MALI OTOK za trgovinu i usluge, društvo s ograničenom odgovornošću, OIB 46166851221</item>
    </derivirana_varijabla>
  </DomainObject.Predmet.ProtuStrankaListFormatedOIB>
  <DomainObject.Predmet.ProtuStrankaListFormatedWithAdress>
    <izvorni_sadrzaj>
      <item>MALI OTOK za trgovinu i usluge, društvo s ograničenom odgovornošću, Hrvatskih iseljenika 4, 21000 Split</item>
    </izvorni_sadrzaj>
    <derivirana_varijabla naziv="DomainObject.Predmet.ProtuStrankaListFormatedWithAdress_1">
      <item>MALI OTOK za trgovinu i usluge, društvo s ograničenom odgovornošću, Hrvatskih iseljenika 4, 21000 Split</item>
    </derivirana_varijabla>
  </DomainObject.Predmet.ProtuStrankaListFormatedWithAdress>
  <DomainObject.Predmet.ProtuStrankaListFormatedWithAdressOIB>
    <izvorni_sadrzaj>
      <item>MALI OTOK za trgovinu i usluge, društvo s ograničenom odgovornošću, OIB 46166851221, Hrvatskih iseljenika 4, 21000 Split</item>
    </izvorni_sadrzaj>
    <derivirana_varijabla naziv="DomainObject.Predmet.ProtuStrankaListFormatedWithAdressOIB_1">
      <item>MALI OTOK za trgovinu i usluge, društvo s ograničenom odgovornošću, OIB 46166851221, Hrvatskih iseljenika 4, 21000 Split</item>
    </derivirana_varijabla>
  </DomainObject.Predmet.ProtuStrankaListFormatedWithAdressOIB>
  <DomainObject.Predmet.ProtuStrankaListNazivFormated>
    <izvorni_sadrzaj>
      <item>MALI OTOK za trgovinu i usluge, društvo s ograničenom odgovornošću</item>
    </izvorni_sadrzaj>
    <derivirana_varijabla naziv="DomainObject.Predmet.ProtuStrankaListNazivFormated_1">
      <item>MALI OTOK za trgovinu i usluge, društvo s ograničenom odgovornošću</item>
    </derivirana_varijabla>
  </DomainObject.Predmet.ProtuStrankaListNazivFormated>
  <DomainObject.Predmet.ProtuStrankaListNazivFormatedOIB>
    <izvorni_sadrzaj>
      <item>MALI OTOK za trgovinu i usluge, društvo s ograničenom odgovornošću, OIB 46166851221</item>
    </izvorni_sadrzaj>
    <derivirana_varijabla naziv="DomainObject.Predmet.ProtuStrankaListNazivFormatedOIB_1">
      <item>MALI OTOK za trgovinu i usluge, društvo s ograničenom odgovornošću, OIB 46166851221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MALI OTOK za trgovinu i usluge, društvo s ograničenom odgovornošću</izvorni_sadrzaj>
    <derivirana_varijabla naziv="DomainObject.Predmet.ProtustrankaIDrugi_1">MALI OTOK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MALI OTOK za trgovinu i usluge, društvo s ograničenom odgovornošću, OIB 46166851221, Hrvatskih iseljenika 4, 21000 Split</izvorni_sadrzaj>
    <derivirana_varijabla naziv="DomainObject.Predmet.ProtustrankaIDrugiAdressOIB_1">MALI OTOK za trgovinu i usluge, društvo s ograničenom odgovornošću, OIB 46166851221, Hrvatskih iseljenika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MALI OTOK za trgovinu i usluge, društvo s ograničenom odgovornošću</item>
      <item>FINANCIJSKA AGENCIJA, RC SPLIT</item>
    </izvorni_sadrzaj>
    <derivirana_varijabla naziv="DomainObject.Predmet.SudioniciListNaziv_1">
      <item>MALI OTOK za trgovinu i usluge, društvo s ograničenom odgovornošću</item>
      <item>FINANCIJSKA AGENCIJA, RC SPLIT</item>
    </derivirana_varijabla>
  </DomainObject.Predmet.SudioniciListNaziv>
  <DomainObject.Predmet.SudioniciListAdressOIB>
    <izvorni_sadrzaj>
      <item>MALI OTOK za trgovinu i usluge, društvo s ograničenom odgovornošću, OIB 46166851221, Hrvatskih iseljenika 4,21000 Split</item>
      <item>FINANCIJSKA AGENCIJA, RC SPLIT, OIB 85821130368, Mažuranićevo šetalište 24 b,21000 Split</item>
    </izvorni_sadrzaj>
    <derivirana_varijabla naziv="DomainObject.Predmet.SudioniciListAdressOIB_1">
      <item>MALI OTOK za trgovinu i usluge, društvo s ograničenom odgovornošću, OIB 46166851221, Hrvatskih iseljenika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46166851221</item>
      <item>, OIB 85821130368</item>
    </izvorni_sadrzaj>
    <derivirana_varijabla naziv="DomainObject.Predmet.SudioniciListNazivOIB_1">
      <item>, OIB 46166851221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607</properties:Words>
  <properties:Characters>3319</properties:Characters>
  <properties:Lines>87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2016-04-21T07:23:00Z</dcterms:created>
  <dc:creator>Lari Glavaš</dc:creator>
  <cp:lastModifiedBy>Lari Glavaš</cp:lastModifiedBy>
  <cp:lastPrinted>2016-04-21T07:22:00Z</cp:lastPrinted>
  <dcterms:modified xmlns:xsi="http://www.w3.org/2001/XMLSchema-instance" xsi:type="dcterms:W3CDTF">2016-04-21T07:23:00Z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