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f521" w14:paraId="b5bf5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33EC6">
        <w:t>818</w:t>
      </w:r>
      <w:r>
        <w:t>/</w:t>
      </w:r>
      <w:r w:rsidR="00E8650F">
        <w:t>1</w:t>
      </w:r>
      <w:r w:rsidR="00F33EC6">
        <w:t>6</w:t>
      </w:r>
      <w:r>
        <w:t>-</w:t>
      </w:r>
      <w:r w:rsidR="00F33EC6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6B737C" w:rsidRPr="006B737C">
        <w:t xml:space="preserve">Trgovački sud u Osijeku, po sucu mr. sc. Tihomiru Kovačeviću, kao stečajnom sucu, povodom prijedloga </w:t>
      </w:r>
      <w:r w:rsidR="00ED1EBE">
        <w:t xml:space="preserve">Republike Hrvatske, Ministarstva financija, OIB 52634238587 zastupane po ŽDO u Osijeku </w:t>
      </w:r>
      <w:r w:rsidR="006B737C" w:rsidRPr="006B737C">
        <w:t xml:space="preserve">za otvaranje stečajnog postupka nad dužnikom </w:t>
      </w:r>
      <w:r w:rsidR="00A1418A">
        <w:t xml:space="preserve">RAKIĆ PROMET d.o.o. </w:t>
      </w:r>
      <w:r w:rsidR="006B737C" w:rsidRPr="006B737C">
        <w:t>za trgovinu</w:t>
      </w:r>
      <w:r w:rsidR="00A1418A">
        <w:t xml:space="preserve"> tekstilom i tekstilnim proizvodima, Osijek, Gornjodravska Obala 79</w:t>
      </w:r>
      <w:r w:rsidR="006B737C" w:rsidRPr="006B737C">
        <w:t>, MBS 030</w:t>
      </w:r>
      <w:r w:rsidR="007073BC">
        <w:t>068547</w:t>
      </w:r>
      <w:r w:rsidR="006B737C" w:rsidRPr="006B737C">
        <w:t xml:space="preserve">, OIB </w:t>
      </w:r>
      <w:r w:rsidR="007073BC">
        <w:t>06249959989</w:t>
      </w:r>
      <w:r w:rsidR="0090669D" w:rsidRPr="0041082E">
        <w:t xml:space="preserve">, dana </w:t>
      </w:r>
      <w:r w:rsidR="007073BC">
        <w:t>5</w:t>
      </w:r>
      <w:r w:rsidR="0090669D" w:rsidRPr="0041082E">
        <w:t xml:space="preserve">. </w:t>
      </w:r>
      <w:r w:rsidR="007073BC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7073BC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073BC" w:rsidRPr="007073BC">
        <w:t>RAKIĆ PROMET d.o.o. za trgovinu tekstilom i tekstilnim proizvodima, Osijek, Gornjodravska Obala 79, MBS 030068547, OIB 06249959989</w:t>
      </w:r>
      <w:r>
        <w:t>.</w:t>
      </w:r>
    </w:p>
    <w:p w:rsidRDefault="00212370" w:rsidP="00212370" w:rsidR="00212370">
      <w:pPr>
        <w:jc w:val="both"/>
      </w:pPr>
    </w:p>
    <w:p w:rsidRDefault="00212370" w:rsidP="001F59B4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073BC">
        <w:t>Šimo Bošnjak</w:t>
      </w:r>
      <w:r w:rsidR="001F59B4" w:rsidRPr="001F59B4">
        <w:t xml:space="preserve">, Osijek, </w:t>
      </w:r>
      <w:r w:rsidR="0083092E">
        <w:t>Vukovarska cesta 56</w:t>
      </w:r>
      <w:r w:rsidR="001F59B4" w:rsidRPr="001F59B4">
        <w:t xml:space="preserve">, OIB </w:t>
      </w:r>
      <w:r w:rsidR="0083092E">
        <w:t>38523531471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3092E">
        <w:t>8</w:t>
      </w:r>
      <w:r>
        <w:t>.</w:t>
      </w:r>
      <w:r w:rsidR="00367CA0">
        <w:t>0</w:t>
      </w:r>
      <w:r w:rsidR="0083092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83092E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3092E" w:rsidRPr="0083092E">
        <w:t>RAKIĆ PROMET d.o.o. za trgovinu tekstilom i tekstilnim proizvodima, Osijek, Gornjodravska Obala 79, MBS 030068547, OIB 06249959989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5D2A3D" w:rsidP="00212370" w:rsidR="00212370">
      <w:pPr>
        <w:ind w:firstLine="720" w:left="2160"/>
      </w:pPr>
      <w:r>
        <w:t>15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B9674A">
        <w:t>9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B737C" w:rsidP="006B737C" w:rsidR="006B737C">
      <w:pPr>
        <w:ind w:firstLine="720"/>
        <w:jc w:val="both"/>
      </w:pPr>
      <w:r>
        <w:t xml:space="preserve">Dana </w:t>
      </w:r>
      <w:r w:rsidR="005D2A3D">
        <w:t>8</w:t>
      </w:r>
      <w:r>
        <w:t>.</w:t>
      </w:r>
      <w:r w:rsidR="005D2A3D">
        <w:t>0</w:t>
      </w:r>
      <w:r>
        <w:t>1.201</w:t>
      </w:r>
      <w:r w:rsidR="005D2A3D">
        <w:t>6</w:t>
      </w:r>
      <w:r>
        <w:t>. zaprimljen je na ovome sudu zahtjev za provedbu skraćenog stečajnog postupka FINE Regionalni centar Osijek, Podružnica Osijek, klasa: 110-07/1</w:t>
      </w:r>
      <w:r w:rsidR="005D2A3D">
        <w:t>6</w:t>
      </w:r>
      <w:r>
        <w:t>-01/04 Ur. broj 04-06-1</w:t>
      </w:r>
      <w:r w:rsidR="005D2A3D">
        <w:t>5</w:t>
      </w:r>
      <w:r>
        <w:t>-</w:t>
      </w:r>
      <w:r w:rsidR="005D2A3D">
        <w:t>233</w:t>
      </w:r>
      <w:r>
        <w:t xml:space="preserve"> od </w:t>
      </w:r>
      <w:r w:rsidR="005D2A3D">
        <w:t>7</w:t>
      </w:r>
      <w:r>
        <w:t>.</w:t>
      </w:r>
      <w:r w:rsidR="005D2A3D">
        <w:t>0</w:t>
      </w:r>
      <w:r>
        <w:t>1.201</w:t>
      </w:r>
      <w:r w:rsidR="005D2A3D">
        <w:t>6</w:t>
      </w:r>
      <w:r>
        <w:t xml:space="preserve">. godine, nad dužnikom </w:t>
      </w:r>
      <w:r w:rsidR="0083092E" w:rsidRPr="0083092E">
        <w:t>RAKIĆ PROMET d.o.o. za trgovinu tekstilom i tekstilnim proizvodima, Osijek, Gornjodravska Obala 79, MBS 030068547, OIB 06249959989</w:t>
      </w:r>
      <w:r>
        <w:t>, temeljem odredbe čl. 4</w:t>
      </w:r>
      <w:r w:rsidR="00891A06">
        <w:t>44</w:t>
      </w:r>
      <w:r>
        <w:t xml:space="preserve"> st. 1. Stečajnog zakona (NN 71/15, dalje: SZ).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>U zahtjevu je navela da na dan 1.</w:t>
      </w:r>
      <w:r w:rsidR="00891A06">
        <w:t>09</w:t>
      </w:r>
      <w:r>
        <w:t>.201</w:t>
      </w:r>
      <w:r w:rsidR="00891A06">
        <w:t>5</w:t>
      </w:r>
      <w:r>
        <w:t>. dužnik u Očevidniku redoslijeda osnova za plaćanje ima evidentirane neizvršene osnove za plaćanje u neprekinutom razdoblju od 1</w:t>
      </w:r>
      <w:r w:rsidR="00891A06">
        <w:t>61</w:t>
      </w:r>
      <w:r>
        <w:t xml:space="preserve"> dana, u ukupnom iznosu od </w:t>
      </w:r>
      <w:r w:rsidR="00891A06">
        <w:t>11.397,80</w:t>
      </w:r>
      <w:r>
        <w:t xml:space="preserve"> kn, u koji iznos je uračunata kamata i naknada FINE za provedbe ovrhe na novčanim sredstvima dužnika. Navodi da dužnik nema zaposlenih radnika.</w:t>
      </w:r>
    </w:p>
    <w:p w:rsidRDefault="006B737C" w:rsidP="006B737C" w:rsidR="006B737C">
      <w:pPr>
        <w:ind w:firstLine="720"/>
        <w:jc w:val="both"/>
      </w:pPr>
    </w:p>
    <w:p w:rsidRDefault="006B737C" w:rsidP="006B737C" w:rsidR="006B737C">
      <w:pPr>
        <w:ind w:firstLine="720"/>
        <w:jc w:val="both"/>
      </w:pPr>
      <w:r>
        <w:t xml:space="preserve">Dostavlja popis računa i oročenih novčanih sredstava dužnika na dan </w:t>
      </w:r>
      <w:r w:rsidR="00694A1B">
        <w:t>7</w:t>
      </w:r>
      <w:r w:rsidRPr="00AF752F">
        <w:t>.</w:t>
      </w:r>
      <w:r w:rsidR="00694A1B">
        <w:t>0</w:t>
      </w:r>
      <w:r>
        <w:t>1.201</w:t>
      </w:r>
      <w:r w:rsidR="00694A1B">
        <w:t>6</w:t>
      </w:r>
      <w:r>
        <w:t xml:space="preserve">., te navodi da na temelju čl. 112. st. 5. SZ dužnik na ime predujma za namirenje troškova stečajnog postupka nema zaplijenjena novčana sredstva na dan </w:t>
      </w:r>
      <w:r w:rsidR="00694A1B">
        <w:t>5</w:t>
      </w:r>
      <w:r w:rsidRPr="00AF752F">
        <w:t>.</w:t>
      </w:r>
      <w:r w:rsidR="00694A1B">
        <w:t>0</w:t>
      </w:r>
      <w:r>
        <w:t>1.201</w:t>
      </w:r>
      <w:r w:rsidR="00694A1B">
        <w:t>6</w:t>
      </w:r>
      <w:r>
        <w:t xml:space="preserve">. </w:t>
      </w:r>
    </w:p>
    <w:p w:rsidRDefault="006B737C" w:rsidP="006B737C" w:rsidR="006B737C">
      <w:pPr>
        <w:ind w:firstLine="720"/>
        <w:jc w:val="both"/>
      </w:pPr>
    </w:p>
    <w:p w:rsidRDefault="00694A1B" w:rsidP="006B737C" w:rsidR="006B737C">
      <w:pPr>
        <w:ind w:firstLine="720"/>
        <w:jc w:val="both"/>
      </w:pPr>
      <w:r>
        <w:t>Dana 22</w:t>
      </w:r>
      <w:r w:rsidR="006B737C">
        <w:t>.</w:t>
      </w:r>
      <w:r>
        <w:t>02</w:t>
      </w:r>
      <w:r w:rsidR="006B737C">
        <w:t>.201</w:t>
      </w:r>
      <w:r>
        <w:t>6</w:t>
      </w:r>
      <w:r w:rsidR="006B737C">
        <w:t xml:space="preserve">. zaprimljen </w:t>
      </w:r>
      <w:r>
        <w:t xml:space="preserve">je Prijedlog vjerovnika RH, MF </w:t>
      </w:r>
      <w:r w:rsidR="006B737C">
        <w:t>za otvaranje stečajnog postupka nad predmetnim dužnikom te je sud rješenjem obustavio skraćeni stečajni postupak te po pravomoćnosti istoga postupak nastavi</w:t>
      </w:r>
      <w:r w:rsidR="00C66AF8">
        <w:t>o</w:t>
      </w:r>
      <w:r w:rsidR="006B737C">
        <w:t xml:space="preserve">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5E2F9B" w:rsidRPr="005E2F9B">
        <w:t>5.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5E2F9B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D59B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5E2F9B">
        <w:t>Domagoj Zelić, Višnjevac, Josipa Kozarca 31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5E2F9B">
        <w:t>i</w:t>
      </w:r>
      <w:r>
        <w:t xml:space="preserve"> stečajn</w:t>
      </w:r>
      <w:r w:rsidR="005E2F9B">
        <w:t>i</w:t>
      </w:r>
      <w:r>
        <w:t xml:space="preserve"> upravitelj uz presliku lista </w:t>
      </w:r>
      <w:r w:rsidR="00472F7F">
        <w:t>1, 6-27 i 32-45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66339">
        <w:t>15</w:t>
      </w:r>
      <w:r>
        <w:t>/</w:t>
      </w:r>
      <w:r w:rsidR="0036633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16B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F33EC6" w:rsidRPr="00F33EC6">
      <w:t>818/16-9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2F7F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2A3D"/>
    <w:rsid w:val="005E25E0"/>
    <w:rsid w:val="005E2F9B"/>
    <w:rsid w:val="00611430"/>
    <w:rsid w:val="00624E32"/>
    <w:rsid w:val="006303BE"/>
    <w:rsid w:val="00630694"/>
    <w:rsid w:val="006316BD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4A1B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073BC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33EC6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1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1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RAKIĆ PROMET d.o.o. za trgovinu tekstilom i tekstilnim proizvodima</izvorni_sadrzaj>
    <derivirana_varijabla naziv="DomainObject.Predmet.ProtustrankaFormated_1">  RAKIĆ PROMET d.o.o. za trgovinu tekstilom i tekstilnim proizvodima</derivirana_varijabla>
  </DomainObject.Predmet.ProtustrankaFormated>
  <DomainObject.Predmet.ProtustrankaFormatedOIB>
    <izvorni_sadrzaj>  RAKIĆ PROMET d.o.o. za trgovinu tekstilom i tekstilnim proizvodima, OIB 06249959989</izvorni_sadrzaj>
    <derivirana_varijabla naziv="DomainObject.Predmet.ProtustrankaFormatedOIB_1">  RAKIĆ PROMET d.o.o. za trgovinu tekstilom i tekstilnim proizvodima, OIB 06249959989</derivirana_varijabla>
  </DomainObject.Predmet.ProtustrankaFormatedOIB>
  <DomainObject.Predmet.ProtustrankaFormatedWithAdress>
    <izvorni_sadrzaj> RAKIĆ PROMET d.o.o. za trgovinu tekstilom i tekstilnim proizvodima, Gornjodravska Obala 79, 31000 Osijek</izvorni_sadrzaj>
    <derivirana_varijabla naziv="DomainObject.Predmet.ProtustrankaFormatedWithAdress_1"> RAKIĆ PROMET d.o.o. za trgovinu tekstilom i tekstilnim proizvodima, Gornjodravska Obala 79, 31000 Osijek</derivirana_varijabla>
  </DomainObject.Predmet.ProtustrankaFormatedWithAdress>
  <DomainObject.Predmet.ProtustrankaFormatedWithAdressOIB>
    <izvorni_sadrzaj> RAKIĆ PROMET d.o.o. za trgovinu tekstilom i tekstilnim proizvodima, OIB 06249959989, Gornjodravska Obala 79, 31000 Osijek</izvorni_sadrzaj>
    <derivirana_varijabla naziv="DomainObject.Predmet.ProtustrankaFormatedWithAdressOIB_1"> RAKIĆ PROMET d.o.o. za trgovinu tekstilom i tekstilnim proizvodima, OIB 06249959989, Gornjodravska Obala 79, 31000 Osijek</derivirana_varijabla>
  </DomainObject.Predmet.ProtustrankaFormatedWithAdressOIB>
  <DomainObject.Predmet.ProtustrankaWithAdress>
    <izvorni_sadrzaj>RAKIĆ PROMET d.o.o. za trgovinu tekstilom i tekstilnim proizvodima Gornjodravska Obala 79, 31000 Osijek</izvorni_sadrzaj>
    <derivirana_varijabla naziv="DomainObject.Predmet.ProtustrankaWithAdress_1">RAKIĆ PROMET d.o.o. za trgovinu tekstilom i tekstilnim proizvodima Gornjodravska Obala 79, 31000 Osijek</derivirana_varijabla>
  </DomainObject.Predmet.ProtustrankaWithAdress>
  <DomainObject.Predmet.ProtustrankaWithAdressOIB>
    <izvorni_sadrzaj>RAKIĆ PROMET d.o.o. za trgovinu tekstilom i tekstilnim proizvodima, OIB 06249959989, Gornjodravska Obala 79, 31000 Osijek</izvorni_sadrzaj>
    <derivirana_varijabla naziv="DomainObject.Predmet.ProtustrankaWithAdressOIB_1">RAKIĆ PROMET d.o.o. za trgovinu tekstilom i tekstilnim proizvodima, OIB 06249959989, Gornjodravska Obala 79, 31000 Osijek</derivirana_varijabla>
  </DomainObject.Predmet.ProtustrankaWithAdressOIB>
  <DomainObject.Predmet.ProtustrankaNazivFormated>
    <izvorni_sadrzaj>RAKIĆ PROMET d.o.o. za trgovinu tekstilom i tekstilnim proizvodima</izvorni_sadrzaj>
    <derivirana_varijabla naziv="DomainObject.Predmet.ProtustrankaNazivFormated_1">RAKIĆ PROMET d.o.o. za trgovinu tekstilom i tekstilnim proizvodima</derivirana_varijabla>
  </DomainObject.Predmet.ProtustrankaNazivFormated>
  <DomainObject.Predmet.ProtustrankaNazivFormatedOIB>
    <izvorni_sadrzaj>RAKIĆ PROMET d.o.o. za trgovinu tekstilom i tekstilnim proizvodima, OIB 06249959989</izvorni_sadrzaj>
    <derivirana_varijabla naziv="DomainObject.Predmet.ProtustrankaNazivFormatedOIB_1">RAKIĆ PROMET d.o.o. za trgovinu tekstilom i tekstilnim proizvodima, OIB 06249959989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RAKIĆ PROMET d.o.o. za trgovinu tekstilom i tekstilnim proizvodima</item>
    </izvorni_sadrzaj>
    <derivirana_varijabla naziv="DomainObject.Predmet.ProtuStrankaListFormated_1">
      <item>RAKIĆ PROMET d.o.o. za trgovinu tekstilom i tekstilnim proizvodima</item>
    </derivirana_varijabla>
  </DomainObject.Predmet.ProtuStrankaListFormated>
  <DomainObject.Predmet.ProtuStrankaListFormatedOIB>
    <izvorni_sadrzaj>
      <item>RAKIĆ PROMET d.o.o. za trgovinu tekstilom i tekstilnim proizvodima, OIB 06249959989</item>
    </izvorni_sadrzaj>
    <derivirana_varijabla naziv="DomainObject.Predmet.ProtuStrankaListFormatedOIB_1">
      <item>RAKIĆ PROMET d.o.o. za trgovinu tekstilom i tekstilnim proizvodima, OIB 06249959989</item>
    </derivirana_varijabla>
  </DomainObject.Predmet.ProtuStrankaListFormatedOIB>
  <DomainObject.Predmet.ProtuStrankaListFormatedWithAdress>
    <izvorni_sadrzaj>
      <item>RAKIĆ PROMET d.o.o. za trgovinu tekstilom i tekstilnim proizvodima, Gornjodravska Obala 79, 31000 Osijek</item>
    </izvorni_sadrzaj>
    <derivirana_varijabla naziv="DomainObject.Predmet.ProtuStrankaListFormatedWithAdress_1">
      <item>RAKIĆ PROMET d.o.o. za trgovinu tekstilom i tekstilnim proizvodima, Gornjodravska Obala 79, 31000 Osijek</item>
    </derivirana_varijabla>
  </DomainObject.Predmet.ProtuStrankaListFormatedWithAdress>
  <DomainObject.Predmet.ProtuStrankaListFormatedWithAdressOIB>
    <izvorni_sadrzaj>
      <item>RAKIĆ PROMET d.o.o. za trgovinu tekstilom i tekstilnim proizvodima, OIB 06249959989, Gornjodravska Obala 79, 31000 Osijek</item>
    </izvorni_sadrzaj>
    <derivirana_varijabla naziv="DomainObject.Predmet.ProtuStrankaListFormatedWithAdressOIB_1">
      <item>RAKIĆ PROMET d.o.o. za trgovinu tekstilom i tekstilnim proizvodima, OIB 06249959989, Gornjodravska Obala 79, 31000 Osijek</item>
    </derivirana_varijabla>
  </DomainObject.Predmet.ProtuStrankaListFormatedWithAdressOIB>
  <DomainObject.Predmet.ProtuStrankaListNazivFormated>
    <izvorni_sadrzaj>
      <item>RAKIĆ PROMET d.o.o. za trgovinu tekstilom i tekstilnim proizvodima</item>
    </izvorni_sadrzaj>
    <derivirana_varijabla naziv="DomainObject.Predmet.ProtuStrankaListNazivFormated_1">
      <item>RAKIĆ PROMET d.o.o. za trgovinu tekstilom i tekstilnim proizvodima</item>
    </derivirana_varijabla>
  </DomainObject.Predmet.ProtuStrankaListNazivFormated>
  <DomainObject.Predmet.ProtuStrankaListNazivFormatedOIB>
    <izvorni_sadrzaj>
      <item>RAKIĆ PROMET d.o.o. za trgovinu tekstilom i tekstilnim proizvodima, OIB 06249959989</item>
    </izvorni_sadrzaj>
    <derivirana_varijabla naziv="DomainObject.Predmet.ProtuStrankaListNazivFormatedOIB_1">
      <item>RAKIĆ PROMET d.o.o. za trgovinu tekstilom i tekstilnim proizvodima, OIB 06249959989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RAKIĆ PROMET d.o.o. za trgovinu tekstilom i tekstilnim proizvodima</izvorni_sadrzaj>
    <derivirana_varijabla naziv="DomainObject.Predmet.ProtustrankaIDrugi_1">RAKIĆ PROMET d.o.o. za trgovinu tekstilom i tekstilnim proizvodima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RAKIĆ PROMET d.o.o. za trgovinu tekstilom i tekstilnim proizvodima, OIB 06249959989, Gornjodravska Obala 79, 31000 Osijek</izvorni_sadrzaj>
    <derivirana_varijabla naziv="DomainObject.Predmet.ProtustrankaIDrugiAdressOIB_1">RAKIĆ PROMET d.o.o. za trgovinu tekstilom i tekstilnim proizvodima, OIB 06249959989, Gornjodravska Obala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RAKIĆ PROMET d.o.o. za trgovinu tekstilom i tekstilnim proizvodima</item>
      <item>RH MINISTARSTVO FINANCIJA</item>
    </izvorni_sadrzaj>
    <derivirana_varijabla naziv="DomainObject.Predmet.SudioniciListNaziv_1">
      <item>RAKIĆ PROMET d.o.o. za trgovinu tekstilom i tekstilnim proizvodima</item>
      <item>RH MINISTARSTVO FINANCIJA</item>
    </derivirana_varijabla>
  </DomainObject.Predmet.SudioniciListNaziv>
  <DomainObject.Predmet.SudioniciListAdressOIB>
    <izvorni_sadrzaj>
      <item>RAKIĆ PROMET d.o.o. za trgovinu tekstilom i tekstilnim proizvodima, OIB 06249959989, Gornjodravska Obala 79,31000 Osijek</item>
      <item>RH MINISTARSTVO FINANCIJA, OIB 52634238587</item>
    </izvorni_sadrzaj>
    <derivirana_varijabla naziv="DomainObject.Predmet.SudioniciListAdressOIB_1">
      <item>RAKIĆ PROMET d.o.o. za trgovinu tekstilom i tekstilnim proizvodima, OIB 06249959989, Gornjodravska Obala 79,31000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06249959989</item>
      <item>, OIB 52634238587</item>
    </izvorni_sadrzaj>
    <derivirana_varijabla naziv="DomainObject.Predmet.SudioniciListNazivOIB_1">
      <item>, OIB 06249959989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B0D21-116D-4FF8-80DD-1836C54EF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4291</properties:Characters>
  <properties:Lines>115</properties:Lines>
  <properties:Paragraphs>38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2018-02-05T12:40:00Z</dcterms:modified>
  <cp:revision>55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