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e50be" w14:paraId="2be50be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6-St.2</w:t>
      </w:r>
      <w:r w:rsidR="0045002D">
        <w:rPr>
          <w:b/>
          <w:sz w:val="22"/>
          <w:szCs w:val="22"/>
        </w:rPr>
        <w:t>319</w:t>
      </w:r>
      <w:r w:rsidR="004E2A1F">
        <w:rPr>
          <w:b/>
          <w:sz w:val="22"/>
          <w:szCs w:val="22"/>
        </w:rPr>
        <w:t>/2015-6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prijedlogu FINA RC SPLIT, Podružnica Dubrovnik, za otvaranje stečajnog postupka nad dužnikom </w:t>
      </w:r>
      <w:r w:rsidR="0045002D">
        <w:rPr>
          <w:b/>
        </w:rPr>
        <w:t>SNOW NEKRETNINE</w:t>
      </w:r>
      <w:r w:rsidR="002733BE">
        <w:rPr>
          <w:b/>
        </w:rPr>
        <w:t xml:space="preserve"> d.o.o.</w:t>
      </w:r>
      <w:r w:rsidR="002733BE">
        <w:t xml:space="preserve">, </w:t>
      </w:r>
      <w:proofErr w:type="spellStart"/>
      <w:r w:rsidR="0045002D">
        <w:t>Šipčine</w:t>
      </w:r>
      <w:proofErr w:type="spellEnd"/>
      <w:r w:rsidR="0045002D">
        <w:t xml:space="preserve"> 2, Dubrovnik</w:t>
      </w:r>
      <w:r w:rsidR="003C31ED">
        <w:t>,</w:t>
      </w:r>
      <w:r w:rsidR="00AC519C">
        <w:t xml:space="preserve"> </w:t>
      </w:r>
      <w:r>
        <w:t xml:space="preserve">OIB: </w:t>
      </w:r>
      <w:r w:rsidR="0045002D">
        <w:t>50765822831</w:t>
      </w:r>
      <w:r>
        <w:rPr>
          <w:sz w:val="22"/>
          <w:szCs w:val="22"/>
        </w:rPr>
        <w:t xml:space="preserve">,  temeljem čl. 430.  Stečajnog zakona (NN 71/15, dalje u tekstu SZ), dana </w:t>
      </w:r>
      <w:r w:rsidR="001F0678">
        <w:rPr>
          <w:sz w:val="22"/>
          <w:szCs w:val="22"/>
        </w:rPr>
        <w:t>2</w:t>
      </w:r>
      <w:r w:rsidR="00DD103F">
        <w:rPr>
          <w:sz w:val="22"/>
          <w:szCs w:val="22"/>
        </w:rPr>
        <w:t>9</w:t>
      </w:r>
      <w:r>
        <w:rPr>
          <w:sz w:val="22"/>
          <w:szCs w:val="22"/>
        </w:rPr>
        <w:t xml:space="preserve">. prosinca 2015.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>za dužnika</w:t>
      </w:r>
      <w:r w:rsidR="0045002D" w:rsidRPr="0045002D">
        <w:rPr>
          <w:b/>
        </w:rPr>
        <w:t xml:space="preserve"> </w:t>
      </w:r>
      <w:r w:rsidR="0045002D">
        <w:rPr>
          <w:b/>
        </w:rPr>
        <w:t>SNOW NEKRETNINE d.o.o.</w:t>
      </w:r>
      <w:r w:rsidR="0045002D">
        <w:t xml:space="preserve">, </w:t>
      </w:r>
      <w:proofErr w:type="spellStart"/>
      <w:r w:rsidR="0045002D">
        <w:t>Šipčine</w:t>
      </w:r>
      <w:proofErr w:type="spellEnd"/>
      <w:r w:rsidR="0045002D">
        <w:t xml:space="preserve"> 2, Dubrovnik, OIB: 50765822831</w:t>
      </w:r>
      <w:r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030D6E">
        <w:rPr>
          <w:sz w:val="22"/>
          <w:szCs w:val="22"/>
        </w:rPr>
        <w:t>1</w:t>
      </w:r>
      <w:r w:rsidR="008B1FE5">
        <w:rPr>
          <w:sz w:val="22"/>
          <w:szCs w:val="22"/>
        </w:rPr>
        <w:t xml:space="preserve">. </w:t>
      </w:r>
      <w:r w:rsidR="00030D6E">
        <w:rPr>
          <w:sz w:val="22"/>
          <w:szCs w:val="22"/>
        </w:rPr>
        <w:t>rujna</w:t>
      </w:r>
      <w:r w:rsidR="008B1FE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2015. godine dužnik u očevidniku redoslijeda osnova za plaćanje ima evidentirane neizvršene osnove za plaćanje u ukupnom iznosu od </w:t>
      </w:r>
      <w:r w:rsidR="0045002D">
        <w:rPr>
          <w:sz w:val="22"/>
          <w:szCs w:val="22"/>
        </w:rPr>
        <w:t>4.152,25</w:t>
      </w:r>
      <w:r>
        <w:rPr>
          <w:sz w:val="22"/>
          <w:szCs w:val="22"/>
        </w:rPr>
        <w:t xml:space="preserve"> kuna, pa se </w:t>
      </w:r>
    </w:p>
    <w:p w:rsidRDefault="004E2A1F" w:rsidP="00674A8E" w:rsidR="004E2A1F">
      <w:pPr>
        <w:pStyle w:val="Odlomakpopisa"/>
        <w:numPr>
          <w:ilvl w:val="0"/>
          <w:numId w:val="1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674A8E" w:rsidR="004E2A1F">
      <w:pPr>
        <w:pStyle w:val="Odlomakpopisa"/>
        <w:numPr>
          <w:ilvl w:val="0"/>
          <w:numId w:val="1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674A8E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674A8E" w:rsidR="004E2A1F">
      <w:pPr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DD103F">
        <w:rPr>
          <w:sz w:val="22"/>
          <w:szCs w:val="22"/>
        </w:rPr>
        <w:t>29</w:t>
      </w:r>
      <w:r>
        <w:rPr>
          <w:sz w:val="22"/>
          <w:szCs w:val="22"/>
        </w:rPr>
        <w:t>. prosinca  2015.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DD103F">
        <w:rPr>
          <w:sz w:val="22"/>
          <w:szCs w:val="22"/>
        </w:rPr>
        <w:t>29</w:t>
      </w:r>
      <w:r>
        <w:rPr>
          <w:sz w:val="22"/>
          <w:szCs w:val="22"/>
        </w:rPr>
        <w:t>.12.2015.g.):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30D6E"/>
    <w:rsid w:val="00166031"/>
    <w:rsid w:val="001F0678"/>
    <w:rsid w:val="002733BE"/>
    <w:rsid w:val="003C31ED"/>
    <w:rsid w:val="00447F0F"/>
    <w:rsid w:val="0045002D"/>
    <w:rsid w:val="004E2A1F"/>
    <w:rsid w:val="00656F92"/>
    <w:rsid w:val="00674A8E"/>
    <w:rsid w:val="007C71CF"/>
    <w:rsid w:val="007D1F61"/>
    <w:rsid w:val="008B1FE5"/>
    <w:rsid w:val="00A1036C"/>
    <w:rsid w:val="00AC519C"/>
    <w:rsid w:val="00C14BEB"/>
    <w:rsid w:val="00DD103F"/>
    <w:rsid w:val="00FA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00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002D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002D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002D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002D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00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002D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002D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002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002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2319</izvorni_sadrzaj>
    <derivirana_varijabla naziv="DomainObject.Predmet.Broj_1">2319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 SZ</izvorni_sadrzaj>
    <derivirana_varijabla naziv="DomainObject.Predmet.Opis_1">čl. 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St-2319/2015</izvorni_sadrzaj>
    <derivirana_varijabla naziv="DomainObject.Predmet.OznakaBroj_1">St-2319/2015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SNOW NEKRETNINE d.o.o. za nekretnine i usluge</izvorni_sadrzaj>
    <derivirana_varijabla naziv="DomainObject.Predmet.ProtustrankaFormated_1">  SNOW NEKRETNINE d.o.o. za nekretnine i usluge</derivirana_varijabla>
  </DomainObject.Predmet.ProtustrankaFormated>
  <DomainObject.Predmet.ProtustrankaFormatedOIB>
    <izvorni_sadrzaj>  SNOW NEKRETNINE d.o.o. za nekretnine i usluge, OIB 50765822831</izvorni_sadrzaj>
    <derivirana_varijabla naziv="DomainObject.Predmet.ProtustrankaFormatedOIB_1">  SNOW NEKRETNINE d.o.o. za nekretnine i usluge, OIB 50765822831</derivirana_varijabla>
  </DomainObject.Predmet.ProtustrankaFormatedOIB>
  <DomainObject.Predmet.ProtustrankaFormatedWithAdress>
    <izvorni_sadrzaj> SNOW NEKRETNINE d.o.o. za nekretnine i usluge, Šipčine 2, 20000 Dubrovnik</izvorni_sadrzaj>
    <derivirana_varijabla naziv="DomainObject.Predmet.ProtustrankaFormatedWithAdress_1"> SNOW NEKRETNINE d.o.o. za nekretnine i usluge, Šipčine 2, 20000 Dubrovnik</derivirana_varijabla>
  </DomainObject.Predmet.ProtustrankaFormatedWithAdress>
  <DomainObject.Predmet.ProtustrankaFormatedWithAdressOIB>
    <izvorni_sadrzaj> SNOW NEKRETNINE d.o.o. za nekretnine i usluge, OIB 50765822831, Šipčine 2, 20000 Dubrovnik</izvorni_sadrzaj>
    <derivirana_varijabla naziv="DomainObject.Predmet.ProtustrankaFormatedWithAdressOIB_1"> SNOW NEKRETNINE d.o.o. za nekretnine i usluge, OIB 50765822831, Šipčine 2, 20000 Dubrovnik</derivirana_varijabla>
  </DomainObject.Predmet.ProtustrankaFormatedWithAdressOIB>
  <DomainObject.Predmet.ProtustrankaWithAdress>
    <izvorni_sadrzaj>SNOW NEKRETNINE d.o.o. za nekretnine i usluge Šipčine 2, 20000 Dubrovnik</izvorni_sadrzaj>
    <derivirana_varijabla naziv="DomainObject.Predmet.ProtustrankaWithAdress_1">SNOW NEKRETNINE d.o.o. za nekretnine i usluge Šipčine 2, 20000 Dubrovnik</derivirana_varijabla>
  </DomainObject.Predmet.ProtustrankaWithAdress>
  <DomainObject.Predmet.ProtustrankaWithAdressOIB>
    <izvorni_sadrzaj>SNOW NEKRETNINE d.o.o. za nekretnine i usluge, OIB 50765822831, Šipčine 2, 20000 Dubrovnik</izvorni_sadrzaj>
    <derivirana_varijabla naziv="DomainObject.Predmet.ProtustrankaWithAdressOIB_1">SNOW NEKRETNINE d.o.o. za nekretnine i usluge, OIB 50765822831, Šipčine 2, 20000 Dubrovnik</derivirana_varijabla>
  </DomainObject.Predmet.ProtustrankaWithAdressOIB>
  <DomainObject.Predmet.ProtustrankaNazivFormated>
    <izvorni_sadrzaj>SNOW NEKRETNINE d.o.o. za nekretnine i usluge</izvorni_sadrzaj>
    <derivirana_varijabla naziv="DomainObject.Predmet.ProtustrankaNazivFormated_1">SNOW NEKRETNINE d.o.o. za nekretnine i usluge</derivirana_varijabla>
  </DomainObject.Predmet.ProtustrankaNazivFormated>
  <DomainObject.Predmet.ProtustrankaNazivFormatedOIB>
    <izvorni_sadrzaj>SNOW NEKRETNINE d.o.o. za nekretnine i usluge, OIB 50765822831</izvorni_sadrzaj>
    <derivirana_varijabla naziv="DomainObject.Predmet.ProtustrankaNazivFormatedOIB_1">SNOW NEKRETNINE d.o.o. za nekretnine i usluge, OIB 50765822831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Dubrovnik, Dubrovnik</izvorni_sadrzaj>
    <derivirana_varijabla naziv="DomainObject.Predmet.StrankaFormated_1">  FINA,RC Split,Podružnica Dubrovnik, Dubrovnik</derivirana_varijabla>
  </DomainObject.Predmet.StrankaFormated>
  <DomainObject.Predmet.StrankaFormatedOIB>
    <izvorni_sadrzaj>  FINA,RC Split,Podružnica Dubrovnik, Dubrovnik, OIB 25926587704</izvorni_sadrzaj>
    <derivirana_varijabla naziv="DomainObject.Predmet.StrankaFormatedOIB_1">  FINA,RC Split,Podružnica Dubrovnik, Dubrovnik, OIB 25926587704</derivirana_varijabla>
  </DomainObject.Predmet.StrankaFormatedOIB>
  <DomainObject.Predmet.StrankaFormatedWithAdress>
    <izvorni_sadrzaj> FINA,RC Split,Podružnica Dubrovnik, Dubrovnik, Vukovarska 2, 20000 Dubrovnik</izvorni_sadrzaj>
    <derivirana_varijabla naziv="DomainObject.Predmet.StrankaFormatedWithAdress_1"> FINA,RC Split,Podružnica Dubrovnik, Dubrovnik, Vukovarska 2, 20000 Dubrovnik</derivirana_varijabla>
  </DomainObject.Predmet.StrankaFormatedWithAdress>
  <DomainObject.Predmet.StrankaFormatedWithAdressOIB>
    <izvorni_sadrzaj> FINA,RC Split,Podružnica Dubrovnik, Dubrovnik, OIB 25926587704, Vukovarska 2, 20000 Dubrovnik</izvorni_sadrzaj>
    <derivirana_varijabla naziv="DomainObject.Predmet.StrankaFormatedWithAdressOIB_1"> FINA,RC Split,Podružnica Dubrovnik, Dubrovnik, OIB 25926587704, Vukovarska 2, 20000 Dubrovnik</derivirana_varijabla>
  </DomainObject.Predmet.StrankaFormatedWithAdressOIB>
  <DomainObject.Predmet.StrankaWithAdress>
    <izvorni_sadrzaj>FINA,RC Split,Podružnica Dubrovnik, Dubrovnik Vukovarska 2,20000 Dubrovnik</izvorni_sadrzaj>
    <derivirana_varijabla naziv="DomainObject.Predmet.StrankaWithAdress_1">FINA,RC Split,Podružnica Dubrovnik, Dubrovnik Vukovarska 2,20000 Dubrovnik</derivirana_varijabla>
  </DomainObject.Predmet.StrankaWithAdress>
  <DomainObject.Predmet.StrankaWithAdressOIB>
    <izvorni_sadrzaj>FINA,RC Split,Podružnica Dubrovnik, Dubrovnik, OIB 25926587704, Vukovarska 2,20000 Dubrovnik</izvorni_sadrzaj>
    <derivirana_varijabla naziv="DomainObject.Predmet.StrankaWithAdressOIB_1">FINA,RC Split,Podružnica Dubrovnik, Dubrovnik, OIB 25926587704, Vukovarska 2,20000 Dubrovnik</derivirana_varijabla>
  </DomainObject.Predmet.StrankaWithAdressOIB>
  <DomainObject.Predmet.StrankaNazivFormated>
    <izvorni_sadrzaj>FINA,RC Split,Podružnica Dubrovnik, Dubrovnik</izvorni_sadrzaj>
    <derivirana_varijabla naziv="DomainObject.Predmet.StrankaNazivFormated_1">FINA,RC Split,Podružnica Dubrovnik, Dubrovnik</derivirana_varijabla>
  </DomainObject.Predmet.StrankaNazivFormated>
  <DomainObject.Predmet.StrankaNazivFormatedOIB>
    <izvorni_sadrzaj>FINA,RC Split,Podružnica Dubrovnik, Dubrovnik, OIB 25926587704</izvorni_sadrzaj>
    <derivirana_varijabla naziv="DomainObject.Predmet.StrankaNazivFormatedOIB_1">FINA,RC Split,Podružnica Dubrovnik, Dubrovnik, OIB 25926587704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FINA,RC Split,Podružnica Dubrovnik, Dubrovnik</item>
    </izvorni_sadrzaj>
    <derivirana_varijabla naziv="DomainObject.Predmet.StrankaListFormated_1">
      <item>FINA,RC Split,Podružnica Dubrovnik, Dubrovnik</item>
    </derivirana_varijabla>
  </DomainObject.Predmet.StrankaListFormated>
  <DomainObject.Predmet.StrankaListFormatedOIB>
    <izvorni_sadrzaj>
      <item>FINA,RC Split,Podružnica Dubrovnik, Dubrovnik, OIB 25926587704</item>
    </izvorni_sadrzaj>
    <derivirana_varijabla naziv="DomainObject.Predmet.StrankaListFormatedOIB_1">
      <item>FINA,RC Split,Podružnica Dubrovnik, Dubrovnik, OIB 25926587704</item>
    </derivirana_varijabla>
  </DomainObject.Predmet.StrankaListFormatedOIB>
  <DomainObject.Predmet.StrankaListFormatedWithAdress>
    <izvorni_sadrzaj>
      <item>FINA,RC Split,Podružnica Dubrovnik, Dubrovnik, Vukovarska 2, 20000 Dubrovnik</item>
    </izvorni_sadrzaj>
    <derivirana_varijabla naziv="DomainObject.Predmet.StrankaListFormatedWithAdress_1">
      <item>FINA,RC Split,Podružnica Dubrovnik, Dubrovnik, Vukovarska 2, 20000 Dubrovnik</item>
    </derivirana_varijabla>
  </DomainObject.Predmet.StrankaListFormatedWithAdress>
  <DomainObject.Predmet.StrankaListFormatedWithAdressOIB>
    <izvorni_sadrzaj>
      <item>FINA,RC Split,Podružnica Dubrovnik, Dubrovnik, OIB 25926587704, Vukovarska 2, 20000 Dubrovnik</item>
    </izvorni_sadrzaj>
    <derivirana_varijabla naziv="DomainObject.Predmet.StrankaListFormatedWithAdressOIB_1">
      <item>FINA,RC Split,Podružnica Dubrovnik, Dubrovnik, OIB 25926587704, Vukovarska 2, 20000 Dubrovnik</item>
    </derivirana_varijabla>
  </DomainObject.Predmet.StrankaListFormatedWithAdressOIB>
  <DomainObject.Predmet.StrankaListNazivFormated>
    <izvorni_sadrzaj>
      <item>FINA,RC Split,Podružnica Dubrovnik, Dubrovnik</item>
    </izvorni_sadrzaj>
    <derivirana_varijabla naziv="DomainObject.Predmet.StrankaListNazivFormated_1">
      <item>FINA,RC Split,Podružnica Dubrovnik, Dubrovnik</item>
    </derivirana_varijabla>
  </DomainObject.Predmet.StrankaListNazivFormated>
  <DomainObject.Predmet.StrankaListNazivFormatedOIB>
    <izvorni_sadrzaj>
      <item>FINA,RC Split,Podružnica Dubrovnik, Dubrovnik, OIB 25926587704</item>
    </izvorni_sadrzaj>
    <derivirana_varijabla naziv="DomainObject.Predmet.StrankaListNazivFormatedOIB_1">
      <item>FINA,RC Split,Podružnica Dubrovnik, Dubrovnik, OIB 25926587704</item>
    </derivirana_varijabla>
  </DomainObject.Predmet.StrankaListNazivFormatedOIB>
  <DomainObject.Predmet.ProtuStrankaListFormated>
    <izvorni_sadrzaj>
      <item>SNOW NEKRETNINE d.o.o. za nekretnine i usluge</item>
    </izvorni_sadrzaj>
    <derivirana_varijabla naziv="DomainObject.Predmet.ProtuStrankaListFormated_1">
      <item>SNOW NEKRETNINE d.o.o. za nekretnine i usluge</item>
    </derivirana_varijabla>
  </DomainObject.Predmet.ProtuStrankaListFormated>
  <DomainObject.Predmet.ProtuStrankaListFormatedOIB>
    <izvorni_sadrzaj>
      <item>SNOW NEKRETNINE d.o.o. za nekretnine i usluge, OIB 50765822831</item>
    </izvorni_sadrzaj>
    <derivirana_varijabla naziv="DomainObject.Predmet.ProtuStrankaListFormatedOIB_1">
      <item>SNOW NEKRETNINE d.o.o. za nekretnine i usluge, OIB 50765822831</item>
    </derivirana_varijabla>
  </DomainObject.Predmet.ProtuStrankaListFormatedOIB>
  <DomainObject.Predmet.ProtuStrankaListFormatedWithAdress>
    <izvorni_sadrzaj>
      <item>SNOW NEKRETNINE d.o.o. za nekretnine i usluge, Šipčine 2, 20000 Dubrovnik</item>
    </izvorni_sadrzaj>
    <derivirana_varijabla naziv="DomainObject.Predmet.ProtuStrankaListFormatedWithAdress_1">
      <item>SNOW NEKRETNINE d.o.o. za nekretnine i usluge, Šipčine 2, 20000 Dubrovnik</item>
    </derivirana_varijabla>
  </DomainObject.Predmet.ProtuStrankaListFormatedWithAdress>
  <DomainObject.Predmet.ProtuStrankaListFormatedWithAdressOIB>
    <izvorni_sadrzaj>
      <item>SNOW NEKRETNINE d.o.o. za nekretnine i usluge, OIB 50765822831, Šipčine 2, 20000 Dubrovnik</item>
    </izvorni_sadrzaj>
    <derivirana_varijabla naziv="DomainObject.Predmet.ProtuStrankaListFormatedWithAdressOIB_1">
      <item>SNOW NEKRETNINE d.o.o. za nekretnine i usluge, OIB 50765822831, Šipčine 2, 20000 Dubrovnik</item>
    </derivirana_varijabla>
  </DomainObject.Predmet.ProtuStrankaListFormatedWithAdressOIB>
  <DomainObject.Predmet.ProtuStrankaListNazivFormated>
    <izvorni_sadrzaj>
      <item>SNOW NEKRETNINE d.o.o. za nekretnine i usluge</item>
    </izvorni_sadrzaj>
    <derivirana_varijabla naziv="DomainObject.Predmet.ProtuStrankaListNazivFormated_1">
      <item>SNOW NEKRETNINE d.o.o. za nekretnine i usluge</item>
    </derivirana_varijabla>
  </DomainObject.Predmet.ProtuStrankaListNazivFormated>
  <DomainObject.Predmet.ProtuStrankaListNazivFormatedOIB>
    <izvorni_sadrzaj>
      <item>SNOW NEKRETNINE d.o.o. za nekretnine i usluge, OIB 50765822831</item>
    </izvorni_sadrzaj>
    <derivirana_varijabla naziv="DomainObject.Predmet.ProtuStrankaListNazivFormatedOIB_1">
      <item>SNOW NEKRETNINE d.o.o. za nekretnine i usluge, OIB 50765822831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Dubrovnik, Dubrovnik</izvorni_sadrzaj>
    <derivirana_varijabla naziv="DomainObject.Predmet.StrankaIDrugi_1">FINA,RC Split,Podružnica Dubrovnik, Dubrovnik</derivirana_varijabla>
  </DomainObject.Predmet.StrankaIDrugi>
  <DomainObject.Predmet.ProtustrankaIDrugi>
    <izvorni_sadrzaj>SNOW NEKRETNINE d.o.o. za nekretnine i usluge</izvorni_sadrzaj>
    <derivirana_varijabla naziv="DomainObject.Predmet.ProtustrankaIDrugi_1">SNOW NEKRETNINE d.o.o. za nekretnine i usluge</derivirana_varijabla>
  </DomainObject.Predmet.ProtustrankaIDrugi>
  <DomainObject.Predmet.StrankaIDrugiAdressOIB>
    <izvorni_sadrzaj>FINA,RC Split,Podružnica Dubrovnik, Dubrovnik, OIB 25926587704, Vukovarska 2, 20000 Dubrovnik</izvorni_sadrzaj>
    <derivirana_varijabla naziv="DomainObject.Predmet.StrankaIDrugiAdressOIB_1">FINA,RC Split,Podružnica Dubrovnik, Dubrovnik, OIB 25926587704, Vukovarska 2, 20000 Dubrovnik</derivirana_varijabla>
  </DomainObject.Predmet.StrankaIDrugiAdressOIB>
  <DomainObject.Predmet.ProtustrankaIDrugiAdressOIB>
    <izvorni_sadrzaj>SNOW NEKRETNINE d.o.o. za nekretnine i usluge, OIB 50765822831, Šipčine 2, 20000 Dubrovnik</izvorni_sadrzaj>
    <derivirana_varijabla naziv="DomainObject.Predmet.ProtustrankaIDrugiAdressOIB_1">SNOW NEKRETNINE d.o.o. za nekretnine i usluge, OIB 50765822831, Šipčine 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SNOW NEKRETNINE d.o.o. za nekretnine i usluge</item>
      <item>FINA,RC Split,Podružnica Dubrovnik, Dubrovnik</item>
    </izvorni_sadrzaj>
    <derivirana_varijabla naziv="DomainObject.Predmet.SudioniciListNaziv_1">
      <item>SNOW NEKRETNINE d.o.o. za nekretnine i usluge</item>
      <item>FINA,RC Split,Podružnica Dubrovnik, Dubrovnik</item>
    </derivirana_varijabla>
  </DomainObject.Predmet.SudioniciListNaziv>
  <DomainObject.Predmet.SudioniciListAdressOIB>
    <izvorni_sadrzaj>
      <item>SNOW NEKRETNINE d.o.o. za nekretnine i usluge, OIB 50765822831, Šipčine 2,20000 Dubrovnik</item>
      <item>FINA,RC Split,Podružnica Dubrovnik, Dubrovnik, OIB 25926587704, Vukovarska 2,20000 Dubrovnik</item>
    </izvorni_sadrzaj>
    <derivirana_varijabla naziv="DomainObject.Predmet.SudioniciListAdressOIB_1">
      <item>SNOW NEKRETNINE d.o.o. za nekretnine i usluge, OIB 50765822831, Šipčine 2,20000 Dubrovnik</item>
      <item>FINA,RC Split,Podružnica Dubrovnik, Dubrovnik, OIB 25926587704,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50765822831</item>
      <item>, OIB 25926587704</item>
    </izvorni_sadrzaj>
    <derivirana_varijabla naziv="DomainObject.Predmet.SudioniciListNazivOIB_1">
      <item>, OIB 50765822831</item>
      <item>, OIB 25926587704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294</properties:Words>
  <properties:Characters>1621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2015-12-21T09:50:00Z</dcterms:created>
  <dc:creator>Mirjana Mihović</dc:creator>
  <cp:lastModifiedBy>Mara Marčinko</cp:lastModifiedBy>
  <cp:lastPrinted>2015-12-29T10:19:00Z</cp:lastPrinted>
  <dcterms:modified xmlns:xsi="http://www.w3.org/2001/XMLSchema-instance" xsi:type="dcterms:W3CDTF">2015-12-29T10:19:00Z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