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6d52" w14:paraId="dd96d52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200DE6">
        <w:t>99. St-1078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2565ED">
        <w:t>SIGUR</w:t>
      </w:r>
      <w:r w:rsidR="00200DE6">
        <w:t>NO I BRZO</w:t>
      </w:r>
      <w:r w:rsidR="003A6D11">
        <w:t xml:space="preserve"> j.</w:t>
      </w:r>
      <w:r w:rsidR="00622C10">
        <w:t>d.o.o.,</w:t>
      </w:r>
      <w:r>
        <w:t xml:space="preserve"> OIB </w:t>
      </w:r>
      <w:r w:rsidR="00200DE6" w:rsidRPr="00200DE6">
        <w:t>87696673219</w:t>
      </w:r>
      <w:r>
        <w:t xml:space="preserve">, </w:t>
      </w:r>
      <w:r w:rsidR="00F83A00">
        <w:t>Zagreb</w:t>
      </w:r>
      <w:r w:rsidR="000A7C89">
        <w:t xml:space="preserve">, </w:t>
      </w:r>
      <w:r w:rsidR="00200DE6">
        <w:t>Nova cesta 44 A</w:t>
      </w:r>
      <w:r w:rsidR="000A7C89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200DE6">
        <w:t>15.953,00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4DD" w:rsidR="001424DD">
      <w:r>
        <w:separator/>
      </w:r>
    </w:p>
  </w:endnote>
  <w:endnote w:id="0" w:type="continuationSeparator">
    <w:p w:rsidRDefault="001424DD" w:rsidR="00142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4DD" w:rsidR="001424DD">
      <w:r>
        <w:separator/>
      </w:r>
    </w:p>
  </w:footnote>
  <w:footnote w:id="0" w:type="continuationSeparator">
    <w:p w:rsidRDefault="001424DD" w:rsidR="00142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347B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95C2B"/>
    <w:rsid w:val="000A7C89"/>
    <w:rsid w:val="00135025"/>
    <w:rsid w:val="001424DD"/>
    <w:rsid w:val="00181F4E"/>
    <w:rsid w:val="00200DE6"/>
    <w:rsid w:val="0025492D"/>
    <w:rsid w:val="002565ED"/>
    <w:rsid w:val="002E450E"/>
    <w:rsid w:val="002F5C18"/>
    <w:rsid w:val="0032599A"/>
    <w:rsid w:val="003A6D11"/>
    <w:rsid w:val="004368D3"/>
    <w:rsid w:val="0044758C"/>
    <w:rsid w:val="004B5493"/>
    <w:rsid w:val="00501EBB"/>
    <w:rsid w:val="006221AD"/>
    <w:rsid w:val="00622C10"/>
    <w:rsid w:val="00650288"/>
    <w:rsid w:val="00686709"/>
    <w:rsid w:val="006A2832"/>
    <w:rsid w:val="00733DBB"/>
    <w:rsid w:val="007458DB"/>
    <w:rsid w:val="007A6D9B"/>
    <w:rsid w:val="007B19DC"/>
    <w:rsid w:val="007C4135"/>
    <w:rsid w:val="00950134"/>
    <w:rsid w:val="009615B7"/>
    <w:rsid w:val="00971011"/>
    <w:rsid w:val="009D1B73"/>
    <w:rsid w:val="00A021CE"/>
    <w:rsid w:val="00A0453F"/>
    <w:rsid w:val="00AA47CC"/>
    <w:rsid w:val="00B03977"/>
    <w:rsid w:val="00B60CEE"/>
    <w:rsid w:val="00B647B1"/>
    <w:rsid w:val="00BD347B"/>
    <w:rsid w:val="00C34EE3"/>
    <w:rsid w:val="00C84EA4"/>
    <w:rsid w:val="00C906DB"/>
    <w:rsid w:val="00C95241"/>
    <w:rsid w:val="00CC5E5E"/>
    <w:rsid w:val="00CD7375"/>
    <w:rsid w:val="00D45A1D"/>
    <w:rsid w:val="00D71533"/>
    <w:rsid w:val="00E20498"/>
    <w:rsid w:val="00E85392"/>
    <w:rsid w:val="00EF764D"/>
    <w:rsid w:val="00F83A00"/>
    <w:rsid w:val="00FA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St-1078/2018</izvorni_sadrzaj>
    <derivirana_varijabla naziv="DomainObject.Predmet.OznakaBroj_1">St-1078/2018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SIGURNO I BRZO j.d.o.o.</izvorni_sadrzaj>
    <derivirana_varijabla naziv="DomainObject.Predmet.ProtustrankaFormated_1">  SIGURNO I BRZO j.d.o.o.</derivirana_varijabla>
  </DomainObject.Predmet.ProtustrankaFormated>
  <DomainObject.Predmet.ProtustrankaFormatedOIB>
    <izvorni_sadrzaj>  SIGURNO I BRZO j.d.o.o., OIB 87696673219</izvorni_sadrzaj>
    <derivirana_varijabla naziv="DomainObject.Predmet.ProtustrankaFormatedOIB_1">  SIGURNO I BRZO j.d.o.o., OIB 87696673219</derivirana_varijabla>
  </DomainObject.Predmet.ProtustrankaFormatedOIB>
  <DomainObject.Predmet.ProtustrankaFormatedWithAdress>
    <izvorni_sadrzaj> SIGURNO I BRZO j.d.o.o., Nova cesta 44/A, 10000 Zagreb</izvorni_sadrzaj>
    <derivirana_varijabla naziv="DomainObject.Predmet.ProtustrankaFormatedWithAdress_1"> SIGURNO I BRZO j.d.o.o., Nova cesta 44/A, 10000 Zagreb</derivirana_varijabla>
  </DomainObject.Predmet.ProtustrankaFormatedWithAdress>
  <DomainObject.Predmet.ProtustrankaFormatedWithAdressOIB>
    <izvorni_sadrzaj> SIGURNO I BRZO j.d.o.o., OIB 87696673219, Nova cesta 44/A, 10000 Zagreb</izvorni_sadrzaj>
    <derivirana_varijabla naziv="DomainObject.Predmet.ProtustrankaFormatedWithAdressOIB_1"> SIGURNO I BRZO j.d.o.o., OIB 87696673219, Nova cesta 44/A, 10000 Zagreb</derivirana_varijabla>
  </DomainObject.Predmet.ProtustrankaFormatedWithAdressOIB>
  <DomainObject.Predmet.ProtustrankaWithAdress>
    <izvorni_sadrzaj>SIGURNO I BRZO j.d.o.o. Nova cesta 44/A, 10000 Zagreb</izvorni_sadrzaj>
    <derivirana_varijabla naziv="DomainObject.Predmet.ProtustrankaWithAdress_1">SIGURNO I BRZO j.d.o.o. Nova cesta 44/A, 10000 Zagreb</derivirana_varijabla>
  </DomainObject.Predmet.ProtustrankaWithAdress>
  <DomainObject.Predmet.ProtustrankaWithAdressOIB>
    <izvorni_sadrzaj>SIGURNO I BRZO j.d.o.o., OIB 87696673219, Nova cesta 44/A, 10000 Zagreb</izvorni_sadrzaj>
    <derivirana_varijabla naziv="DomainObject.Predmet.ProtustrankaWithAdressOIB_1">SIGURNO I BRZO j.d.o.o., OIB 87696673219, Nova cesta 44/A, 10000 Zagreb</derivirana_varijabla>
  </DomainObject.Predmet.ProtustrankaWithAdressOIB>
  <DomainObject.Predmet.ProtustrankaNazivFormated>
    <izvorni_sadrzaj>SIGURNO I BRZO j.d.o.o.</izvorni_sadrzaj>
    <derivirana_varijabla naziv="DomainObject.Predmet.ProtustrankaNazivFormated_1">SIGURNO I BRZO j.d.o.o.</derivirana_varijabla>
  </DomainObject.Predmet.ProtustrankaNazivFormated>
  <DomainObject.Predmet.ProtustrankaNazivFormatedOIB>
    <izvorni_sadrzaj>SIGURNO I BRZO j.d.o.o., OIB 87696673219</izvorni_sadrzaj>
    <derivirana_varijabla naziv="DomainObject.Predmet.ProtustrankaNazivFormatedOIB_1">SIGURNO I BRZO j.d.o.o., OIB 87696673219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SIGURNO I BRZO j.d.o.o.</item>
    </izvorni_sadrzaj>
    <derivirana_varijabla naziv="DomainObject.Predmet.ProtuStrankaListFormated_1">
      <item>SIGURNO I BRZO j.d.o.o.</item>
    </derivirana_varijabla>
  </DomainObject.Predmet.ProtuStrankaListFormated>
  <DomainObject.Predmet.ProtuStrankaListFormatedOIB>
    <izvorni_sadrzaj>
      <item>SIGURNO I BRZO j.d.o.o., OIB 87696673219</item>
    </izvorni_sadrzaj>
    <derivirana_varijabla naziv="DomainObject.Predmet.ProtuStrankaListFormatedOIB_1">
      <item>SIGURNO I BRZO j.d.o.o., OIB 87696673219</item>
    </derivirana_varijabla>
  </DomainObject.Predmet.ProtuStrankaListFormatedOIB>
  <DomainObject.Predmet.ProtuStrankaListFormatedWithAdress>
    <izvorni_sadrzaj>
      <item>SIGURNO I BRZO j.d.o.o., Nova cesta 44/A, 10000 Zagreb</item>
    </izvorni_sadrzaj>
    <derivirana_varijabla naziv="DomainObject.Predmet.ProtuStrankaListFormatedWithAdress_1">
      <item>SIGURNO I BRZO j.d.o.o., Nova cesta 44/A, 10000 Zagreb</item>
    </derivirana_varijabla>
  </DomainObject.Predmet.ProtuStrankaListFormatedWithAdress>
  <DomainObject.Predmet.ProtuStrankaListFormatedWithAdressOIB>
    <izvorni_sadrzaj>
      <item>SIGURNO I BRZO j.d.o.o., OIB 87696673219, Nova cesta 44/A, 10000 Zagreb</item>
    </izvorni_sadrzaj>
    <derivirana_varijabla naziv="DomainObject.Predmet.ProtuStrankaListFormatedWithAdressOIB_1">
      <item>SIGURNO I BRZO j.d.o.o., OIB 87696673219, Nova cesta 44/A, 10000 Zagreb</item>
    </derivirana_varijabla>
  </DomainObject.Predmet.ProtuStrankaListFormatedWithAdressOIB>
  <DomainObject.Predmet.ProtuStrankaListNazivFormated>
    <izvorni_sadrzaj>
      <item>SIGURNO I BRZO j.d.o.o.</item>
    </izvorni_sadrzaj>
    <derivirana_varijabla naziv="DomainObject.Predmet.ProtuStrankaListNazivFormated_1">
      <item>SIGURNO I BRZO j.d.o.o.</item>
    </derivirana_varijabla>
  </DomainObject.Predmet.ProtuStrankaListNazivFormated>
  <DomainObject.Predmet.ProtuStrankaListNazivFormatedOIB>
    <izvorni_sadrzaj>
      <item>SIGURNO I BRZO j.d.o.o., OIB 87696673219</item>
    </izvorni_sadrzaj>
    <derivirana_varijabla naziv="DomainObject.Predmet.ProtuStrankaListNazivFormatedOIB_1">
      <item>SIGURNO I BRZO j.d.o.o., OIB 87696673219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SIGURNO I BRZO j.d.o.o.</izvorni_sadrzaj>
    <derivirana_varijabla naziv="DomainObject.Predmet.ProtustrankaIDrugi_1">SIGURNO I BRZO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SIGURNO I BRZO j.d.o.o., OIB 87696673219, Nova cesta 44/A, 10000 Zagreb</izvorni_sadrzaj>
    <derivirana_varijabla naziv="DomainObject.Predmet.ProtustrankaIDrugiAdressOIB_1">SIGURNO I BRZO j.d.o.o., OIB 87696673219, Nova cesta 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SIGURNO I BRZO j.d.o.o.</item>
    </izvorni_sadrzaj>
    <derivirana_varijabla naziv="DomainObject.Predmet.SudioniciListNaziv_1">
      <item>FINA Regionalni centar Zagreb</item>
      <item>SIGURNO I BRZO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SIGURNO I BRZO j.d.o.o., OIB 87696673219, Nova cesta 44/A,10000 Zagreb</item>
    </izvorni_sadrzaj>
    <derivirana_varijabla naziv="DomainObject.Predmet.SudioniciListAdressOIB_1">
      <item>FINA Regionalni centar Zagreb, OIB 85821130368, Trg svibanjskih žrtava 1995.1,10000 Zagreb</item>
      <item>SIGURNO I BRZO j.d.o.o., OIB 87696673219, Nova cesta 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87696673219</item>
    </izvorni_sadrzaj>
    <derivirana_varijabla naziv="DomainObject.Predmet.SudioniciListNazivOIB_1">
      <item>, OIB 85821130368</item>
      <item>, OIB 87696673219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236</properties:Words>
  <properties:Characters>1270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2018-06-04T13:17:00Z</dcterms:created>
  <dc:creator>Marija Lukić</dc:creator>
  <cp:lastModifiedBy>Marija Lukić</cp:lastModifiedBy>
  <cp:lastPrinted>2018-06-04T13:26:00Z</cp:lastPrinted>
  <dcterms:modified xmlns:xsi="http://www.w3.org/2001/XMLSchema-instance" xsi:type="dcterms:W3CDTF">2018-06-05T11:45:00Z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(st-1078-18-oglas.docx)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