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042d" w14:paraId="13d042d" w:rsidRDefault="003E7D59" w:rsidP="003E7D59" w:rsidR="003E7D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D59" w:rsidP="003E7D59" w:rsidR="003E7D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7D59" w:rsidP="003E7D59" w:rsidR="003E7D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7D59" w:rsidP="003E7D59" w:rsidR="003E7D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7D59" w:rsidP="003E7D59" w:rsidR="003E7D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7D59" w:rsidP="003E7D59" w:rsidR="003E7D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7D59" w:rsidP="003E7D59" w:rsidR="003E7D59" w:rsidRPr="005D578C">
      <w:pPr>
        <w:jc w:val="center"/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7D59" w:rsidP="003E7D59" w:rsidR="003E7D59" w:rsidRPr="005D578C">
      <w:pPr>
        <w:rPr>
          <w:rFonts w:cs="Times New Roman" w:eastAsia="Times New Roman"/>
          <w:szCs w:val="24"/>
        </w:rPr>
      </w:pPr>
    </w:p>
    <w:p w:rsidRDefault="003E7D59" w:rsidP="003E7D59" w:rsidR="003E7D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DRVO MI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Trg Poceto 19</w:t>
      </w:r>
      <w:r w:rsidRPr="002C2F41">
        <w:rPr>
          <w:rFonts w:cs="Times New Roman" w:eastAsia="Times New Roman"/>
        </w:rPr>
        <w:t xml:space="preserve">, OIB </w:t>
      </w:r>
      <w:r w:rsidRPr="003E7D59">
        <w:rPr>
          <w:rFonts w:cs="Times New Roman" w:eastAsia="Times New Roman"/>
        </w:rPr>
        <w:t>57756051215</w:t>
      </w:r>
      <w:r w:rsidRPr="002C2F41">
        <w:rPr>
          <w:rFonts w:cs="Times New Roman" w:eastAsia="Times New Roman"/>
        </w:rPr>
        <w:t xml:space="preserve">, MBS </w:t>
      </w:r>
      <w:r w:rsidRPr="003E7D59">
        <w:rPr>
          <w:rFonts w:cs="Times New Roman" w:eastAsia="Times New Roman"/>
        </w:rPr>
        <w:t>040330967</w:t>
      </w:r>
      <w:r>
        <w:rPr>
          <w:rFonts w:cs="Times New Roman" w:eastAsia="Times New Roman"/>
          <w:szCs w:val="24"/>
        </w:rPr>
        <w:t>, 13. lipnja 2017.</w:t>
      </w:r>
    </w:p>
    <w:p w:rsidRDefault="003E7D59" w:rsidP="003E7D59" w:rsidR="003E7D59" w:rsidRPr="005D578C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7D59" w:rsidP="003E7D59" w:rsidR="003E7D59" w:rsidRPr="005D578C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DRVO MI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Trg Poceto 19</w:t>
      </w:r>
      <w:r w:rsidRPr="002C2F41">
        <w:rPr>
          <w:rFonts w:cs="Times New Roman" w:eastAsia="Times New Roman"/>
        </w:rPr>
        <w:t xml:space="preserve">, OIB </w:t>
      </w:r>
      <w:r w:rsidRPr="003E7D59">
        <w:rPr>
          <w:rFonts w:cs="Times New Roman" w:eastAsia="Times New Roman"/>
        </w:rPr>
        <w:t>57756051215</w:t>
      </w:r>
      <w:r w:rsidRPr="002C2F41">
        <w:rPr>
          <w:rFonts w:cs="Times New Roman" w:eastAsia="Times New Roman"/>
        </w:rPr>
        <w:t xml:space="preserve">, MBS </w:t>
      </w:r>
      <w:r w:rsidRPr="003E7D59">
        <w:rPr>
          <w:rFonts w:cs="Times New Roman" w:eastAsia="Times New Roman"/>
        </w:rPr>
        <w:t>040330967</w:t>
      </w:r>
      <w:r>
        <w:rPr>
          <w:rFonts w:cs="Times New Roman" w:eastAsia="Times New Roman"/>
          <w:szCs w:val="24"/>
        </w:rPr>
        <w:t>.</w:t>
      </w:r>
    </w:p>
    <w:p w:rsidRDefault="003E7D59" w:rsidP="003E7D59" w:rsidR="003E7D59" w:rsidRPr="005D578C">
      <w:pPr>
        <w:rPr>
          <w:rFonts w:cs="Times New Roman" w:eastAsia="Times New Roman"/>
          <w:szCs w:val="24"/>
        </w:rPr>
      </w:pPr>
    </w:p>
    <w:p w:rsidRDefault="003E7D59" w:rsidP="003E7D59" w:rsidR="003E7D5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3E7D59" w:rsidP="003E7D59" w:rsidR="003E7D59">
      <w:pPr>
        <w:rPr>
          <w:rFonts w:cs="Times New Roman" w:eastAsia="Times New Roman"/>
          <w:szCs w:val="20"/>
        </w:rPr>
      </w:pPr>
    </w:p>
    <w:p w:rsidRDefault="003E7D59" w:rsidP="003E7D59" w:rsidR="003E7D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DRVO MI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Trg Poceto 19</w:t>
      </w:r>
      <w:r w:rsidRPr="002C2F41">
        <w:rPr>
          <w:rFonts w:cs="Times New Roman" w:eastAsia="Times New Roman"/>
        </w:rPr>
        <w:t xml:space="preserve">, OIB </w:t>
      </w:r>
      <w:r w:rsidRPr="003E7D59">
        <w:rPr>
          <w:rFonts w:cs="Times New Roman" w:eastAsia="Times New Roman"/>
        </w:rPr>
        <w:t>57756051215</w:t>
      </w:r>
      <w:r w:rsidRPr="002C2F41">
        <w:rPr>
          <w:rFonts w:cs="Times New Roman" w:eastAsia="Times New Roman"/>
        </w:rPr>
        <w:t xml:space="preserve">, MBS </w:t>
      </w:r>
      <w:r w:rsidRPr="003E7D59">
        <w:rPr>
          <w:rFonts w:cs="Times New Roman" w:eastAsia="Times New Roman"/>
        </w:rPr>
        <w:t>040330967</w:t>
      </w:r>
      <w:r>
        <w:rPr>
          <w:rFonts w:cs="Times New Roman" w:eastAsia="Times New Roman"/>
          <w:szCs w:val="24"/>
        </w:rPr>
        <w:t>.</w:t>
      </w:r>
    </w:p>
    <w:p w:rsidRDefault="003E7D59" w:rsidP="003E7D59" w:rsidR="003E7D59">
      <w:pPr>
        <w:ind w:firstLine="709"/>
        <w:rPr>
          <w:rFonts w:cs="Times New Roman" w:eastAsia="Times New Roman"/>
          <w:szCs w:val="24"/>
        </w:rPr>
      </w:pPr>
    </w:p>
    <w:p w:rsidRDefault="003E7D59" w:rsidP="003E7D59" w:rsidR="003E7D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DRVO MI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Trg Poceto 19</w:t>
      </w:r>
      <w:r w:rsidRPr="002C2F41">
        <w:rPr>
          <w:rFonts w:cs="Times New Roman" w:eastAsia="Times New Roman"/>
        </w:rPr>
        <w:t xml:space="preserve">, OIB </w:t>
      </w:r>
      <w:r w:rsidRPr="003E7D59">
        <w:rPr>
          <w:rFonts w:cs="Times New Roman" w:eastAsia="Times New Roman"/>
        </w:rPr>
        <w:t>57756051215</w:t>
      </w:r>
      <w:r w:rsidRPr="002C2F41">
        <w:rPr>
          <w:rFonts w:cs="Times New Roman" w:eastAsia="Times New Roman"/>
        </w:rPr>
        <w:t xml:space="preserve">, MBS </w:t>
      </w:r>
      <w:r w:rsidRPr="003E7D59">
        <w:rPr>
          <w:rFonts w:cs="Times New Roman" w:eastAsia="Times New Roman"/>
        </w:rPr>
        <w:t>040330967</w:t>
      </w:r>
      <w:r>
        <w:rPr>
          <w:rFonts w:cs="Times New Roman" w:eastAsia="Times New Roman"/>
          <w:szCs w:val="24"/>
        </w:rPr>
        <w:t>.</w:t>
      </w:r>
    </w:p>
    <w:p w:rsidRDefault="003E7D59" w:rsidP="003E7D59" w:rsidR="003E7D59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7D59" w:rsidP="003E7D59" w:rsidR="003E7D59">
      <w:pPr>
        <w:ind w:firstLine="708"/>
        <w:rPr>
          <w:rFonts w:cs="Times New Roman" w:eastAsia="Times New Roman"/>
          <w:szCs w:val="24"/>
        </w:rPr>
      </w:pPr>
    </w:p>
    <w:p w:rsidRDefault="003E7D59" w:rsidP="003E7D59" w:rsidR="003E7D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DRVO MI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</w:t>
      </w:r>
      <w:r>
        <w:rPr>
          <w:rFonts w:cs="Times New Roman" w:eastAsia="Times New Roman"/>
          <w:szCs w:val="24"/>
        </w:rPr>
        <w:t>.</w:t>
      </w:r>
    </w:p>
    <w:p w:rsidRDefault="003E7D59" w:rsidP="003E7D59" w:rsidR="003E7D5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travnja 2017. imao neizvršene osnove za plaćanje u neprekinutom razdoblju od 120 dana u ukupnom iznosu 7.621,57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13.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St-207/2017-3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E7D59" w:rsidP="003E7D59" w:rsidR="003E7D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E7D59" w:rsidP="003E7D59" w:rsidR="003E7D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E7D59" w:rsidP="003E7D59" w:rsidR="003E7D59" w:rsidRPr="005D578C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E7D59" w:rsidP="003E7D59" w:rsidR="003E7D59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E7D59" w:rsidP="003E7D59" w:rsidR="003E7D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F71A14">
        <w:rPr>
          <w:rFonts w:cs="Times New Roman" w:eastAsia="Times New Roman"/>
          <w:szCs w:val="24"/>
        </w:rPr>
        <w:t xml:space="preserve">, v. r. </w:t>
      </w:r>
    </w:p>
    <w:p w:rsidRDefault="003E7D59" w:rsidP="003E7D59" w:rsidR="003E7D59">
      <w:pPr>
        <w:jc w:val="left"/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jc w:val="left"/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E7D59" w:rsidP="003E7D59" w:rsidR="003E7D5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E7D59" w:rsidP="003E7D59" w:rsidR="003E7D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E7D59" w:rsidP="003E7D59" w:rsidR="003E7D59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rPr>
          <w:rFonts w:cs="Times New Roman" w:eastAsia="Times New Roman"/>
          <w:szCs w:val="24"/>
        </w:rPr>
      </w:pPr>
    </w:p>
    <w:p w:rsidRDefault="003E7D59" w:rsidP="003E7D59" w:rsidR="003E7D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E7D59" w:rsidP="003E7D59" w:rsidR="003E7D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E7D59" w:rsidP="003E7D59" w:rsidR="003E7D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DRVO MI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Novigrad, Trg Poceto 19, </w:t>
      </w:r>
    </w:p>
    <w:p w:rsidRDefault="003E7D59" w:rsidP="003E7D59" w:rsidR="003E7D5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E7D59" w:rsidP="003E7D59" w:rsidR="003E7D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E7D59" w:rsidP="003E7D59" w:rsidR="003E7D59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3E7D59" w:rsidP="003E7D59" w:rsidR="003E7D5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E7D59" w:rsidP="003E7D59" w:rsidR="003E7D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E7D59" w:rsidP="003E7D59" w:rsidR="003E7D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E7D59" w:rsidP="003E7D59" w:rsidR="003E7D59"/>
    <w:p w:rsidRDefault="003E7D59" w:rsidP="003E7D59" w:rsidR="003E7D59"/>
    <w:p w:rsidRDefault="003E7D59" w:rsidP="003E7D59" w:rsidR="003E7D59"/>
    <w:p w:rsidRDefault="003E7D59" w:rsidP="003E7D59" w:rsidR="003E7D59"/>
    <w:p w:rsidRDefault="00F12899" w:rsidR="00F12899"/>
    <w:sectPr w:rsidSect="003E7D59" w:rsidR="00F128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D59" w:rsidP="003E7D59" w:rsidR="003E7D59">
      <w:r>
        <w:separator/>
      </w:r>
    </w:p>
  </w:endnote>
  <w:endnote w:id="0" w:type="continuationSeparator">
    <w:p w:rsidRDefault="003E7D59" w:rsidP="003E7D59" w:rsidR="003E7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D59" w:rsidP="003E7D59" w:rsidR="003E7D59">
      <w:r>
        <w:separator/>
      </w:r>
    </w:p>
  </w:footnote>
  <w:footnote w:id="0" w:type="continuationSeparator">
    <w:p w:rsidRDefault="003E7D59" w:rsidP="003E7D59" w:rsidR="003E7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D59" w:rsidP="003E7D59" w:rsidR="003E7D5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1A1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St-207/2017-4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D59" w:rsidP="003E7D59" w:rsidR="003E7D59" w:rsidRPr="00970AE0">
    <w:pPr>
      <w:pStyle w:val="Zaglavlje"/>
      <w:jc w:val="right"/>
    </w:pPr>
    <w:r>
      <w:rPr>
        <w:szCs w:val="24"/>
      </w:rPr>
      <w:t>11 St-207/2017-4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5EF"/>
    <w:rsid w:val="001F6F36"/>
    <w:rsid w:val="003B05EF"/>
    <w:rsid w:val="003E7D59"/>
    <w:rsid w:val="00F12899"/>
    <w:rsid w:val="00F7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D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7D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7D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D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D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D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7D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A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1A1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1A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1A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D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7D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7D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D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D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D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7D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A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1A1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1A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1A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MI d.o.o. NOVIGRAD</izvorni_sadrzaj>
    <derivirana_varijabla naziv="DomainObject.Predmet.ProtustrankaFormated_1">  DRVO MI d.o.o. NOVIGRAD</derivirana_varijabla>
  </DomainObject.Predmet.ProtustrankaFormated>
  <DomainObject.Predmet.ProtustrankaFormatedOIB>
    <izvorni_sadrzaj>  DRVO MI d.o.o. NOVIGRAD, OIB 57756051215</izvorni_sadrzaj>
    <derivirana_varijabla naziv="DomainObject.Predmet.ProtustrankaFormatedOIB_1">  DRVO MI d.o.o. NOVIGRAD, OIB 57756051215</derivirana_varijabla>
  </DomainObject.Predmet.ProtustrankaFormatedOIB>
  <DomainObject.Predmet.ProtustrankaFormatedWithAdress>
    <izvorni_sadrzaj> DRVO MI d.o.o. NOVIGRAD, Trg Poceto 19, 52466 Novigrad</izvorni_sadrzaj>
    <derivirana_varijabla naziv="DomainObject.Predmet.ProtustrankaFormatedWithAdress_1"> DRVO MI d.o.o. NOVIGRAD, Trg Poceto 19, 52466 Novigrad</derivirana_varijabla>
  </DomainObject.Predmet.ProtustrankaFormatedWithAdress>
  <DomainObject.Predmet.ProtustrankaFormatedWithAdressOIB>
    <izvorni_sadrzaj> DRVO MI d.o.o. NOVIGRAD, OIB 57756051215, Trg Poceto 19, 52466 Novigrad</izvorni_sadrzaj>
    <derivirana_varijabla naziv="DomainObject.Predmet.ProtustrankaFormatedWithAdressOIB_1"> DRVO MI d.o.o. NOVIGRAD, OIB 57756051215, Trg Poceto 19, 52466 Novigrad</derivirana_varijabla>
  </DomainObject.Predmet.ProtustrankaFormatedWithAdressOIB>
  <DomainObject.Predmet.ProtustrankaWithAdress>
    <izvorni_sadrzaj>DRVO MI d.o.o. NOVIGRAD Trg Poceto 19, 52466 Novigrad</izvorni_sadrzaj>
    <derivirana_varijabla naziv="DomainObject.Predmet.ProtustrankaWithAdress_1">DRVO MI d.o.o. NOVIGRAD Trg Poceto 19, 52466 Novigrad</derivirana_varijabla>
  </DomainObject.Predmet.ProtustrankaWithAdress>
  <DomainObject.Predmet.ProtustrankaWithAdressOIB>
    <izvorni_sadrzaj>DRVO MI d.o.o. NOVIGRAD, OIB 57756051215, Trg Poceto 19, 52466 Novigrad</izvorni_sadrzaj>
    <derivirana_varijabla naziv="DomainObject.Predmet.ProtustrankaWithAdressOIB_1">DRVO MI d.o.o. NOVIGRAD, OIB 57756051215, Trg Poceto 19, 52466 Novigrad</derivirana_varijabla>
  </DomainObject.Predmet.ProtustrankaWithAdressOIB>
  <DomainObject.Predmet.ProtustrankaNazivFormated>
    <izvorni_sadrzaj>DRVO MI d.o.o. NOVIGRAD</izvorni_sadrzaj>
    <derivirana_varijabla naziv="DomainObject.Predmet.ProtustrankaNazivFormated_1">DRVO MI d.o.o. NOVIGRAD</derivirana_varijabla>
  </DomainObject.Predmet.ProtustrankaNazivFormated>
  <DomainObject.Predmet.ProtustrankaNazivFormatedOIB>
    <izvorni_sadrzaj>DRVO MI d.o.o. NOVIGRAD, OIB 57756051215</izvorni_sadrzaj>
    <derivirana_varijabla naziv="DomainObject.Predmet.ProtustrankaNazivFormatedOIB_1">DRVO MI d.o.o. NOVIGRAD, OIB 57756051215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7621.57</izvorni_sadrzaj>
    <derivirana_varijabla naziv="DomainObject.Predmet.TrenutnaVrijednost_1">7621.57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DRVO MI d.o.o. NOVIGRAD</item>
    </izvorni_sadrzaj>
    <derivirana_varijabla naziv="DomainObject.Predmet.ProtuStrankaListFormated_1">
      <item>DRVO MI d.o.o. NOVIGRAD</item>
    </derivirana_varijabla>
  </DomainObject.Predmet.ProtuStrankaListFormated>
  <DomainObject.Predmet.ProtuStrankaListFormatedOIB>
    <izvorni_sadrzaj>
      <item>DRVO MI d.o.o. NOVIGRAD, OIB 57756051215</item>
    </izvorni_sadrzaj>
    <derivirana_varijabla naziv="DomainObject.Predmet.ProtuStrankaListFormatedOIB_1">
      <item>DRVO MI d.o.o. NOVIGRAD, OIB 57756051215</item>
    </derivirana_varijabla>
  </DomainObject.Predmet.ProtuStrankaListFormatedOIB>
  <DomainObject.Predmet.ProtuStrankaListFormatedWithAdress>
    <izvorni_sadrzaj>
      <item>DRVO MI d.o.o. NOVIGRAD, Trg Poceto 19, 52466 Novigrad</item>
    </izvorni_sadrzaj>
    <derivirana_varijabla naziv="DomainObject.Predmet.ProtuStrankaListFormatedWithAdress_1">
      <item>DRVO MI d.o.o. NOVIGRAD, Trg Poceto 19, 52466 Novigrad</item>
    </derivirana_varijabla>
  </DomainObject.Predmet.ProtuStrankaListFormatedWithAdress>
  <DomainObject.Predmet.ProtuStrankaListFormatedWithAdressOIB>
    <izvorni_sadrzaj>
      <item>DRVO MI d.o.o. NOVIGRAD, OIB 57756051215, Trg Poceto 19, 52466 Novigrad</item>
    </izvorni_sadrzaj>
    <derivirana_varijabla naziv="DomainObject.Predmet.ProtuStrankaListFormatedWithAdressOIB_1">
      <item>DRVO MI d.o.o. NOVIGRAD, OIB 57756051215, Trg Poceto 19, 52466 Novigrad</item>
    </derivirana_varijabla>
  </DomainObject.Predmet.ProtuStrankaListFormatedWithAdressOIB>
  <DomainObject.Predmet.ProtuStrankaListNazivFormated>
    <izvorni_sadrzaj>
      <item>DRVO MI d.o.o. NOVIGRAD</item>
    </izvorni_sadrzaj>
    <derivirana_varijabla naziv="DomainObject.Predmet.ProtuStrankaListNazivFormated_1">
      <item>DRVO MI d.o.o. NOVIGRAD</item>
    </derivirana_varijabla>
  </DomainObject.Predmet.ProtuStrankaListNazivFormated>
  <DomainObject.Predmet.ProtuStrankaListNazivFormatedOIB>
    <izvorni_sadrzaj>
      <item>DRVO MI d.o.o. NOVIGRAD, OIB 57756051215</item>
    </izvorni_sadrzaj>
    <derivirana_varijabla naziv="DomainObject.Predmet.ProtuStrankaListNazivFormatedOIB_1">
      <item>DRVO MI d.o.o. NOVIGRAD, OIB 57756051215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DRVO MI d.o.o. NOVIGRAD</izvorni_sadrzaj>
    <derivirana_varijabla naziv="DomainObject.Predmet.ProtustrankaIDrugi_1">DRVO MI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DRVO MI d.o.o. NOVIGRAD, OIB 57756051215, Trg Poceto 19, 52466 Novigrad</izvorni_sadrzaj>
    <derivirana_varijabla naziv="DomainObject.Predmet.ProtustrankaIDrugiAdressOIB_1">DRVO MI d.o.o. NOVIGRAD, OIB 57756051215, Trg Poceto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DRVO MI d.o.o. NOVIGRAD</item>
    </izvorni_sadrzaj>
    <derivirana_varijabla naziv="DomainObject.Predmet.SudioniciListNaziv_1">
      <item>FINANCIJSKA AGENCIJA, RC RIJEKA, PODRUŽNICA PULA, PULA</item>
      <item>DRVO MI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DRVO MI d.o.o. NOVIGRAD, OIB 57756051215, Trg Poceto 19,52466 Novigrad</item>
    </izvorni_sadrzaj>
    <derivirana_varijabla naziv="DomainObject.Predmet.SudioniciListAdressOIB_1">
      <item>FINANCIJSKA AGENCIJA, RC RIJEKA, PODRUŽNICA PULA, PULA, OIB 85821130368, Giardini 5,52100 Pula</item>
      <item>DRVO MI d.o.o. NOVIGRAD, OIB 57756051215, Trg Poceto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57756051215</item>
    </izvorni_sadrzaj>
    <derivirana_varijabla naziv="DomainObject.Predmet.SudioniciListNazivOIB_1">
      <item>, OIB 85821130368</item>
      <item>, OIB 57756051215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3607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2017-06-12T06:35:00Z</dcterms:created>
  <dc:creator>Morena Brajuha</dc:creator>
  <dc:description/>
  <cp:keywords/>
  <cp:lastModifiedBy>Morena Brajuha</cp:lastModifiedBy>
  <cp:lastPrinted>2017-06-13T08:04:00Z</cp:lastPrinted>
  <dcterms:modified xmlns:xsi="http://www.w3.org/2001/XMLSchema-instance" xsi:type="dcterms:W3CDTF">2017-06-13T08:04:00Z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