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a63c" w14:paraId="dbfa63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B565C">
        <w:t>2095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B565C">
        <w:t xml:space="preserve">30.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94ACF">
        <w:t xml:space="preserve">HRVATSKI CASTING SAVEZ, Zagreb, Remetinečki gaj 20 </w:t>
      </w:r>
      <w:r w:rsidR="00AC4528">
        <w:t>(OIB</w:t>
      </w:r>
      <w:r w:rsidR="00CB0338">
        <w:t>:</w:t>
      </w:r>
      <w:r w:rsidR="00294ACF">
        <w:t xml:space="preserve"> 70724834258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94ACF">
        <w:t xml:space="preserve">3.258,87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94ACF">
        <w:t xml:space="preserve">30.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A7B20"/>
    <w:rsid w:val="001B565C"/>
    <w:rsid w:val="001E50FB"/>
    <w:rsid w:val="001F6933"/>
    <w:rsid w:val="00230A63"/>
    <w:rsid w:val="00263D6D"/>
    <w:rsid w:val="00264D19"/>
    <w:rsid w:val="00294ACF"/>
    <w:rsid w:val="00297E94"/>
    <w:rsid w:val="002A51C3"/>
    <w:rsid w:val="002D4B8E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96BA0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B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B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B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B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B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2095</izvorni_sadrzaj>
    <derivirana_varijabla naziv="DomainObject.Predmet.Broj_1">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St-2095/2015</izvorni_sadrzaj>
    <derivirana_varijabla naziv="DomainObject.Predmet.OznakaBroj_1">St-2095/2015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CASTING SAVEZ zastupanog po punomoćniku DRAŽEN ABRAMOVIĆ</izvorni_sadrzaj>
    <derivirana_varijabla naziv="DomainObject.Predmet.ProtustrankaFormated_1">  HRVATSKI CASTING SAVEZ zastupanog po punomoćniku DRAŽEN ABRAMOVIĆ</derivirana_varijabla>
  </DomainObject.Predmet.ProtustrankaFormated>
  <DomainObject.Predmet.ProtustrankaFormatedOIB>
    <izvorni_sadrzaj>  HRVATSKI CASTING SAVEZ, OIB 70724834258 zastupanog po punomoćniku DRAŽEN ABRAMOVIĆ</izvorni_sadrzaj>
    <derivirana_varijabla naziv="DomainObject.Predmet.ProtustrankaFormatedOIB_1">  HRVATSKI CASTING SAVEZ, OIB 70724834258 zastupanog po punomoćniku DRAŽEN ABRAMOVIĆ</derivirana_varijabla>
  </DomainObject.Predmet.ProtustrankaFormatedOIB>
  <DomainObject.Predmet.ProtustrankaFormatedWithAdress>
    <izvorni_sadrzaj> HRVATSKI CASTING SAVEZ, REMETINEČKI GAJ 20, 10000 Zagreb zastupanog po punomoćniku DRAŽEN ABRAMOVIĆ</izvorni_sadrzaj>
    <derivirana_varijabla naziv="DomainObject.Predmet.ProtustrankaFormatedWithAdress_1"> HRVATSKI CASTING SAVEZ, REMETINEČKI GAJ 20, 10000 Zagreb zastupanog po punomoćniku DRAŽEN ABRAMOVIĆ</derivirana_varijabla>
  </DomainObject.Predmet.ProtustrankaFormatedWithAdress>
  <DomainObject.Predmet.ProtustrankaFormatedWithAdressOIB>
    <izvorni_sadrzaj> HRVATSKI CASTING SAVEZ, OIB 70724834258, REMETINEČKI GAJ 20, 10000 Zagreb zastupanog po punomoćniku DRAŽEN ABRAMOVIĆ</izvorni_sadrzaj>
    <derivirana_varijabla naziv="DomainObject.Predmet.ProtustrankaFormatedWithAdressOIB_1"> HRVATSKI CASTING SAVEZ, OIB 70724834258, REMETINEČKI GAJ 20, 10000 Zagreb zastupanog po punomoćniku DRAŽEN ABRAMOVIĆ</derivirana_varijabla>
  </DomainObject.Predmet.ProtustrankaFormatedWithAdressOIB>
  <DomainObject.Predmet.ProtustrankaWithAdress>
    <izvorni_sadrzaj>HRVATSKI CASTING SAVEZ REMETINEČKI GAJ 20, 10000 Zagreb</izvorni_sadrzaj>
    <derivirana_varijabla naziv="DomainObject.Predmet.ProtustrankaWithAdress_1">HRVATSKI CASTING SAVEZ REMETINEČKI GAJ 20, 10000 Zagreb</derivirana_varijabla>
  </DomainObject.Predmet.ProtustrankaWithAdress>
  <DomainObject.Predmet.ProtustrankaWithAdressOIB>
    <izvorni_sadrzaj>HRVATSKI CASTING SAVEZ, OIB 70724834258, REMETINEČKI GAJ 20, 10000 Zagreb</izvorni_sadrzaj>
    <derivirana_varijabla naziv="DomainObject.Predmet.ProtustrankaWithAdressOIB_1">HRVATSKI CASTING SAVEZ, OIB 70724834258, REMETINEČKI GAJ 20, 10000 Zagreb</derivirana_varijabla>
  </DomainObject.Predmet.ProtustrankaWithAdressOIB>
  <DomainObject.Predmet.ProtustrankaNazivFormated>
    <izvorni_sadrzaj>HRVATSKI CASTING SAVEZ</izvorni_sadrzaj>
    <derivirana_varijabla naziv="DomainObject.Predmet.ProtustrankaNazivFormated_1">HRVATSKI CASTING SAVEZ</derivirana_varijabla>
  </DomainObject.Predmet.ProtustrankaNazivFormated>
  <DomainObject.Predmet.ProtustrankaNazivFormatedOIB>
    <izvorni_sadrzaj>HRVATSKI CASTING SAVEZ, OIB 70724834258</izvorni_sadrzaj>
    <derivirana_varijabla naziv="DomainObject.Predmet.ProtustrankaNazivFormatedOIB_1">HRVATSKI CASTING SAVEZ, OIB 70724834258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CASTING SAVEZ zastupanog po punomoćniku DRAŽEN ABRAMOVIĆ</item>
    </izvorni_sadrzaj>
    <derivirana_varijabla naziv="DomainObject.Predmet.ProtuStrankaListFormated_1">
      <item>HRVATSKI CASTING SAVEZ zastupanog po punomoćniku DRAŽEN ABRAMOVIĆ</item>
    </derivirana_varijabla>
  </DomainObject.Predmet.ProtuStrankaListFormated>
  <DomainObject.Predmet.ProtuStrankaListFormatedOIB>
    <izvorni_sadrzaj>
      <item>HRVATSKI CASTING SAVEZ, OIB 70724834258 zastupanog po punomoćniku DRAŽEN ABRAMOVIĆ</item>
    </izvorni_sadrzaj>
    <derivirana_varijabla naziv="DomainObject.Predmet.ProtuStrankaListFormatedOIB_1">
      <item>HRVATSKI CASTING SAVEZ, OIB 70724834258 zastupanog po punomoćniku DRAŽEN ABRAMOVIĆ</item>
    </derivirana_varijabla>
  </DomainObject.Predmet.ProtuStrankaListFormatedOIB>
  <DomainObject.Predmet.ProtuStrankaListFormatedWithAdress>
    <izvorni_sadrzaj>
      <item>HRVATSKI CASTING SAVEZ, REMETINEČKI GAJ 20, 10000 Zagreb zastupanog po punomoćniku DRAŽEN ABRAMOVIĆ</item>
    </izvorni_sadrzaj>
    <derivirana_varijabla naziv="DomainObject.Predmet.ProtuStrankaListFormatedWithAdress_1">
      <item>HRVATSKI CASTING SAVEZ, REMETINEČKI GAJ 20, 10000 Zagreb zastupanog po punomoćniku DRAŽEN ABRAMOVIĆ</item>
    </derivirana_varijabla>
  </DomainObject.Predmet.ProtuStrankaListFormatedWithAdress>
  <DomainObject.Predmet.ProtuStrankaListFormatedWithAdressOIB>
    <izvorni_sadrzaj>
      <item>HRVATSKI CASTING SAVEZ, OIB 70724834258, REMETINEČKI GAJ 20, 10000 Zagreb zastupanog po punomoćniku DRAŽEN ABRAMOVIĆ</item>
    </izvorni_sadrzaj>
    <derivirana_varijabla naziv="DomainObject.Predmet.ProtuStrankaListFormatedWithAdressOIB_1">
      <item>HRVATSKI CASTING SAVEZ, OIB 70724834258, REMETINEČKI GAJ 20, 10000 Zagreb zastupanog po punomoćniku DRAŽEN ABRAMOVIĆ</item>
    </derivirana_varijabla>
  </DomainObject.Predmet.ProtuStrankaListFormatedWithAdressOIB>
  <DomainObject.Predmet.ProtuStrankaListNazivFormated>
    <izvorni_sadrzaj>
      <item>HRVATSKI CASTING SAVEZ</item>
    </izvorni_sadrzaj>
    <derivirana_varijabla naziv="DomainObject.Predmet.ProtuStrankaListNazivFormated_1">
      <item>HRVATSKI CASTING SAVEZ</item>
    </derivirana_varijabla>
  </DomainObject.Predmet.ProtuStrankaListNazivFormated>
  <DomainObject.Predmet.ProtuStrankaListNazivFormatedOIB>
    <izvorni_sadrzaj>
      <item>HRVATSKI CASTING SAVEZ, OIB 70724834258</item>
    </izvorni_sadrzaj>
    <derivirana_varijabla naziv="DomainObject.Predmet.ProtuStrankaListNazivFormatedOIB_1">
      <item>HRVATSKI CASTING SAVEZ, OIB 70724834258</item>
    </derivirana_varijabla>
  </DomainObject.Predmet.ProtuStrankaListNazivFormatedOIB>
  <DomainObject.Predmet.OstaliListFormated>
    <izvorni_sadrzaj>
      <item>DRAŽEN ABRAMOVIĆ punomoćnik sudionika u postupku HRVATSKI CASTING SAVEZ</item>
    </izvorni_sadrzaj>
    <derivirana_varijabla naziv="DomainObject.Predmet.OstaliListFormated_1">
      <item>DRAŽEN ABRAMOVIĆ punomoćnik sudionika u postupku HRVATSKI CASTING SAVEZ</item>
    </derivirana_varijabla>
  </DomainObject.Predmet.OstaliListFormated>
  <DomainObject.Predmet.OstaliListFormatedOIB>
    <izvorni_sadrzaj>
      <item>DRAŽEN ABRAMOVIĆ punomoćnik sudionika u postupku HRVATSKI CASTING SAVEZ</item>
    </izvorni_sadrzaj>
    <derivirana_varijabla naziv="DomainObject.Predmet.OstaliListFormatedOIB_1">
      <item>DRAŽEN ABRAMOVIĆ punomoćnik sudionika u postupku HRVATSKI CASTING SAVEZ</item>
    </derivirana_varijabla>
  </DomainObject.Predmet.OstaliListFormatedOIB>
  <DomainObject.Predmet.OstaliListFormatedWithAdress>
    <izvorni_sadrzaj>
      <item>DRAŽEN ABRAMOVIĆ, Remetinečki gaj 20, 10000 Zagreb punomoćnik sudionika u postupku HRVATSKI CASTING SAVEZ</item>
    </izvorni_sadrzaj>
    <derivirana_varijabla naziv="DomainObject.Predmet.OstaliListFormatedWithAdress_1">
      <item>DRAŽEN ABRAMOVIĆ, Remetinečki gaj 20, 10000 Zagreb punomoćnik sudionika u postupku HRVATSKI CASTING SAVEZ</item>
    </derivirana_varijabla>
  </DomainObject.Predmet.OstaliListFormatedWithAdress>
  <DomainObject.Predmet.OstaliListFormatedWithAdressOIB>
    <izvorni_sadrzaj>
      <item>DRAŽEN ABRAMOVIĆ, Remetinečki gaj 20, 10000 Zagreb punomoćnik sudionika u postupku HRVATSKI CASTING SAVEZ</item>
    </izvorni_sadrzaj>
    <derivirana_varijabla naziv="DomainObject.Predmet.OstaliListFormatedWithAdressOIB_1">
      <item>DRAŽEN ABRAMOVIĆ, Remetinečki gaj 20, 10000 Zagreb punomoćnik sudionika u postupku HRVATSKI CASTING SAVEZ</item>
    </derivirana_varijabla>
  </DomainObject.Predmet.OstaliListFormatedWithAdressOIB>
  <DomainObject.Predmet.OstaliListNazivFormated>
    <izvorni_sadrzaj>
      <item>DRAŽEN ABRAMOVIĆ</item>
    </izvorni_sadrzaj>
    <derivirana_varijabla naziv="DomainObject.Predmet.OstaliListNazivFormated_1">
      <item>DRAŽEN ABRAMOVIĆ</item>
    </derivirana_varijabla>
  </DomainObject.Predmet.OstaliListNazivFormated>
  <DomainObject.Predmet.OstaliListNazivFormatedOIB>
    <izvorni_sadrzaj>
      <item>DRAŽEN ABRAMOVIĆ</item>
    </izvorni_sadrzaj>
    <derivirana_varijabla naziv="DomainObject.Predmet.OstaliListNazivFormatedOIB_1">
      <item>DRAŽEN ABRAMOVIĆ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CASTING SAVEZ</izvorni_sadrzaj>
    <derivirana_varijabla naziv="DomainObject.Predmet.ProtustrankaIDrugi_1">HRVATSKI CASTING SAVEZ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CASTING SAVEZ, OIB 70724834258, REMETINEČKI GAJ 20, 10000 Zagreb</izvorni_sadrzaj>
    <derivirana_varijabla naziv="DomainObject.Predmet.ProtustrankaIDrugiAdressOIB_1">HRVATSKI CASTING SAVEZ, OIB 70724834258, REMETINEČKI GAJ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CASTING SAVEZ</item>
      <item>DRAŽEN ABRAMOVIĆ</item>
    </izvorni_sadrzaj>
    <derivirana_varijabla naziv="DomainObject.Predmet.SudioniciListNaziv_1">
      <item>FINA Regionalni centar Zagreb</item>
      <item>HRVATSKI CASTING SAVEZ</item>
      <item>DRAŽEN ABRAMOVIĆ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CASTING SAVEZ, OIB 70724834258, REMETINEČKI GAJ 20,10000 Zagreb</item>
      <item>DRAŽEN ABRAMOVIĆ, Remetinečki gaj 20,10000 Zagreb</item>
    </izvorni_sadrzaj>
    <derivirana_varijabla naziv="DomainObject.Predmet.SudioniciListAdressOIB_1">
      <item>FINA Regionalni centar Zagreb, OIB 85821130368, Trg svibanjskih žrtava 1995. 1,10000 Zagreb</item>
      <item>HRVATSKI CASTING SAVEZ, OIB 70724834258, REMETINEČKI GAJ 20,10000 Zagreb</item>
      <item>DRAŽEN ABRAMOVIĆ, Remetinečki gaj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70724834258</item>
      <item>, OIB null</item>
    </izvorni_sadrzaj>
    <derivirana_varijabla naziv="DomainObject.Predmet.SudioniciListNazivOIB_1">
      <item>, OIB 85821130368</item>
      <item>, OIB 70724834258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2015-12-30T10:02:00Z</dcterms:created>
  <dc:creator>ilukac</dc:creator>
  <cp:lastModifiedBy>Anita Ban</cp:lastModifiedBy>
  <cp:lastPrinted>2015-11-18T13:13:00Z</cp:lastPrinted>
  <dcterms:modified xmlns:xsi="http://www.w3.org/2001/XMLSchema-instance" xsi:type="dcterms:W3CDTF">2015-12-30T10:07:00Z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