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11d54" w14:paraId="c911d54" w:rsidRDefault="00590943" w:rsidP="009D7220" w:rsidR="00BC2AA3" w:rsidRPr="006A62B7">
      <w:pPr>
        <w:jc w:val="right"/>
        <w15:collapsed w:val="false"/>
      </w:pPr>
      <w:bookmarkStart w:name="_GoBack" w:id="0"/>
      <w:bookmarkEnd w:id="0"/>
      <w:r w:rsidRPr="006A62B7">
        <w:tab/>
        <w:t>Poslovni broj 1 St-</w:t>
      </w:r>
      <w:r w:rsidR="002B20BC">
        <w:t>764</w:t>
      </w:r>
      <w:r w:rsidR="006F7DC4">
        <w:t>/16-</w:t>
      </w:r>
      <w:r w:rsidR="00310F8E">
        <w:t>19</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2B20BC">
        <w:t>VIZIJA ZADAR</w:t>
      </w:r>
      <w:r w:rsidR="006F7DC4">
        <w:t xml:space="preserve"> d.o.o., Zadar, </w:t>
      </w:r>
      <w:r w:rsidR="002B20BC">
        <w:t>Hrvatskog sabora 28</w:t>
      </w:r>
      <w:r w:rsidR="00DF1AFA">
        <w:t xml:space="preserve">, OIB: </w:t>
      </w:r>
      <w:r w:rsidR="002B20BC">
        <w:t>32279780698</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310F8E">
        <w:t xml:space="preserve"> i 104/17</w:t>
      </w:r>
      <w:r>
        <w:t>)</w:t>
      </w:r>
      <w:r w:rsidRPr="006A62B7">
        <w:t xml:space="preserve"> dana</w:t>
      </w:r>
      <w:r>
        <w:t xml:space="preserve"> </w:t>
      </w:r>
      <w:r w:rsidR="00310F8E">
        <w:t>23.</w:t>
      </w:r>
      <w:r w:rsidR="00A63B51">
        <w:t xml:space="preserve"> </w:t>
      </w:r>
      <w:r w:rsidR="00310F8E">
        <w:t>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B20BC">
        <w:t>VIZIJA ZADAR d.o.o., Zadar, Hrvatskog sabora 28, OIB: 32279780698</w:t>
      </w:r>
      <w:r w:rsidR="00E55A42">
        <w:t xml:space="preserve"> </w:t>
      </w:r>
      <w:r w:rsidRPr="006A62B7">
        <w:t xml:space="preserve">stečajni </w:t>
      </w:r>
      <w:r w:rsidR="00AA36F9">
        <w:t xml:space="preserve"> </w:t>
      </w:r>
      <w:r w:rsidRPr="006A62B7">
        <w:t xml:space="preserve">postupak otvoren je dana </w:t>
      </w:r>
      <w:r w:rsidR="00310F8E">
        <w:t>23.</w:t>
      </w:r>
      <w:r w:rsidR="00F26669">
        <w:t xml:space="preserve"> </w:t>
      </w:r>
      <w:r w:rsidR="00310F8E">
        <w:t>veljače</w:t>
      </w:r>
      <w:r w:rsidR="00A63B51">
        <w:t xml:space="preserve"> 201</w:t>
      </w:r>
      <w:r w:rsidR="00310F8E">
        <w:t>8</w:t>
      </w:r>
      <w:r w:rsidR="00A63B51">
        <w:t>.</w:t>
      </w:r>
      <w:r w:rsidRPr="006A62B7">
        <w:t xml:space="preserve"> u </w:t>
      </w:r>
      <w:r w:rsidR="00310F8E">
        <w:t>14,10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B20BC">
        <w:t>Željko Vrkić</w:t>
      </w:r>
      <w:r w:rsidR="00186D9B" w:rsidRPr="0022320B">
        <w:t xml:space="preserve">, </w:t>
      </w:r>
      <w:r w:rsidR="002B20BC">
        <w:t>Ante Starčevića 25a</w:t>
      </w:r>
      <w:r w:rsidR="00DF1AFA">
        <w:t xml:space="preserve">, </w:t>
      </w:r>
      <w:r w:rsidR="00AA36F9">
        <w:t>Zadar</w:t>
      </w:r>
      <w:r w:rsidR="00C843A4" w:rsidRPr="00797892">
        <w:t>, datum rođe</w:t>
      </w:r>
      <w:r w:rsidR="00C843A4">
        <w:t xml:space="preserve">nja: </w:t>
      </w:r>
      <w:r w:rsidR="002B20BC">
        <w:t>2. prosinca 1971</w:t>
      </w:r>
      <w:r w:rsidR="00DF1AFA">
        <w:t>.</w:t>
      </w:r>
      <w:r w:rsidR="00AA36F9">
        <w:t xml:space="preserve"> godine,</w:t>
      </w:r>
      <w:r w:rsidR="00C843A4" w:rsidRPr="00797892">
        <w:t xml:space="preserve"> broj osobne </w:t>
      </w:r>
      <w:r w:rsidR="00C843A4">
        <w:t xml:space="preserve">iskaznice: </w:t>
      </w:r>
      <w:r w:rsidR="002B20BC">
        <w:t>104398068</w:t>
      </w:r>
      <w:r w:rsidR="00C843A4">
        <w:t xml:space="preserve">, izdana od </w:t>
      </w:r>
      <w:r w:rsidR="00C843A4" w:rsidRPr="00797892">
        <w:t>stran</w:t>
      </w:r>
      <w:r w:rsidR="00C843A4">
        <w:t xml:space="preserve">e: PU </w:t>
      </w:r>
      <w:r w:rsidR="00985416">
        <w:t>Zadar</w:t>
      </w:r>
      <w:r w:rsidR="00AA36F9">
        <w:t>ske</w:t>
      </w:r>
      <w:r w:rsidR="00C843A4">
        <w:t xml:space="preserve">, OIB: </w:t>
      </w:r>
      <w:r w:rsidR="002B20BC">
        <w:t>11055072755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2B20BC">
        <w:t>VIZIJA ZADAR d.o.o., Zadar, Hrvatskog sabora 28, OIB: 32279780698</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B20BC">
        <w:t>16. svibnja</w:t>
      </w:r>
      <w:r w:rsidR="00C52D13">
        <w:t xml:space="preserve"> 2016</w:t>
      </w:r>
      <w:r w:rsidRPr="00CE76CB">
        <w:t xml:space="preserve">., rješenjem ovog suda od </w:t>
      </w:r>
      <w:r w:rsidR="002B20BC">
        <w:t>17. svibnja</w:t>
      </w:r>
      <w:r w:rsidR="00C52D13">
        <w:t xml:space="preserve"> 2016</w:t>
      </w:r>
      <w:r w:rsidRPr="00CE76CB">
        <w:t>. pokrenut je prethodni postupak nad dužnikom</w:t>
      </w:r>
      <w:r w:rsidR="00DF1AFA">
        <w:t xml:space="preserve"> </w:t>
      </w:r>
      <w:r w:rsidR="002B20BC">
        <w:t>VIZIJA ZADAR d.o.o., Zadar, Hrvatskog sabora 28, OIB: 32279780698</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2B20BC">
        <w:t>764</w:t>
      </w:r>
      <w:r w:rsidR="006F7DC4">
        <w:t>/16-</w:t>
      </w:r>
      <w:r w:rsidR="002B20BC">
        <w:t>8</w:t>
      </w:r>
      <w:r w:rsidRPr="006A62B7">
        <w:t xml:space="preserve"> od </w:t>
      </w:r>
      <w:r>
        <w:t xml:space="preserve">dana </w:t>
      </w:r>
      <w:r w:rsidR="002B20BC">
        <w:t>16. lipnja</w:t>
      </w:r>
      <w:r w:rsidR="00C52D13">
        <w:t xml:space="preserve"> 2016.,</w:t>
      </w:r>
      <w:r w:rsidRPr="006A62B7">
        <w:t xml:space="preserve"> imenovan je privremeni stečajni upravitelj koji je izvješće dostavio dana </w:t>
      </w:r>
      <w:r w:rsidR="002B20BC">
        <w:t>27.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2B20BC">
        <w:t>16. rujna</w:t>
      </w:r>
      <w:r w:rsidR="00C52D13" w:rsidRPr="00DF1AFA">
        <w:t xml:space="preserve"> 2016</w:t>
      </w:r>
      <w:r w:rsidRPr="00DF1AFA">
        <w:t xml:space="preserve">., temeljem čega je rok za uplatu predujma istekao dana </w:t>
      </w:r>
      <w:r w:rsidR="00A63B51">
        <w:t>1</w:t>
      </w:r>
      <w:r w:rsidR="00310F8E">
        <w:t>0</w:t>
      </w:r>
      <w:r w:rsidR="00A63B51">
        <w:t>. listopada</w:t>
      </w:r>
      <w:r w:rsidR="009D7220" w:rsidRPr="002B20BC">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w:t>
      </w:r>
      <w:r w:rsidR="00310F8E">
        <w:t>23. veljače 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63B51">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533F">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2B20BC">
      <w:t>764</w:t>
    </w:r>
    <w:r w:rsidR="006F7DC4">
      <w:t>/16-</w:t>
    </w:r>
    <w:r w:rsidR="00310F8E">
      <w:t>19</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215D49"/>
    <w:rsid w:val="00216EE2"/>
    <w:rsid w:val="00221D5E"/>
    <w:rsid w:val="00236C5C"/>
    <w:rsid w:val="00252C35"/>
    <w:rsid w:val="00272170"/>
    <w:rsid w:val="002A25D5"/>
    <w:rsid w:val="002B20BC"/>
    <w:rsid w:val="002C1F71"/>
    <w:rsid w:val="002C3F74"/>
    <w:rsid w:val="00310F8E"/>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D7220"/>
    <w:rsid w:val="009F1AC6"/>
    <w:rsid w:val="00A06A48"/>
    <w:rsid w:val="00A16FFE"/>
    <w:rsid w:val="00A170DA"/>
    <w:rsid w:val="00A27918"/>
    <w:rsid w:val="00A45EBD"/>
    <w:rsid w:val="00A62D4A"/>
    <w:rsid w:val="00A63B51"/>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D533F"/>
    <w:rsid w:val="00CE4609"/>
    <w:rsid w:val="00CE76CB"/>
    <w:rsid w:val="00CE7D3D"/>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CD533F"/>
    <w:rPr>
      <w:color w:val="808080"/>
      <w:bdr w:space="0" w:sz="0" w:color="auto" w:val="none"/>
      <w:shd w:fill="auto" w:color="auto" w:val="clear"/>
    </w:rPr>
  </w:style>
  <w:style w:customStyle="true" w:styleId="eSPISCCParagraphDefaultFont" w:type="character">
    <w:name w:val="eSPIS_CC_Paragraph Default Font"/>
    <w:basedOn w:val="Zadanifontodlomka"/>
    <w:rsid w:val="00CD53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533F"/>
    <w:rPr>
      <w:bdr w:space="0" w:sz="0" w:color="auto" w:val="none"/>
      <w:shd w:fill="FFFFCC" w:color="auto" w:val="clear"/>
      <w:lang w:val="hr-HR"/>
    </w:rPr>
  </w:style>
  <w:style w:customStyle="true" w:styleId="PozadinaSvijetloCrvena" w:type="character">
    <w:name w:val="Pozadina_SvijetloCrvena"/>
    <w:basedOn w:val="eSPISCCParagraphDefaultFont"/>
    <w:rsid w:val="00CD53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53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CD533F"/>
    <w:rPr>
      <w:color w:val="808080"/>
      <w:bdr w:color="auto" w:space="0" w:sz="0" w:val="none"/>
      <w:shd w:color="auto" w:fill="auto" w:val="clear"/>
    </w:rPr>
  </w:style>
  <w:style w:customStyle="1" w:styleId="eSPISCCParagraphDefaultFont" w:type="character">
    <w:name w:val="eSPIS_CC_Paragraph Default Font"/>
    <w:basedOn w:val="Zadanifontodlomka"/>
    <w:rsid w:val="00CD53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533F"/>
    <w:rPr>
      <w:bdr w:color="auto" w:space="0" w:sz="0" w:val="none"/>
      <w:shd w:color="auto" w:fill="FFFFCC" w:val="clear"/>
      <w:lang w:val="hr-HR"/>
    </w:rPr>
  </w:style>
  <w:style w:customStyle="1" w:styleId="PozadinaSvijetloCrvena" w:type="character">
    <w:name w:val="Pozadina_SvijetloCrvena"/>
    <w:basedOn w:val="eSPISCCParagraphDefaultFont"/>
    <w:rsid w:val="00CD53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53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St-764/2016</izvorni_sadrzaj>
    <derivirana_varijabla naziv="DomainObject.Predmet.OznakaBroj_1">St-764/2016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VIZIJA ZADAR d.o.o. za građenje i proizvodnju</izvorni_sadrzaj>
    <derivirana_varijabla naziv="DomainObject.Predmet.ProtustrankaFormated_1">  VIZIJA ZADAR d.o.o. za građenje i proizvodnju</derivirana_varijabla>
  </DomainObject.Predmet.ProtustrankaFormated>
  <DomainObject.Predmet.ProtustrankaFormatedOIB>
    <izvorni_sadrzaj>  VIZIJA ZADAR d.o.o. za građenje i proizvodnju, OIB 32279780698</izvorni_sadrzaj>
    <derivirana_varijabla naziv="DomainObject.Predmet.ProtustrankaFormatedOIB_1">  VIZIJA ZADAR d.o.o. za građenje i proizvodnju, OIB 32279780698</derivirana_varijabla>
  </DomainObject.Predmet.ProtustrankaFormatedOIB>
  <DomainObject.Predmet.ProtustrankaFormatedWithAdress>
    <izvorni_sadrzaj> VIZIJA ZADAR d.o.o. za građenje i proizvodnju, Hrvatskog sabora 28, 23000 Zadar</izvorni_sadrzaj>
    <derivirana_varijabla naziv="DomainObject.Predmet.ProtustrankaFormatedWithAdress_1"> VIZIJA ZADAR d.o.o. za građenje i proizvodnju, Hrvatskog sabora 28, 23000 Zadar</derivirana_varijabla>
  </DomainObject.Predmet.ProtustrankaFormatedWithAdress>
  <DomainObject.Predmet.ProtustrankaFormatedWithAdressOIB>
    <izvorni_sadrzaj> VIZIJA ZADAR d.o.o. za građenje i proizvodnju, OIB 32279780698, Hrvatskog sabora 28, 23000 Zadar</izvorni_sadrzaj>
    <derivirana_varijabla naziv="DomainObject.Predmet.ProtustrankaFormatedWithAdressOIB_1"> VIZIJA ZADAR d.o.o. za građenje i proizvodnju, OIB 32279780698, Hrvatskog sabora 28, 23000 Zadar</derivirana_varijabla>
  </DomainObject.Predmet.ProtustrankaFormatedWithAdressOIB>
  <DomainObject.Predmet.ProtustrankaWithAdress>
    <izvorni_sadrzaj>VIZIJA ZADAR d.o.o. za građenje i proizvodnju Hrvatskog sabora 28, 23000 Zadar</izvorni_sadrzaj>
    <derivirana_varijabla naziv="DomainObject.Predmet.ProtustrankaWithAdress_1">VIZIJA ZADAR d.o.o. za građenje i proizvodnju Hrvatskog sabora 28, 23000 Zadar</derivirana_varijabla>
  </DomainObject.Predmet.ProtustrankaWithAdress>
  <DomainObject.Predmet.ProtustrankaWithAdressOIB>
    <izvorni_sadrzaj>VIZIJA ZADAR d.o.o. za građenje i proizvodnju, OIB 32279780698, Hrvatskog sabora 28, 23000 Zadar</izvorni_sadrzaj>
    <derivirana_varijabla naziv="DomainObject.Predmet.ProtustrankaWithAdressOIB_1">VIZIJA ZADAR d.o.o. za građenje i proizvodnju, OIB 32279780698, Hrvatskog sabora 28, 23000 Zadar</derivirana_varijabla>
  </DomainObject.Predmet.ProtustrankaWithAdressOIB>
  <DomainObject.Predmet.ProtustrankaNazivFormated>
    <izvorni_sadrzaj>VIZIJA ZADAR d.o.o. za građenje i proizvodnju</izvorni_sadrzaj>
    <derivirana_varijabla naziv="DomainObject.Predmet.ProtustrankaNazivFormated_1">VIZIJA ZADAR d.o.o. za građenje i proizvodnju</derivirana_varijabla>
  </DomainObject.Predmet.ProtustrankaNazivFormated>
  <DomainObject.Predmet.ProtustrankaNazivFormatedOIB>
    <izvorni_sadrzaj>VIZIJA ZADAR d.o.o. za građenje i proizvodnju, OIB 32279780698</izvorni_sadrzaj>
    <derivirana_varijabla naziv="DomainObject.Predmet.ProtustrankaNazivFormatedOIB_1">VIZIJA ZADAR d.o.o. za građenje i proizvodnju, OIB 32279780698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293677.75</izvorni_sadrzaj>
    <derivirana_varijabla naziv="DomainObject.Predmet.TrenutnaVrijednost_1">293677.75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VIZIJA ZADAR d.o.o. za građenje i proizvodnju</item>
    </izvorni_sadrzaj>
    <derivirana_varijabla naziv="DomainObject.Predmet.ProtuStrankaListFormated_1">
      <item>VIZIJA ZADAR d.o.o. za građenje i proizvodnju</item>
    </derivirana_varijabla>
  </DomainObject.Predmet.ProtuStrankaListFormated>
  <DomainObject.Predmet.ProtuStrankaListFormatedOIB>
    <izvorni_sadrzaj>
      <item>VIZIJA ZADAR d.o.o. za građenje i proizvodnju, OIB 32279780698</item>
    </izvorni_sadrzaj>
    <derivirana_varijabla naziv="DomainObject.Predmet.ProtuStrankaListFormatedOIB_1">
      <item>VIZIJA ZADAR d.o.o. za građenje i proizvodnju, OIB 32279780698</item>
    </derivirana_varijabla>
  </DomainObject.Predmet.ProtuStrankaListFormatedOIB>
  <DomainObject.Predmet.ProtuStrankaListFormatedWithAdress>
    <izvorni_sadrzaj>
      <item>VIZIJA ZADAR d.o.o. za građenje i proizvodnju, Hrvatskog sabora 28, 23000 Zadar</item>
    </izvorni_sadrzaj>
    <derivirana_varijabla naziv="DomainObject.Predmet.ProtuStrankaListFormatedWithAdress_1">
      <item>VIZIJA ZADAR d.o.o. za građenje i proizvodnju, Hrvatskog sabora 28, 23000 Zadar</item>
    </derivirana_varijabla>
  </DomainObject.Predmet.ProtuStrankaListFormatedWithAdress>
  <DomainObject.Predmet.ProtuStrankaListFormatedWithAdressOIB>
    <izvorni_sadrzaj>
      <item>VIZIJA ZADAR d.o.o. za građenje i proizvodnju, OIB 32279780698, Hrvatskog sabora 28, 23000 Zadar</item>
    </izvorni_sadrzaj>
    <derivirana_varijabla naziv="DomainObject.Predmet.ProtuStrankaListFormatedWithAdressOIB_1">
      <item>VIZIJA ZADAR d.o.o. za građenje i proizvodnju, OIB 32279780698, Hrvatskog sabora 28, 23000 Zadar</item>
    </derivirana_varijabla>
  </DomainObject.Predmet.ProtuStrankaListFormatedWithAdressOIB>
  <DomainObject.Predmet.ProtuStrankaListNazivFormated>
    <izvorni_sadrzaj>
      <item>VIZIJA ZADAR d.o.o. za građenje i proizvodnju</item>
    </izvorni_sadrzaj>
    <derivirana_varijabla naziv="DomainObject.Predmet.ProtuStrankaListNazivFormated_1">
      <item>VIZIJA ZADAR d.o.o. za građenje i proizvodnju</item>
    </derivirana_varijabla>
  </DomainObject.Predmet.ProtuStrankaListNazivFormated>
  <DomainObject.Predmet.ProtuStrankaListNazivFormatedOIB>
    <izvorni_sadrzaj>
      <item>VIZIJA ZADAR d.o.o. za građenje i proizvodnju, OIB 32279780698</item>
    </izvorni_sadrzaj>
    <derivirana_varijabla naziv="DomainObject.Predmet.ProtuStrankaListNazivFormatedOIB_1">
      <item>VIZIJA ZADAR d.o.o. za građenje i proizvodnju, OIB 32279780698</item>
    </derivirana_varijabla>
  </DomainObject.Predmet.ProtuStrankaListNazivFormatedOIB>
  <DomainObject.Predmet.OstaliListFormated>
    <izvorni_sadrzaj>
      <item>Ivan Marinović</item>
    </izvorni_sadrzaj>
    <derivirana_varijabla naziv="DomainObject.Predmet.OstaliListFormated_1">
      <item>Ivan Marinović</item>
    </derivirana_varijabla>
  </DomainObject.Predmet.OstaliListFormated>
  <DomainObject.Predmet.OstaliListFormatedOIB>
    <izvorni_sadrzaj>
      <item>Ivan Marinović, OIB 84468390394</item>
    </izvorni_sadrzaj>
    <derivirana_varijabla naziv="DomainObject.Predmet.OstaliListFormatedOIB_1">
      <item>Ivan Marinović, OIB 84468390394</item>
    </derivirana_varijabla>
  </DomainObject.Predmet.OstaliListFormatedOIB>
  <DomainObject.Predmet.OstaliListFormatedWithAdress>
    <izvorni_sadrzaj>
      <item>Ivan Marinović, Ulica Hrvatskog Sabora 28, 23000 Zadar</item>
    </izvorni_sadrzaj>
    <derivirana_varijabla naziv="DomainObject.Predmet.OstaliListFormatedWithAdress_1">
      <item>Ivan Marinović, Ulica Hrvatskog Sabora 28, 23000 Zadar</item>
    </derivirana_varijabla>
  </DomainObject.Predmet.OstaliListFormatedWithAdress>
  <DomainObject.Predmet.OstaliListFormatedWithAdressOIB>
    <izvorni_sadrzaj>
      <item>Ivan Marinović, OIB 84468390394, Ulica Hrvatskog Sabora 28, 23000 Zadar</item>
    </izvorni_sadrzaj>
    <derivirana_varijabla naziv="DomainObject.Predmet.OstaliListFormatedWithAdressOIB_1">
      <item>Ivan Marinović, OIB 84468390394, Ulica Hrvatskog Sabora 28, 23000 Zadar</item>
    </derivirana_varijabla>
  </DomainObject.Predmet.OstaliListFormatedWithAdressOIB>
  <DomainObject.Predmet.OstaliListNazivFormated>
    <izvorni_sadrzaj>
      <item>Ivan Marinović</item>
    </izvorni_sadrzaj>
    <derivirana_varijabla naziv="DomainObject.Predmet.OstaliListNazivFormated_1">
      <item>Ivan Marinović</item>
    </derivirana_varijabla>
  </DomainObject.Predmet.OstaliListNazivFormated>
  <DomainObject.Predmet.OstaliListNazivFormatedOIB>
    <izvorni_sadrzaj>
      <item>Ivan Marinović, OIB 84468390394</item>
    </izvorni_sadrzaj>
    <derivirana_varijabla naziv="DomainObject.Predmet.OstaliListNazivFormatedOIB_1">
      <item>Ivan Marinović, OIB 84468390394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VIZIJA ZADAR d.o.o. za građenje i proizvodnju</izvorni_sadrzaj>
    <derivirana_varijabla naziv="DomainObject.Predmet.ProtustrankaIDrugi_1">VIZIJA ZADAR d.o.o. za građenje i proizvodnju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VIZIJA ZADAR d.o.o. za građenje i proizvodnju, OIB 32279780698, Hrvatskog sabora 28, 23000 Zadar</izvorni_sadrzaj>
    <derivirana_varijabla naziv="DomainObject.Predmet.ProtustrankaIDrugiAdressOIB_1">VIZIJA ZADAR d.o.o. za građenje i proizvodnju, OIB 32279780698, Hrvatskog sabora 28,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VIZIJA ZADAR d.o.o. za građenje i proizvodnju</item>
      <item>Ivan Marinović</item>
    </izvorni_sadrzaj>
    <derivirana_varijabla naziv="DomainObject.Predmet.SudioniciListNaziv_1">
      <item>Financijska agencija</item>
      <item>VIZIJA ZADAR d.o.o. za građenje i proizvodnju</item>
      <item>Ivan Marinović</item>
    </derivirana_varijabla>
  </DomainObject.Predmet.SudioniciListNaziv>
  <DomainObject.Predmet.SudioniciListAdressOIB>
    <izvorni_sadrzaj>
      <item>Financijska agencija, OIB 85821130368, Ivana Danila 4,23000 Zadar</item>
      <item>VIZIJA ZADAR d.o.o. za građenje i proizvodnju, OIB 32279780698, Hrvatskog sabora 28,23000 Zadar</item>
      <item>Ivan Marinović, OIB 84468390394, Ulica Hrvatskog Sabora 28,23000 Zadar</item>
    </izvorni_sadrzaj>
    <derivirana_varijabla naziv="DomainObject.Predmet.SudioniciListAdressOIB_1">
      <item>Financijska agencija, OIB 85821130368, Ivana Danila 4,23000 Zadar</item>
      <item>VIZIJA ZADAR d.o.o. za građenje i proizvodnju, OIB 32279780698, Hrvatskog sabora 28,23000 Zadar</item>
      <item>Ivan Marinović, OIB 84468390394, Ulica Hrvatskog Sabora 28,23000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32279780698</item>
      <item>, OIB 84468390394</item>
    </izvorni_sadrzaj>
    <derivirana_varijabla naziv="DomainObject.Predmet.SudioniciListNazivOIB_1">
      <item>, OIB 85821130368</item>
      <item>, OIB 32279780698</item>
      <item>, OIB 84468390394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689</properties:Words>
  <properties:Characters>3659</properties:Characters>
  <properties:Lines>97</properties:Lines>
  <properties:Paragraphs>39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2016-10-17T12:30:00Z</dcterms:created>
  <dc:creator>Ardena Bajlo</dc:creator>
  <cp:lastModifiedBy>Ardena Bajlo</cp:lastModifiedBy>
  <cp:lastPrinted>2015-03-02T10:10:00Z</cp:lastPrinted>
  <dcterms:modified xmlns:xsi="http://www.w3.org/2001/XMLSchema-instance" xsi:type="dcterms:W3CDTF">2018-02-23T13:10:00Z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1St-764-16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