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8a51" w14:paraId="0d78a51" w:rsidRDefault="000331C6" w:rsidP="000331C6" w:rsidR="000331C6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1C6" w:rsidP="000331C6" w:rsidR="000331C6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331C6" w:rsidP="000331C6" w:rsidR="000331C6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331C6" w:rsidP="000331C6" w:rsidR="000331C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331C6" w:rsidP="000331C6" w:rsidR="000331C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331C6" w:rsidP="000331C6" w:rsidR="000331C6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331C6" w:rsidP="000331C6" w:rsidR="000331C6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331C6" w:rsidP="000331C6" w:rsidR="000331C6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0331C6" w:rsidP="000331C6" w:rsidR="000331C6" w:rsidRPr="00CF72AC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8913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A2512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FORUM PLACA d. o. o. Svetvinčenat, Svetvinčenat 20, OIB 79750013430, MBS 130014878, 15. veljače 2016.</w:t>
      </w:r>
    </w:p>
    <w:p w:rsidRDefault="000331C6" w:rsidP="000331C6" w:rsidR="000331C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0331C6" w:rsidP="000331C6" w:rsidR="000331C6" w:rsidRPr="00CF72AC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FORUM PLACA d. o. o. Svetvinčenat, Svetvinčenat 20, OIB 79750013430, MBS 130014878.</w:t>
      </w:r>
    </w:p>
    <w:p w:rsidRDefault="000331C6" w:rsidP="000331C6" w:rsidR="000331C6" w:rsidRPr="000B53E2">
      <w:pPr>
        <w:rPr>
          <w:lang w:eastAsia="hr-HR"/>
        </w:rPr>
      </w:pPr>
    </w:p>
    <w:p w:rsidRDefault="000331C6" w:rsidP="000331C6" w:rsidR="000331C6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FORUM PLACA d. o. o. Svetvinčenat, Svetvinčenat 20, OIB 79750013430, MBS 130014878, odlučit će se posebnim rješenjem za što će se predmetu dodijeliti novi posl. br. </w:t>
      </w:r>
    </w:p>
    <w:p w:rsidRDefault="000331C6" w:rsidP="000331C6" w:rsidR="000331C6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jc w:val="center"/>
      </w:pPr>
      <w:r w:rsidRPr="00CF72AC">
        <w:t>Obrazloženje</w:t>
      </w:r>
    </w:p>
    <w:p w:rsidRDefault="000331C6" w:rsidP="000331C6" w:rsidR="000331C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31C6" w:rsidP="000331C6" w:rsidR="000331C6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>u skraćenog stečajnog postupka nad pravnom osobom FORUM PLACA d. o. o. Svetvinčenat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71/15), sukladno čl. 430. Stečajnog zakona, ovosudnim rješenjem posl. br. 11 St-323/2015-3 od 23. studenog 2015. pokrenut je skraćeni stečajni postupak te je 30. studenog 2015. na mrežnoj stranici e-Oglasna ploča sudova objavljen oglas posl. br. 11 St-323/2015-4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0331C6" w:rsidP="000331C6" w:rsidR="000331C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podnio je, 11. siječnja 2016. (predan na poštu preporučeno 7. siječnja 2016.), kao vjerovnik, Erste &amp; Steiermärkische Bank d. d. Rijeka.</w:t>
      </w:r>
    </w:p>
    <w:p w:rsidRDefault="000331C6" w:rsidP="000331C6" w:rsidR="000331C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nisu se ispunile pretpostavke za istodobno otvaranje i zaključenje skraćenog stečajnog postupka predviđene čl. 431. Stečajnog zakona. </w:t>
      </w:r>
    </w:p>
    <w:p w:rsidRDefault="000331C6" w:rsidP="000331C6" w:rsidR="000331C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Stoga je postupak provedbe skraćenog stečajnog postupka nad dužnikom, na temelju odredbe čl. 433. Stečajnog zakona, valjalo obustaviti. U skladu s navedenom odredbom, </w:t>
      </w:r>
      <w:r>
        <w:rPr>
          <w:rFonts w:cs="Times New Roman" w:eastAsia="Times New Roman"/>
          <w:szCs w:val="24"/>
          <w:lang w:eastAsia="hr-HR"/>
        </w:rPr>
        <w:lastRenderedPageBreak/>
        <w:t>odlučeno je da će se o prijedlogu vjerovnika za otvaranje stečajnog postupka, odgovarajućom primjenom općih odredbi stečajnog postupka, odlučiti posebnim rješenjem.</w:t>
      </w:r>
    </w:p>
    <w:p w:rsidRDefault="000331C6" w:rsidP="000331C6" w:rsidR="000331C6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15.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0331C6" w:rsidP="000331C6" w:rsidR="000331C6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0331C6" w:rsidP="000331C6" w:rsidR="000331C6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472390">
        <w:rPr>
          <w:rFonts w:cs="Times New Roman" w:eastAsia="Times New Roman"/>
          <w:szCs w:val="24"/>
          <w:lang w:eastAsia="hr-HR"/>
        </w:rPr>
        <w:t>, v. r.</w:t>
      </w:r>
    </w:p>
    <w:p w:rsidRDefault="000331C6" w:rsidP="000331C6" w:rsidR="000331C6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0331C6" w:rsidP="000331C6" w:rsidR="000331C6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0331C6" w:rsidP="000331C6" w:rsidR="000331C6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0331C6" w:rsidP="000331C6" w:rsidR="000331C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0331C6" w:rsidP="000331C6" w:rsidR="000331C6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rPr>
          <w:rFonts w:cs="Times New Roman" w:eastAsia="Times New Roman"/>
          <w:szCs w:val="24"/>
          <w:lang w:eastAsia="hr-HR"/>
        </w:rPr>
      </w:pPr>
    </w:p>
    <w:p w:rsidRDefault="000331C6" w:rsidP="000331C6" w:rsidR="000331C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0331C6" w:rsidP="000331C6" w:rsidR="000331C6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>FORUM PLACA d. o. o. Svetvinčenat, Svetvinčenat 20,</w:t>
      </w:r>
    </w:p>
    <w:p w:rsidRDefault="000331C6" w:rsidP="000331C6" w:rsidR="000331C6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zakonski zastupnik dužnika – Neven Luketa, Banjole, Volme 38, </w:t>
      </w:r>
    </w:p>
    <w:p w:rsidRDefault="000331C6" w:rsidP="000331C6" w:rsidR="000331C6" w:rsidRPr="000331C6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>Erste &amp; Steiermärkische Bank d. d. Rijeka, Jadranski trg 3a, po pun. OD Buterin &amp; Posavec j. t. d. Zagreb, Draškovićeva 82,</w:t>
      </w:r>
    </w:p>
    <w:p w:rsidRDefault="000331C6" w:rsidP="000331C6" w:rsidR="000331C6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0331C6" w:rsidP="000331C6" w:rsidR="000331C6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0331C6" w:rsidP="000331C6" w:rsidR="000331C6">
      <w:pPr>
        <w:rPr>
          <w:rFonts w:eastAsiaTheme="minorEastAsia"/>
          <w:lang w:eastAsia="hr-HR"/>
        </w:rPr>
      </w:pPr>
    </w:p>
    <w:p w:rsidRDefault="000331C6" w:rsidP="000331C6" w:rsidR="000331C6" w:rsidRPr="00CF72AC">
      <w:pPr>
        <w:rPr>
          <w:rFonts w:eastAsiaTheme="minorEastAsia"/>
          <w:lang w:eastAsia="hr-HR"/>
        </w:rPr>
      </w:pPr>
    </w:p>
    <w:p w:rsidRDefault="000331C6" w:rsidP="000331C6" w:rsidR="000331C6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0331C6" w:rsidP="000331C6" w:rsidR="000331C6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0331C6" w:rsidP="000331C6" w:rsidR="000331C6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472390">
        <w:rPr>
          <w:rFonts w:cs="Times New Roman" w:eastAsia="Times New Roman"/>
          <w:szCs w:val="24"/>
          <w:lang w:eastAsia="hr-HR"/>
        </w:rPr>
        <w:t>, v. r.</w:t>
      </w:r>
    </w:p>
    <w:p w:rsidRDefault="000331C6" w:rsidP="000331C6" w:rsidR="000331C6" w:rsidRPr="00CF72AC">
      <w:pPr>
        <w:rPr>
          <w:rFonts w:eastAsiaTheme="minorEastAsia"/>
          <w:lang w:eastAsia="hr-HR"/>
        </w:rPr>
      </w:pPr>
    </w:p>
    <w:p w:rsidRDefault="000331C6" w:rsidP="000331C6" w:rsidR="000331C6"/>
    <w:p w:rsidRDefault="000331C6" w:rsidP="000331C6" w:rsidR="000331C6"/>
    <w:p w:rsidRDefault="000331C6" w:rsidP="000331C6" w:rsidR="000331C6"/>
    <w:p w:rsidRDefault="000331C6" w:rsidP="000331C6" w:rsidR="000331C6"/>
    <w:p w:rsidRDefault="000331C6" w:rsidP="000331C6" w:rsidR="000331C6"/>
    <w:p w:rsidRDefault="000331C6" w:rsidP="000331C6" w:rsidR="000331C6"/>
    <w:p w:rsidRDefault="000331C6" w:rsidP="000331C6" w:rsidR="000331C6"/>
    <w:p w:rsidRDefault="000331C6" w:rsidP="000331C6" w:rsidR="000331C6"/>
    <w:p w:rsidRDefault="000331C6" w:rsidP="000331C6" w:rsidR="000331C6"/>
    <w:p w:rsidRDefault="004F5027" w:rsidR="004F5027"/>
    <w:sectPr w:rsidSect="00CC57E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1C6" w:rsidP="000331C6" w:rsidR="000331C6">
      <w:r>
        <w:separator/>
      </w:r>
    </w:p>
  </w:endnote>
  <w:endnote w:id="0" w:type="continuationSeparator">
    <w:p w:rsidRDefault="000331C6" w:rsidP="000331C6" w:rsidR="00033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1C6" w:rsidP="000331C6" w:rsidR="000331C6">
      <w:r>
        <w:separator/>
      </w:r>
    </w:p>
  </w:footnote>
  <w:footnote w:id="0" w:type="continuationSeparator">
    <w:p w:rsidRDefault="000331C6" w:rsidP="000331C6" w:rsidR="00033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390" w:rsidP="00CC57E8" w:rsidR="00F9602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C35A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0331C6">
      <w:rPr>
        <w:szCs w:val="24"/>
      </w:rPr>
      <w:t>323/2015-6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1C6" w:rsidP="000331C6" w:rsidR="00F96021" w:rsidRPr="000331C6">
    <w:pPr>
      <w:pStyle w:val="Zaglavlje"/>
      <w:jc w:val="right"/>
    </w:pPr>
    <w:r>
      <w:rPr>
        <w:szCs w:val="24"/>
      </w:rPr>
      <w:t>11 St-323/2015-6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013"/>
    <w:rsid w:val="000331C6"/>
    <w:rsid w:val="00310013"/>
    <w:rsid w:val="00472390"/>
    <w:rsid w:val="004F5027"/>
    <w:rsid w:val="00EC35A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1C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31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1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31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31C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31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31C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C3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5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5A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5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5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1C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31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1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31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31C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31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31C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C3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5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5A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5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5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PLACA d.o.o. SVETVINČENAT</izvorni_sadrzaj>
    <derivirana_varijabla naziv="DomainObject.Predmet.ProtustrankaFormated_1">  FORUM PLACA d.o.o. SVETVINČENAT</derivirana_varijabla>
  </DomainObject.Predmet.ProtustrankaFormated>
  <DomainObject.Predmet.ProtustrankaFormatedOIB>
    <izvorni_sadrzaj>  FORUM PLACA d.o.o. SVETVINČENAT, OIB 79750013430</izvorni_sadrzaj>
    <derivirana_varijabla naziv="DomainObject.Predmet.ProtustrankaFormatedOIB_1">  FORUM PLACA d.o.o. SVETVINČENAT, OIB 79750013430</derivirana_varijabla>
  </DomainObject.Predmet.ProtustrankaFormatedOIB>
  <DomainObject.Predmet.ProtustrankaFormatedWithAdress>
    <izvorni_sadrzaj> FORUM PLACA d.o.o. SVETVINČENAT, Svetvinčenat 20, 52341 Svetvinčenat</izvorni_sadrzaj>
    <derivirana_varijabla naziv="DomainObject.Predmet.ProtustrankaFormatedWithAdress_1"> FORUM PLACA d.o.o. SVETVINČENAT, Svetvinčenat 20, 52341 Svetvinčenat</derivirana_varijabla>
  </DomainObject.Predmet.ProtustrankaFormatedWithAdress>
  <DomainObject.Predmet.ProtustrankaFormatedWithAdressOIB>
    <izvorni_sadrzaj> FORUM PLACA d.o.o. SVETVINČENAT, OIB 79750013430, Svetvinčenat 20, 52341 Svetvinčenat</izvorni_sadrzaj>
    <derivirana_varijabla naziv="DomainObject.Predmet.ProtustrankaFormatedWithAdressOIB_1"> FORUM PLACA d.o.o. SVETVINČENAT, OIB 79750013430, Svetvinčenat 20, 52341 Svetvinčenat</derivirana_varijabla>
  </DomainObject.Predmet.ProtustrankaFormatedWithAdressOIB>
  <DomainObject.Predmet.ProtustrankaWithAdress>
    <izvorni_sadrzaj>FORUM PLACA d.o.o. SVETVINČENAT Svetvinčenat 20, 52341 Svetvinčenat</izvorni_sadrzaj>
    <derivirana_varijabla naziv="DomainObject.Predmet.ProtustrankaWithAdress_1">FORUM PLACA d.o.o. SVETVINČENAT Svetvinčenat 20, 52341 Svetvinčenat</derivirana_varijabla>
  </DomainObject.Predmet.ProtustrankaWithAdress>
  <DomainObject.Predmet.ProtustrankaWithAdressOIB>
    <izvorni_sadrzaj>FORUM PLACA d.o.o. SVETVINČENAT, OIB 79750013430, Svetvinčenat 20, 52341 Svetvinčenat</izvorni_sadrzaj>
    <derivirana_varijabla naziv="DomainObject.Predmet.ProtustrankaWithAdressOIB_1">FORUM PLACA d.o.o. SVETVINČENAT, OIB 79750013430, Svetvinčenat 20, 52341 Svetvinčenat</derivirana_varijabla>
  </DomainObject.Predmet.ProtustrankaWithAdressOIB>
  <DomainObject.Predmet.ProtustrankaNazivFormated>
    <izvorni_sadrzaj>FORUM PLACA d.o.o. SVETVINČENAT</izvorni_sadrzaj>
    <derivirana_varijabla naziv="DomainObject.Predmet.ProtustrankaNazivFormated_1">FORUM PLACA d.o.o. SVETVINČENAT</derivirana_varijabla>
  </DomainObject.Predmet.ProtustrankaNazivFormated>
  <DomainObject.Predmet.ProtustrankaNazivFormatedOIB>
    <izvorni_sadrzaj>FORUM PLACA d.o.o. SVETVINČENAT, OIB 79750013430</izvorni_sadrzaj>
    <derivirana_varijabla naziv="DomainObject.Predmet.ProtustrankaNazivFormatedOIB_1">FORUM PLACA d.o.o. SVETVINČENAT, OIB 79750013430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7313.62</izvorni_sadrzaj>
    <derivirana_varijabla naziv="DomainObject.Predmet.TrenutnaVrijednost_1">7313.62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PLACA d.o.o. SVETVINČENAT</item>
    </izvorni_sadrzaj>
    <derivirana_varijabla naziv="DomainObject.Predmet.ProtuStrankaListFormated_1">
      <item>FORUM PLACA d.o.o. SVETVINČENAT</item>
    </derivirana_varijabla>
  </DomainObject.Predmet.ProtuStrankaListFormated>
  <DomainObject.Predmet.ProtuStrankaListFormatedOIB>
    <izvorni_sadrzaj>
      <item>FORUM PLACA d.o.o. SVETVINČENAT, OIB 79750013430</item>
    </izvorni_sadrzaj>
    <derivirana_varijabla naziv="DomainObject.Predmet.ProtuStrankaListFormatedOIB_1">
      <item>FORUM PLACA d.o.o. SVETVINČENAT, OIB 79750013430</item>
    </derivirana_varijabla>
  </DomainObject.Predmet.ProtuStrankaListFormatedOIB>
  <DomainObject.Predmet.ProtuStrankaListFormatedWithAdress>
    <izvorni_sadrzaj>
      <item>FORUM PLACA d.o.o. SVETVINČENAT, Svetvinčenat 20, 52341 Svetvinčenat</item>
    </izvorni_sadrzaj>
    <derivirana_varijabla naziv="DomainObject.Predmet.ProtuStrankaListFormatedWithAdress_1">
      <item>FORUM PLACA d.o.o. SVETVINČENAT, Svetvinčenat 20, 52341 Svetvinčenat</item>
    </derivirana_varijabla>
  </DomainObject.Predmet.ProtuStrankaListFormatedWithAdress>
  <DomainObject.Predmet.ProtuStrankaListFormatedWithAdressOIB>
    <izvorni_sadrzaj>
      <item>FORUM PLACA d.o.o. SVETVINČENAT, OIB 79750013430, Svetvinčenat 20, 52341 Svetvinčenat</item>
    </izvorni_sadrzaj>
    <derivirana_varijabla naziv="DomainObject.Predmet.ProtuStrankaListFormatedWithAdressOIB_1">
      <item>FORUM PLACA d.o.o. SVETVINČENAT, OIB 79750013430, Svetvinčenat 20, 52341 Svetvinčenat</item>
    </derivirana_varijabla>
  </DomainObject.Predmet.ProtuStrankaListFormatedWithAdressOIB>
  <DomainObject.Predmet.ProtuStrankaListNazivFormated>
    <izvorni_sadrzaj>
      <item>FORUM PLACA d.o.o. SVETVINČENAT</item>
    </izvorni_sadrzaj>
    <derivirana_varijabla naziv="DomainObject.Predmet.ProtuStrankaListNazivFormated_1">
      <item>FORUM PLACA d.o.o. SVETVINČENAT</item>
    </derivirana_varijabla>
  </DomainObject.Predmet.ProtuStrankaListNazivFormated>
  <DomainObject.Predmet.ProtuStrankaListNazivFormatedOIB>
    <izvorni_sadrzaj>
      <item>FORUM PLACA d.o.o. SVETVINČENAT, OIB 79750013430</item>
    </izvorni_sadrzaj>
    <derivirana_varijabla naziv="DomainObject.Predmet.ProtuStrankaListNazivFormatedOIB_1">
      <item>FORUM PLACA d.o.o. SVETVINČENAT, OIB 79750013430</item>
    </derivirana_varijabla>
  </DomainObject.Predmet.ProtuStrankaListNazivFormatedOIB>
  <DomainObject.Predmet.OstaliListFormated>
    <izvorni_sadrzaj>
      <item>ERSTE&amp;STEIERMÄRKISCHE BANKA d.d. RIJEKA</item>
      <item>Odvj. društvo BUTERIN &amp; POSAVEC j.t.d., Zagreb</item>
    </izvorni_sadrzaj>
    <derivirana_varijabla naziv="DomainObject.Predmet.OstaliListFormated_1">
      <item>ERSTE&amp;STEIERMÄRKISCHE BANKA d.d. RIJEKA</item>
      <item>Odvj. društvo BUTERIN &amp; POSAVEC j.t.d., Zagreb</item>
    </derivirana_varijabla>
  </DomainObject.Predmet.OstaliListFormated>
  <DomainObject.Predmet.OstaliListFormatedOIB>
    <izvorni_sadrzaj>
      <item>ERSTE&amp;STEIERMÄRKISCHE BANKA d.d. RIJEKA, OIB 23057039320</item>
      <item>Odvj. društvo BUTERIN &amp; POSAVEC j.t.d., Zagreb, OIB 88443826619</item>
    </izvorni_sadrzaj>
    <derivirana_varijabla naziv="DomainObject.Predmet.OstaliListFormatedOIB_1">
      <item>ERSTE&amp;STEIERMÄRKISCHE BANKA d.d. RIJEKA, OIB 23057039320</item>
      <item>Odvj. društvo BUTERIN &amp; POSAVEC j.t.d., Zagreb, OIB 88443826619</item>
    </derivirana_varijabla>
  </DomainObject.Predmet.OstaliListFormatedOIB>
  <DomainObject.Predmet.OstaliListFormatedWithAdress>
    <izvorni_sadrzaj>
      <item>ERSTE&amp;STEIERMÄRKISCHE BANKA d.d. RIJEKA, Jadranski Trg 3/a, 51000 Rijeka</item>
      <item>Odvj. društvo BUTERIN &amp; POSAVEC j.t.d., Zagreb, Draškovićeva 82, 10000 Zagreb</item>
    </izvorni_sadrzaj>
    <derivirana_varijabla naziv="DomainObject.Predmet.OstaliListFormatedWithAdress_1">
      <item>ERSTE&amp;STEIERMÄRKISCHE BANKA d.d. RIJEKA, Jadranski Trg 3/a, 51000 Rijeka</item>
      <item>Odvj. društvo BUTERIN &amp; POSAVEC j.t.d., Zagreb, Draškovićeva 82, 10000 Zagreb</item>
    </derivirana_varijabla>
  </DomainObject.Predmet.OstaliListFormatedWithAdress>
  <DomainObject.Predmet.OstaliListFormatedWithAdressOIB>
    <izvorni_sadrzaj>
      <item>ERSTE&amp;STEIERMÄRKISCHE BANKA d.d. RIJEKA, OIB 23057039320, Jadranski Trg 3/a, 51000 Rijeka</item>
      <item>Odvj. društvo BUTERIN &amp; POSAVEC j.t.d., Zagreb, OIB 88443826619, Draškovićeva 82, 10000 Zagreb</item>
    </izvorni_sadrzaj>
    <derivirana_varijabla naziv="DomainObject.Predmet.OstaliListFormatedWithAdressOIB_1">
      <item>ERSTE&amp;STEIERMÄRKISCHE BANKA d.d. RIJEKA, OIB 23057039320, Jadranski Trg 3/a, 51000 Rijeka</item>
      <item>Odvj. društvo BUTERIN &amp; POSAVEC j.t.d., Zagreb, OIB 88443826619, Draškovićeva 82, 10000 Zagreb</item>
    </derivirana_varijabla>
  </DomainObject.Predmet.OstaliListFormatedWithAdressOIB>
  <DomainObject.Predmet.OstaliListNazivFormated>
    <izvorni_sadrzaj>
      <item>ERSTE&amp;STEIERMÄRKISCHE BANKA d.d. RIJEKA</item>
      <item>Odvj. društvo BUTERIN &amp; POSAVEC j.t.d., Zagreb</item>
    </izvorni_sadrzaj>
    <derivirana_varijabla naziv="DomainObject.Predmet.OstaliListNazivFormated_1">
      <item>ERSTE&amp;STEIERMÄRKISCHE BANKA d.d. RIJEKA</item>
      <item>Odvj. društvo BUTERIN &amp; POSAVEC j.t.d., Zagreb</item>
    </derivirana_varijabla>
  </DomainObject.Predmet.OstaliListNazivFormated>
  <DomainObject.Predmet.OstaliListNazivFormatedOIB>
    <izvorni_sadrzaj>
      <item>ERSTE&amp;STEIERMÄRKISCHE BANKA d.d. RIJEKA, OIB 23057039320</item>
      <item>Odvj. društvo BUTERIN &amp; POSAVEC j.t.d., Zagreb, OIB 88443826619</item>
    </izvorni_sadrzaj>
    <derivirana_varijabla naziv="DomainObject.Predmet.OstaliListNazivFormatedOIB_1">
      <item>ERSTE&amp;STEIERMÄRKISCHE BANKA d.d. RIJEKA, OIB 23057039320</item>
      <item>Odvj. društvo BUTERIN &amp; POSAVEC j.t.d., Zagreb,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PLACA d.o.o. SVETVINČENAT</izvorni_sadrzaj>
    <derivirana_varijabla naziv="DomainObject.Predmet.ProtustrankaIDrugi_1">FORUM PLACA d.o.o. SVETVINČENAT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FORUM PLACA d.o.o. SVETVINČENAT, OIB 79750013430, Svetvinčenat 20, 52341 Svetvinčenat</izvorni_sadrzaj>
    <derivirana_varijabla naziv="DomainObject.Predmet.ProtustrankaIDrugiAdressOIB_1">FORUM PLACA d.o.o. SVETVINČENAT, OIB 79750013430, Svetvinčenat 20,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PLACA d.o.o. SVETVINČENAT</item>
      <item>ERSTE&amp;STEIERMÄRKISCHE BANKA d.d. RIJEKA</item>
      <item>Odvj. društvo BUTERIN &amp; POSAVEC j.t.d., Zagreb</item>
    </izvorni_sadrzaj>
    <derivirana_varijabla naziv="DomainObject.Predmet.SudioniciListNaziv_1">
      <item>FINANCIJSKA AGENCIJA, RC RIJEKA, PODRUŽNICA PULA, PULA</item>
      <item>FORUM PLACA d.o.o. SVETVINČENAT</item>
      <item>ERSTE&amp;STEIERMÄRKISCHE BANKA d.d. RIJEKA</item>
      <item>Odvj. društvo BUTERIN &amp; POSAVEC j.t.d., Zagreb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FORUM PLACA d.o.o. SVETVINČENAT, OIB 79750013430, Svetvinčenat 20,52341 Svetvinčenat</item>
      <item>ERSTE&amp;STEIERMÄRKISCHE BANKA d.d. RIJEKA, OIB 23057039320, Jadranski Trg 3/a,51000 Rijeka</item>
      <item>Odvj. društvo BUTERIN &amp; POSAVEC j.t.d., Zagreb,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FORUM PLACA d.o.o. SVETVINČENAT, OIB 79750013430, Svetvinčenat 20,52341 Svetvinčenat</item>
      <item>ERSTE&amp;STEIERMÄRKISCHE BANKA d.d. RIJEKA, OIB 23057039320, Jadranski Trg 3/a,51000 Rijeka</item>
      <item>Odvj. društvo BUTERIN &amp; POSAVEC j.t.d., Zagreb,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79750013430</item>
      <item>, OIB 23057039320</item>
      <item>, OIB 88443826619</item>
    </izvorni_sadrzaj>
    <derivirana_varijabla naziv="DomainObject.Predmet.SudioniciListNazivOIB_1">
      <item>, OIB 85821130368</item>
      <item>, OIB 79750013430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2735</properties:Characters>
  <properties:Lines>85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2016-02-15T09:44:00Z</dcterms:created>
  <dc:creator>Mihaela Kaligari</dc:creator>
  <dc:description/>
  <cp:keywords/>
  <cp:lastModifiedBy>Mihaela Kaligari</cp:lastModifiedBy>
  <cp:lastPrinted>2016-02-15T09:50:00Z</cp:lastPrinted>
  <dcterms:modified xmlns:xsi="http://www.w3.org/2001/XMLSchema-instance" xsi:type="dcterms:W3CDTF">2016-02-17T08:19:00Z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