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2fce" w14:paraId="9bc2fce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116" w:rsidRPr="00E80116">
        <w:rPr>
          <w:b/>
        </w:rPr>
        <w:t xml:space="preserve"> </w:t>
      </w:r>
      <w:r w:rsidR="00412FDD">
        <w:rPr>
          <w:b/>
        </w:rPr>
        <w:tab/>
      </w:r>
      <w:r w:rsidR="00412FDD">
        <w:rPr>
          <w:b/>
        </w:rPr>
        <w:tab/>
      </w:r>
      <w:r w:rsidR="00412FDD">
        <w:rPr>
          <w:b/>
        </w:rPr>
        <w:tab/>
      </w:r>
      <w:r w:rsidR="00412FDD">
        <w:rPr>
          <w:b/>
        </w:rPr>
        <w:tab/>
      </w:r>
      <w:r w:rsidR="00412FDD">
        <w:rPr>
          <w:b/>
        </w:rPr>
        <w:tab/>
      </w:r>
      <w:r w:rsidR="00412FDD">
        <w:rPr>
          <w:b/>
        </w:rPr>
        <w:tab/>
      </w:r>
      <w:r w:rsidR="00412FDD">
        <w:rPr>
          <w:b/>
        </w:rPr>
        <w:tab/>
        <w:t xml:space="preserve">    </w:t>
      </w:r>
      <w:r w:rsidR="00E80116">
        <w:rPr>
          <w:b/>
        </w:rPr>
        <w:t xml:space="preserve">   </w:t>
      </w:r>
      <w:r w:rsidR="00412FDD">
        <w:rPr>
          <w:b/>
        </w:rPr>
        <w:t>Broj:7/St-1966</w:t>
      </w:r>
      <w:r w:rsidR="00E80116" w:rsidRPr="00E80116">
        <w:rPr>
          <w:b/>
        </w:rPr>
        <w:t>/201</w:t>
      </w:r>
      <w:r w:rsidR="00412FDD">
        <w:rPr>
          <w:b/>
        </w:rPr>
        <w:t>6</w:t>
      </w:r>
      <w:r w:rsidR="00E80116" w:rsidRPr="00E80116">
        <w:rPr>
          <w:b/>
        </w:rPr>
        <w:t>-</w:t>
      </w:r>
      <w:r w:rsidR="00412FDD">
        <w:rPr>
          <w:b/>
        </w:rPr>
        <w:t>21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  </w:t>
      </w:r>
    </w:p>
    <w:p w:rsidRDefault="00E80116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412FDD" w:rsidRPr="00412FDD">
        <w:t xml:space="preserve">SLAVONIJA TOURS d.o.o. za prijevoz i turizam "u stečaju", skraćena tvrtka: SLAVONIJA TOURS d.o.o. "u stečaju", Slavonski Brod, Primorska </w:t>
      </w:r>
      <w:proofErr w:type="spellStart"/>
      <w:r w:rsidR="00412FDD" w:rsidRPr="00412FDD">
        <w:t>bb</w:t>
      </w:r>
      <w:proofErr w:type="spellEnd"/>
      <w:r w:rsidR="00412FDD" w:rsidRPr="00412FDD">
        <w:t>, OIB 22283234419</w:t>
      </w:r>
      <w:r w:rsidR="00FA3B1D">
        <w:t xml:space="preserve">, dana </w:t>
      </w:r>
      <w:r w:rsidR="00412FDD">
        <w:t>17</w:t>
      </w:r>
      <w:r w:rsidR="00E80116">
        <w:t xml:space="preserve">. </w:t>
      </w:r>
      <w:r w:rsidR="00412FDD">
        <w:t>veljače</w:t>
      </w:r>
      <w:r w:rsidR="004F0140">
        <w:t xml:space="preserve"> 201</w:t>
      </w:r>
      <w:r w:rsidR="00412FDD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j e</w:t>
      </w:r>
    </w:p>
    <w:p w:rsidRDefault="00702BF7" w:rsidP="00702BF7" w:rsidR="00702BF7">
      <w:pPr>
        <w:ind w:firstLine="1440"/>
        <w:jc w:val="both"/>
      </w:pPr>
    </w:p>
    <w:p w:rsidRDefault="00E80116" w:rsidP="00444B75" w:rsidR="00B078D1">
      <w:pPr>
        <w:ind w:firstLine="1440"/>
        <w:jc w:val="both"/>
      </w:pPr>
      <w:r>
        <w:t>N</w:t>
      </w:r>
      <w:r w:rsidR="00B40908">
        <w:t xml:space="preserve">alaže </w:t>
      </w:r>
      <w:r>
        <w:t xml:space="preserve">se </w:t>
      </w:r>
      <w:r w:rsidR="00E1316B">
        <w:t>stečajn</w:t>
      </w:r>
      <w:r w:rsidR="00B40908">
        <w:t>om</w:t>
      </w:r>
      <w:r w:rsidR="00702BF7">
        <w:t xml:space="preserve"> upravitelj</w:t>
      </w:r>
      <w:r w:rsidR="00B40908">
        <w:t>u</w:t>
      </w:r>
      <w:r w:rsidR="00702BF7">
        <w:t xml:space="preserve"> </w:t>
      </w:r>
      <w:r w:rsidR="00412FDD">
        <w:t xml:space="preserve">Ivici </w:t>
      </w:r>
      <w:proofErr w:type="spellStart"/>
      <w:r w:rsidR="00412FDD">
        <w:t>Magić</w:t>
      </w:r>
      <w:proofErr w:type="spellEnd"/>
      <w:r w:rsidR="00412FDD">
        <w:t xml:space="preserve"> iz Dugog Sela,</w:t>
      </w:r>
      <w:r w:rsidR="00C7482B" w:rsidRPr="00C7482B">
        <w:t xml:space="preserve"> </w:t>
      </w:r>
      <w:r w:rsidR="00412FDD">
        <w:t>Zagrebačka 167</w:t>
      </w:r>
      <w:r w:rsidR="00D17B4E">
        <w:t xml:space="preserve">, OIB </w:t>
      </w:r>
      <w:r w:rsidR="00412FDD">
        <w:t>59894340859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</w:t>
      </w:r>
      <w:r>
        <w:t>objave</w:t>
      </w:r>
      <w:r w:rsidR="00702BF7">
        <w:t xml:space="preserve"> ovog zaključka</w:t>
      </w:r>
      <w:r>
        <w:t xml:space="preserve"> na mrežnoj stranici e-Oglasna ploča sudova</w:t>
      </w:r>
      <w:r w:rsidR="00702BF7">
        <w:t xml:space="preserve"> dostavi</w:t>
      </w:r>
      <w:r w:rsidR="006C6FB4">
        <w:t>ti</w:t>
      </w:r>
      <w:r w:rsidR="00B40908">
        <w:t xml:space="preserve"> </w:t>
      </w:r>
      <w:r w:rsidR="00B40908" w:rsidRPr="00B40908">
        <w:t xml:space="preserve">izvješće </w:t>
      </w:r>
      <w:r w:rsidR="00B078D1">
        <w:t>o</w:t>
      </w:r>
      <w:r w:rsidR="00B40908"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="00B40908" w:rsidRPr="00B40908">
        <w:t xml:space="preserve"> nad stečajnim dužnikom </w:t>
      </w:r>
      <w:r w:rsidR="00412FDD" w:rsidRPr="00412FDD">
        <w:t xml:space="preserve">SLAVONIJA TOURS d.o.o. za prijevoz i turizam "u stečaju", skraćena tvrtka: SLAVONIJA TOURS d.o.o. "u stečaju", Slavonski Brod, Primorska </w:t>
      </w:r>
      <w:proofErr w:type="spellStart"/>
      <w:r w:rsidR="00412FDD" w:rsidRPr="00412FDD">
        <w:t>bb</w:t>
      </w:r>
      <w:proofErr w:type="spellEnd"/>
      <w:r w:rsidR="00412FDD" w:rsidRPr="00412FDD">
        <w:t>, OIB 22283234419</w:t>
      </w:r>
      <w:r w:rsidR="006C6FB4">
        <w:t>,</w:t>
      </w:r>
      <w:r w:rsid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</w:t>
      </w:r>
      <w:r w:rsidR="00412FDD">
        <w:t xml:space="preserve"> zakona ( dalje: SZ, NN 71/15 ).</w:t>
      </w: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412FDD">
        <w:t>17</w:t>
      </w:r>
      <w:r w:rsidR="00E80116">
        <w:t xml:space="preserve">. </w:t>
      </w:r>
      <w:r w:rsidR="00412FDD">
        <w:t>veljače</w:t>
      </w:r>
      <w:r w:rsidR="00843FAD">
        <w:t xml:space="preserve"> 201</w:t>
      </w:r>
      <w:r w:rsidR="00412FDD">
        <w:t>7</w:t>
      </w:r>
      <w:r w:rsidR="00A457F5" w:rsidRPr="00A457F5">
        <w:t>. godine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</w:t>
      </w:r>
      <w:r w:rsidR="00FE3166">
        <w:t xml:space="preserve"> </w:t>
      </w:r>
      <w:r w:rsidR="00FE1C69">
        <w:t xml:space="preserve">  </w:t>
      </w:r>
      <w:r w:rsidR="00751468">
        <w:t>Stečajna sutkinja</w:t>
      </w:r>
    </w:p>
    <w:p w:rsidRDefault="00A457F5" w:rsidP="00E80116" w:rsidR="00FE1C69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8C5920">
        <w:t xml:space="preserve"> </w:t>
      </w:r>
      <w:r w:rsidR="00E80116">
        <w:t xml:space="preserve"> </w:t>
      </w:r>
      <w:r w:rsidR="00412FDD">
        <w:t xml:space="preserve">   </w:t>
      </w:r>
      <w:r w:rsidR="00E80116">
        <w:t xml:space="preserve"> </w:t>
      </w:r>
      <w:r w:rsidRPr="00A457F5">
        <w:t>Mirna Vujčić</w:t>
      </w:r>
    </w:p>
    <w:p w:rsidRDefault="00B80F63" w:rsidP="00E80116" w:rsidR="00B80F63">
      <w:pPr>
        <w:jc w:val="both"/>
      </w:pPr>
    </w:p>
    <w:p w:rsidRDefault="00E80116" w:rsidP="00A457F5" w:rsidR="00E80116">
      <w:pPr>
        <w:jc w:val="both"/>
        <w:rPr>
          <w:b/>
          <w:sz w:val="20"/>
          <w:szCs w:val="20"/>
        </w:rPr>
      </w:pPr>
    </w:p>
    <w:p w:rsidRDefault="00E80116" w:rsidP="00A457F5" w:rsidR="00E80116">
      <w:pPr>
        <w:jc w:val="both"/>
        <w:rPr>
          <w:b/>
          <w:sz w:val="20"/>
          <w:szCs w:val="20"/>
        </w:rPr>
      </w:pPr>
    </w:p>
    <w:p w:rsidRDefault="00E80116" w:rsidP="00A457F5" w:rsidR="00E80116">
      <w:pPr>
        <w:jc w:val="both"/>
        <w:rPr>
          <w:b/>
          <w:sz w:val="20"/>
          <w:szCs w:val="20"/>
        </w:rPr>
      </w:pP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</w:t>
      </w:r>
      <w:r w:rsidR="00E61895">
        <w:rPr>
          <w:sz w:val="20"/>
          <w:szCs w:val="20"/>
        </w:rPr>
        <w:t>učka nije dopušten pravni lijek.</w:t>
      </w:r>
    </w:p>
    <w:p w:rsidRDefault="00FE3166" w:rsidP="00A457F5" w:rsidR="00FE3166" w:rsidRPr="00A457F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989" w:rsidR="00BD0989">
      <w:r>
        <w:separator/>
      </w:r>
    </w:p>
  </w:endnote>
  <w:endnote w:id="0" w:type="continuationSeparator">
    <w:p w:rsidRDefault="00BD0989" w:rsidR="00BD0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989" w:rsidR="00BD0989">
      <w:r>
        <w:separator/>
      </w:r>
    </w:p>
  </w:footnote>
  <w:footnote w:id="0" w:type="continuationSeparator">
    <w:p w:rsidRDefault="00BD0989" w:rsidR="00BD0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FD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10129E"/>
    <w:rsid w:val="00121764"/>
    <w:rsid w:val="0012631B"/>
    <w:rsid w:val="0012765B"/>
    <w:rsid w:val="0017010B"/>
    <w:rsid w:val="001A72C0"/>
    <w:rsid w:val="001E7A59"/>
    <w:rsid w:val="002758DC"/>
    <w:rsid w:val="002A6275"/>
    <w:rsid w:val="002F7E19"/>
    <w:rsid w:val="00317814"/>
    <w:rsid w:val="003421AA"/>
    <w:rsid w:val="00357202"/>
    <w:rsid w:val="003739C0"/>
    <w:rsid w:val="003835F8"/>
    <w:rsid w:val="003A03C2"/>
    <w:rsid w:val="003B2F2D"/>
    <w:rsid w:val="004054A7"/>
    <w:rsid w:val="00412FDD"/>
    <w:rsid w:val="00417FA4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73B9A"/>
    <w:rsid w:val="009771BA"/>
    <w:rsid w:val="009919EE"/>
    <w:rsid w:val="009A2664"/>
    <w:rsid w:val="00A15F91"/>
    <w:rsid w:val="00A457F5"/>
    <w:rsid w:val="00A57028"/>
    <w:rsid w:val="00A8047B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80F63"/>
    <w:rsid w:val="00B83610"/>
    <w:rsid w:val="00BB43D2"/>
    <w:rsid w:val="00BD0989"/>
    <w:rsid w:val="00C04546"/>
    <w:rsid w:val="00C53F4A"/>
    <w:rsid w:val="00C577B4"/>
    <w:rsid w:val="00C57AF1"/>
    <w:rsid w:val="00C7482B"/>
    <w:rsid w:val="00C906F4"/>
    <w:rsid w:val="00CA3F56"/>
    <w:rsid w:val="00CB2E98"/>
    <w:rsid w:val="00CD0BC0"/>
    <w:rsid w:val="00CE1FE3"/>
    <w:rsid w:val="00D17B4E"/>
    <w:rsid w:val="00D36C03"/>
    <w:rsid w:val="00D45D45"/>
    <w:rsid w:val="00D676BC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1895"/>
    <w:rsid w:val="00E65B60"/>
    <w:rsid w:val="00E666DF"/>
    <w:rsid w:val="00E80116"/>
    <w:rsid w:val="00ED3224"/>
    <w:rsid w:val="00EE7FA4"/>
    <w:rsid w:val="00F33009"/>
    <w:rsid w:val="00F50B7C"/>
    <w:rsid w:val="00F90D92"/>
    <w:rsid w:val="00FA3AAF"/>
    <w:rsid w:val="00FA3B1D"/>
    <w:rsid w:val="00FC745E"/>
    <w:rsid w:val="00FE1C69"/>
    <w:rsid w:val="00FE29D7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F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F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F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F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F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F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F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F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zakazano u ST-709/2015  za  8.07.2016.</izvorni_sadrzaj>
    <derivirana_varijabla naziv="DomainObject.Predmet.PrimjedbaSuca_1">roč. zakazano u ST-709/2015  za  8.07.2016.</derivirana_varijabla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</izvorni_sadrzaj>
    <derivirana_varijabla naziv="DomainObject.Predmet.OstaliListFormated_1">
      <item>Stjepan Furlan</item>
      <item>Gabriel Zovak</item>
      <item>Ivica Magić</item>
    </derivirana_varijabla>
  </DomainObject.Predmet.OstaliListFormated>
  <DomainObject.Predmet.OstaliListFormatedOIB>
    <izvorni_sadrzaj>
      <item>Stjepan Furlan, OIB 16950557561</item>
      <item>Gabriel Zovak</item>
      <item>Ivica Magić</item>
    </izvorni_sadrzaj>
    <derivirana_varijabla naziv="DomainObject.Predmet.OstaliListFormatedOIB_1">
      <item>Stjepan Furlan, OIB 16950557561</item>
      <item>Gabriel Zovak</item>
      <item>Ivica Magić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</izvorni_sadrzaj>
    <derivirana_varijabla naziv="DomainObject.Predmet.OstaliListFormatedWithAdress_1">
      <item>Stjepan Furlan, Trg Svetog Antuna 5, 35000 Slavonski Brod</item>
      <item>Gabriel Zovak</item>
      <item>Ivica Magić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</derivirana_varijabla>
  </DomainObject.Predmet.OstaliListFormatedWithAdressOIB>
  <DomainObject.Predmet.OstaliListNazivFormated>
    <izvorni_sadrzaj>
      <item>Stjepan Furlan</item>
      <item>Gabriel Zovak</item>
      <item>Ivica Magić</item>
    </izvorni_sadrzaj>
    <derivirana_varijabla naziv="DomainObject.Predmet.OstaliListNazivFormated_1">
      <item>Stjepan Furlan</item>
      <item>Gabriel Zovak</item>
      <item>Ivica Magić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</izvorni_sadrzaj>
    <derivirana_varijabla naziv="DomainObject.Predmet.OstaliListNazivFormatedOIB_1">
      <item>Stjepan Furlan, OIB 16950557561</item>
      <item>Gabriel Zovak</item>
      <item>Ivica Magić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218</properties:Words>
  <properties:Characters>1179</properties:Characters>
  <properties:Lines>42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2017-02-17T08:10:00Z</dcterms:created>
  <dc:creator>zbiondic</dc:creator>
  <cp:lastModifiedBy>wsadmin</cp:lastModifiedBy>
  <cp:lastPrinted>2016-10-28T11:57:00Z</cp:lastPrinted>
  <dcterms:modified xmlns:xsi="http://www.w3.org/2001/XMLSchema-instance" xsi:type="dcterms:W3CDTF">2017-02-17T08:21:00Z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