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34695" w14:paraId="9034695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B4A9C">
        <w:rPr>
          <w:rFonts w:cs="Times New Roman" w:hAnsi="Times New Roman" w:ascii="Times New Roman"/>
          <w:sz w:val="24"/>
          <w:szCs w:val="24"/>
        </w:rPr>
        <w:t xml:space="preserve">          </w:t>
      </w:r>
      <w:r w:rsidR="00F17CE1">
        <w:rPr>
          <w:rFonts w:cs="Times New Roman" w:hAnsi="Times New Roman" w:ascii="Times New Roman"/>
          <w:sz w:val="24"/>
          <w:szCs w:val="24"/>
        </w:rPr>
        <w:t xml:space="preserve"> </w:t>
      </w:r>
      <w:r w:rsidR="0004322A">
        <w:rPr>
          <w:rFonts w:cs="Times New Roman" w:hAnsi="Times New Roman" w:ascii="Times New Roman"/>
          <w:sz w:val="24"/>
          <w:szCs w:val="24"/>
        </w:rPr>
        <w:t xml:space="preserve">  </w:t>
      </w:r>
      <w:r w:rsidR="00116C32">
        <w:rPr>
          <w:rFonts w:cs="Times New Roman" w:hAnsi="Times New Roman" w:ascii="Times New Roman"/>
          <w:sz w:val="24"/>
          <w:szCs w:val="24"/>
        </w:rPr>
        <w:t>2/St-128/2016-16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C6BC1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</w:t>
      </w:r>
      <w:r w:rsidR="008C6BC1" w:rsidRPr="008C6BC1">
        <w:t xml:space="preserve"> </w:t>
      </w:r>
      <w:r w:rsidR="00EE79EB" w:rsidRPr="00EE79EB">
        <w:rPr>
          <w:rFonts w:cs="Times New Roman" w:hAnsi="Times New Roman" w:ascii="Times New Roman"/>
          <w:sz w:val="24"/>
          <w:szCs w:val="24"/>
        </w:rPr>
        <w:t>POLJOPRIVREDNA ZADRUGA GRGUREVIĆI, OIB: 40407265580 sa sjedištem u Grgurevići 33 – Sibinj, Grgurevići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EE79EB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C6BC1">
        <w:rPr>
          <w:rFonts w:cs="Times New Roman" w:hAnsi="Times New Roman" w:ascii="Times New Roman"/>
          <w:sz w:val="24"/>
          <w:szCs w:val="24"/>
        </w:rPr>
        <w:t>rujna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E05D8" w:rsidP="00B961A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E05D8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Sl. Brod</w:t>
            </w:r>
            <w:r w:rsidR="00B961A2">
              <w:rPr>
                <w:rFonts w:cs="Times New Roman" w:hAnsi="Times New Roman" w:ascii="Times New Roman"/>
                <w:sz w:val="24"/>
                <w:szCs w:val="24"/>
              </w:rPr>
              <w:t xml:space="preserve">, Zagreb, Katančićeva 5/a, 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E05D8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E05D8">
              <w:rPr>
                <w:rFonts w:cs="Times New Roman" w:hAnsi="Times New Roman" w:ascii="Times New Roman"/>
                <w:sz w:val="24"/>
                <w:szCs w:val="24"/>
              </w:rPr>
              <w:t>312.063,94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E05D8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E05D8">
              <w:rPr>
                <w:rFonts w:cs="Times New Roman" w:hAnsi="Times New Roman" w:ascii="Times New Roman"/>
                <w:sz w:val="24"/>
                <w:szCs w:val="24"/>
              </w:rPr>
              <w:t>312.063,94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961A2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3C4277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HRVATSKE VODE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pravna osoba za upravljanje vodama, Zagreb, Ul. grada Vukovara 220, OIB: 28921383001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50.369,26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50.369,26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RH, Ministarstvo poljoprivrede</w:t>
            </w:r>
            <w:r w:rsidR="00D629AF">
              <w:t xml:space="preserve">, 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 xml:space="preserve">Zagreb,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Ul. grada Vukovara 78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D629AF" w:rsidRPr="00D629AF"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76767369197</w:t>
            </w:r>
          </w:p>
          <w:p w:rsidRDefault="00B961A2" w:rsidP="00B961A2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1.435.492,52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1.435.492,52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B961A2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B961A2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1657E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Sl. Brod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Katančićeva 5/a, 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421.579,36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B961A2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421.579,36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B961A2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4. 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 ELEKTRA d.o.o., Zagreb, Ul. grada Vukovara 37, OIB: 43965974818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355,04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355,04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B961A2" w:rsidR="00B961A2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1336CD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HRVATSKA RADIOTELEVIZIJA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javna ustanova, Zagreb, Prisavlje 3, OIB: 68419124305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47.940,28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 w:rsidRP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61A2">
              <w:rPr>
                <w:rFonts w:cs="Times New Roman" w:hAnsi="Times New Roman" w:ascii="Times New Roman"/>
                <w:sz w:val="24"/>
                <w:szCs w:val="24"/>
              </w:rPr>
              <w:t>47.940,28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B961A2" w:rsidP="00B961A2" w:rsidR="00B961A2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C3296E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1657E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C3296E">
        <w:rPr>
          <w:rFonts w:cs="Times New Roman" w:hAnsi="Times New Roman" w:ascii="Times New Roman"/>
          <w:sz w:val="24"/>
          <w:szCs w:val="24"/>
        </w:rPr>
        <w:t>5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stečajn</w:t>
      </w:r>
      <w:r w:rsidR="0092186B">
        <w:rPr>
          <w:rFonts w:cs="Times New Roman" w:hAnsi="Times New Roman" w:ascii="Times New Roman"/>
          <w:sz w:val="24"/>
          <w:szCs w:val="24"/>
        </w:rPr>
        <w:t>e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2186B">
        <w:rPr>
          <w:rFonts w:cs="Times New Roman" w:hAnsi="Times New Roman" w:ascii="Times New Roman"/>
          <w:sz w:val="24"/>
          <w:szCs w:val="24"/>
        </w:rPr>
        <w:t>ice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C3296E">
        <w:rPr>
          <w:rFonts w:cs="Times New Roman" w:hAnsi="Times New Roman" w:ascii="Times New Roman"/>
          <w:sz w:val="24"/>
          <w:szCs w:val="24"/>
        </w:rPr>
        <w:t>21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66E55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</w:t>
      </w:r>
      <w:r w:rsidR="00C3296E">
        <w:rPr>
          <w:rFonts w:cs="Times New Roman" w:hAnsi="Times New Roman" w:ascii="Times New Roman"/>
          <w:sz w:val="24"/>
          <w:szCs w:val="24"/>
        </w:rPr>
        <w:t>j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3296E">
        <w:rPr>
          <w:rFonts w:cs="Times New Roman" w:hAnsi="Times New Roman" w:ascii="Times New Roman"/>
          <w:sz w:val="24"/>
          <w:szCs w:val="24"/>
        </w:rPr>
        <w:t>ici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03B" w:rsidP="007A5E17" w:rsidR="0062003B">
      <w:pPr>
        <w:spacing w:lineRule="auto" w:line="240" w:after="0"/>
      </w:pPr>
      <w:r>
        <w:separator/>
      </w:r>
    </w:p>
  </w:endnote>
  <w:endnote w:id="0" w:type="continuationSeparator">
    <w:p w:rsidRDefault="0062003B" w:rsidP="007A5E17" w:rsidR="006200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D183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03B" w:rsidP="007A5E17" w:rsidR="0062003B">
      <w:pPr>
        <w:spacing w:lineRule="auto" w:line="240" w:after="0"/>
      </w:pPr>
      <w:r>
        <w:separator/>
      </w:r>
    </w:p>
  </w:footnote>
  <w:footnote w:id="0" w:type="continuationSeparator">
    <w:p w:rsidRDefault="0062003B" w:rsidP="007A5E17" w:rsidR="0062003B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16C32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3DC3"/>
    <w:rsid w:val="001D5087"/>
    <w:rsid w:val="001E05D8"/>
    <w:rsid w:val="001E1B58"/>
    <w:rsid w:val="002226DA"/>
    <w:rsid w:val="00292DF8"/>
    <w:rsid w:val="002F4650"/>
    <w:rsid w:val="00335241"/>
    <w:rsid w:val="00346D68"/>
    <w:rsid w:val="00365730"/>
    <w:rsid w:val="00383131"/>
    <w:rsid w:val="003B3DFC"/>
    <w:rsid w:val="003C4277"/>
    <w:rsid w:val="003F02EB"/>
    <w:rsid w:val="003F068E"/>
    <w:rsid w:val="00411487"/>
    <w:rsid w:val="00475B0C"/>
    <w:rsid w:val="004A715E"/>
    <w:rsid w:val="00504597"/>
    <w:rsid w:val="005302E9"/>
    <w:rsid w:val="00582E88"/>
    <w:rsid w:val="005A40E3"/>
    <w:rsid w:val="005B4A9C"/>
    <w:rsid w:val="005C1F1D"/>
    <w:rsid w:val="00606C4F"/>
    <w:rsid w:val="0062003B"/>
    <w:rsid w:val="00620105"/>
    <w:rsid w:val="0063579D"/>
    <w:rsid w:val="00656545"/>
    <w:rsid w:val="00656812"/>
    <w:rsid w:val="00665A37"/>
    <w:rsid w:val="006B345D"/>
    <w:rsid w:val="00776F11"/>
    <w:rsid w:val="007A5E17"/>
    <w:rsid w:val="00810A50"/>
    <w:rsid w:val="00833AD1"/>
    <w:rsid w:val="008954E3"/>
    <w:rsid w:val="008B1FF2"/>
    <w:rsid w:val="008C6BC1"/>
    <w:rsid w:val="008D2FE4"/>
    <w:rsid w:val="008E0AD2"/>
    <w:rsid w:val="0091157B"/>
    <w:rsid w:val="0092186B"/>
    <w:rsid w:val="009B5F48"/>
    <w:rsid w:val="009E1A3E"/>
    <w:rsid w:val="009E4305"/>
    <w:rsid w:val="00A01578"/>
    <w:rsid w:val="00A152F6"/>
    <w:rsid w:val="00A233CB"/>
    <w:rsid w:val="00A267D3"/>
    <w:rsid w:val="00A36E7B"/>
    <w:rsid w:val="00A609BA"/>
    <w:rsid w:val="00A6296D"/>
    <w:rsid w:val="00A95DA5"/>
    <w:rsid w:val="00AC4C9E"/>
    <w:rsid w:val="00AD2109"/>
    <w:rsid w:val="00AD2B77"/>
    <w:rsid w:val="00AD59C3"/>
    <w:rsid w:val="00AD5FA0"/>
    <w:rsid w:val="00AE3831"/>
    <w:rsid w:val="00AF69DB"/>
    <w:rsid w:val="00B039C2"/>
    <w:rsid w:val="00B1657E"/>
    <w:rsid w:val="00B66E55"/>
    <w:rsid w:val="00B9320A"/>
    <w:rsid w:val="00B961A2"/>
    <w:rsid w:val="00C11F4E"/>
    <w:rsid w:val="00C3296E"/>
    <w:rsid w:val="00C502B0"/>
    <w:rsid w:val="00C6723F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E075FC"/>
    <w:rsid w:val="00E106B1"/>
    <w:rsid w:val="00EA578F"/>
    <w:rsid w:val="00ED183F"/>
    <w:rsid w:val="00ED1B3C"/>
    <w:rsid w:val="00ED526F"/>
    <w:rsid w:val="00EE7071"/>
    <w:rsid w:val="00EE79EB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D18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8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83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8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8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ED18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8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83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8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8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GRGUREVIĆI</izvorni_sadrzaj>
    <derivirana_varijabla naziv="DomainObject.Predmet.ProtustrankaFormated_1">  POLJOPRIVREDNA ZADRUGA GRGUREVIĆI</derivirana_varijabla>
  </DomainObject.Predmet.ProtustrankaFormated>
  <DomainObject.Predmet.ProtustrankaFormatedOIB>
    <izvorni_sadrzaj>  POLJOPRIVREDNA ZADRUGA GRGUREVIĆI, OIB 40407265580</izvorni_sadrzaj>
    <derivirana_varijabla naziv="DomainObject.Predmet.ProtustrankaFormatedOIB_1">  POLJOPRIVREDNA ZADRUGA GRGUREVIĆI, OIB 40407265580</derivirana_varijabla>
  </DomainObject.Predmet.ProtustrankaFormatedOIB>
  <DomainObject.Predmet.ProtustrankaFormatedWithAdress>
    <izvorni_sadrzaj> POLJOPRIVREDNA ZADRUGA GRGUREVIĆI, Grgurevići 33 - Sibinj , 35252 Grgurevići</izvorni_sadrzaj>
    <derivirana_varijabla naziv="DomainObject.Predmet.ProtustrankaFormatedWithAdress_1"> POLJOPRIVREDNA ZADRUGA GRGUREVIĆI, Grgurevići 33 - Sibinj , 35252 Grgurevići</derivirana_varijabla>
  </DomainObject.Predmet.ProtustrankaFormatedWithAdress>
  <DomainObject.Predmet.ProtustrankaFormatedWithAdressOIB>
    <izvorni_sadrzaj> POLJOPRIVREDNA ZADRUGA GRGUREVIĆI, OIB 40407265580, Grgurevići 33 - Sibinj , 35252 Grgurevići</izvorni_sadrzaj>
    <derivirana_varijabla naziv="DomainObject.Predmet.ProtustrankaFormatedWithAdressOIB_1"> POLJOPRIVREDNA ZADRUGA GRGUREVIĆI, OIB 40407265580, Grgurevići 33 - Sibinj , 35252 Grgurevići</derivirana_varijabla>
  </DomainObject.Predmet.ProtustrankaFormatedWithAdressOIB>
  <DomainObject.Predmet.ProtustrankaWithAdress>
    <izvorni_sadrzaj>POLJOPRIVREDNA ZADRUGA GRGUREVIĆI Grgurevići 33 - Sibinj , 35252 Grgurevići</izvorni_sadrzaj>
    <derivirana_varijabla naziv="DomainObject.Predmet.ProtustrankaWithAdress_1">POLJOPRIVREDNA ZADRUGA GRGUREVIĆI Grgurevići 33 - Sibinj , 35252 Grgurevići</derivirana_varijabla>
  </DomainObject.Predmet.ProtustrankaWithAdress>
  <DomainObject.Predmet.ProtustrankaWithAdressOIB>
    <izvorni_sadrzaj>POLJOPRIVREDNA ZADRUGA GRGUREVIĆI, OIB 40407265580, Grgurevići 33 - Sibinj , 35252 Grgurevići</izvorni_sadrzaj>
    <derivirana_varijabla naziv="DomainObject.Predmet.ProtustrankaWithAdressOIB_1">POLJOPRIVREDNA ZADRUGA GRGUREVIĆI, OIB 40407265580, Grgurevići 33 - Sibinj , 35252 Grgurevići</derivirana_varijabla>
  </DomainObject.Predmet.ProtustrankaWithAdressOIB>
  <DomainObject.Predmet.ProtustrankaNazivFormated>
    <izvorni_sadrzaj>POLJOPRIVREDNA ZADRUGA GRGUREVIĆI</izvorni_sadrzaj>
    <derivirana_varijabla naziv="DomainObject.Predmet.ProtustrankaNazivFormated_1">POLJOPRIVREDNA ZADRUGA GRGUREVIĆI</derivirana_varijabla>
  </DomainObject.Predmet.ProtustrankaNazivFormated>
  <DomainObject.Predmet.ProtustrankaNazivFormatedOIB>
    <izvorni_sadrzaj>POLJOPRIVREDNA ZADRUGA GRGUREVIĆI, OIB 40407265580</izvorni_sadrzaj>
    <derivirana_varijabla naziv="DomainObject.Predmet.ProtustrankaNazivFormatedOIB_1">POLJOPRIVREDNA ZADRUGA GRGUREVIĆI, OIB 40407265580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3198159.39</izvorni_sadrzaj>
    <derivirana_varijabla naziv="DomainObject.Predmet.TrenutnaVrijednost_1">3198159.39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GRGUREVIĆI</item>
    </izvorni_sadrzaj>
    <derivirana_varijabla naziv="DomainObject.Predmet.ProtuStrankaListFormated_1">
      <item>POLJOPRIVREDNA ZADRUGA GRGUREVIĆI</item>
    </derivirana_varijabla>
  </DomainObject.Predmet.ProtuStrankaListFormated>
  <DomainObject.Predmet.ProtuStrankaListFormatedOIB>
    <izvorni_sadrzaj>
      <item>POLJOPRIVREDNA ZADRUGA GRGUREVIĆI, OIB 40407265580</item>
    </izvorni_sadrzaj>
    <derivirana_varijabla naziv="DomainObject.Predmet.ProtuStrankaListFormatedOIB_1">
      <item>POLJOPRIVREDNA ZADRUGA GRGUREVIĆI, OIB 40407265580</item>
    </derivirana_varijabla>
  </DomainObject.Predmet.ProtuStrankaListFormatedOIB>
  <DomainObject.Predmet.ProtuStrankaListFormatedWithAdress>
    <izvorni_sadrzaj>
      <item>POLJOPRIVREDNA ZADRUGA GRGUREVIĆI, Grgurevići 33 - Sibinj , 35252 Grgurevići</item>
    </izvorni_sadrzaj>
    <derivirana_varijabla naziv="DomainObject.Predmet.ProtuStrankaListFormatedWithAdress_1">
      <item>POLJOPRIVREDNA ZADRUGA GRGUREVIĆI, Grgurevići 33 - Sibinj , 35252 Grgurevići</item>
    </derivirana_varijabla>
  </DomainObject.Predmet.ProtuStrankaListFormatedWithAdress>
  <DomainObject.Predmet.ProtuStrankaListFormatedWithAdressOIB>
    <izvorni_sadrzaj>
      <item>POLJOPRIVREDNA ZADRUGA GRGUREVIĆI, OIB 40407265580, Grgurevići 33 - Sibinj , 35252 Grgurevići</item>
    </izvorni_sadrzaj>
    <derivirana_varijabla naziv="DomainObject.Predmet.ProtuStrankaListFormatedWithAdressOIB_1">
      <item>POLJOPRIVREDNA ZADRUGA GRGUREVIĆI, OIB 40407265580, Grgurevići 33 - Sibinj , 35252 Grgurevići</item>
    </derivirana_varijabla>
  </DomainObject.Predmet.ProtuStrankaListFormatedWithAdressOIB>
  <DomainObject.Predmet.ProtuStrankaListNazivFormated>
    <izvorni_sadrzaj>
      <item>POLJOPRIVREDNA ZADRUGA GRGUREVIĆI</item>
    </izvorni_sadrzaj>
    <derivirana_varijabla naziv="DomainObject.Predmet.ProtuStrankaListNazivFormated_1">
      <item>POLJOPRIVREDNA ZADRUGA GRGUREVIĆI</item>
    </derivirana_varijabla>
  </DomainObject.Predmet.ProtuStrankaListNazivFormated>
  <DomainObject.Predmet.ProtuStrankaListNazivFormatedOIB>
    <izvorni_sadrzaj>
      <item>POLJOPRIVREDNA ZADRUGA GRGUREVIĆI, OIB 40407265580</item>
    </izvorni_sadrzaj>
    <derivirana_varijabla naziv="DomainObject.Predmet.ProtuStrankaListNazivFormatedOIB_1">
      <item>POLJOPRIVREDNA ZADRUGA GRGUREVIĆI, OIB 40407265580</item>
    </derivirana_varijabla>
  </DomainObject.Predmet.ProtuStrankaListNazivFormatedOIB>
  <DomainObject.Predmet.OstaliListFormated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Formated_1">
      <item>Vesna Lazarić</item>
      <item>Blanka Gambiraža</item>
      <item>Vesna Lazarić</item>
      <item>Blanka Gambiraža</item>
      <item>Vesna Lazarić</item>
    </derivirana_varijabla>
  </DomainObject.Predmet.OstaliListFormated>
  <DomainObject.Predmet.OstaliListFormatedOIB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FormatedOIB_1">
      <item>Vesna Lazarić</item>
      <item>Blanka Gambiraža</item>
      <item>Vesna Lazarić</item>
      <item>Blanka Gambiraža</item>
      <item>Vesna Lazarić</item>
    </derivirana_varijabla>
  </DomainObject.Predmet.OstaliListFormatedOIB>
  <DomainObject.Predmet.OstaliListFormatedWithAdress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FormatedWithAdress_1">
      <item>Vesna Lazarić</item>
      <item>Blanka Gambiraža</item>
      <item>Vesna Lazarić</item>
      <item>Blanka Gambiraža</item>
      <item>Vesna Lazarić</item>
    </derivirana_varijabla>
  </DomainObject.Predmet.OstaliListFormatedWithAdress>
  <DomainObject.Predmet.OstaliListFormatedWithAdressOIB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FormatedWithAdressOIB_1">
      <item>Vesna Lazarić</item>
      <item>Blanka Gambiraža</item>
      <item>Vesna Lazarić</item>
      <item>Blanka Gambiraža</item>
      <item>Vesna Lazarić</item>
    </derivirana_varijabla>
  </DomainObject.Predmet.OstaliListFormatedWithAdressOIB>
  <DomainObject.Predmet.OstaliListNazivFormated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NazivFormated_1">
      <item>Vesna Lazarić</item>
      <item>Blanka Gambiraža</item>
      <item>Vesna Lazarić</item>
      <item>Blanka Gambiraža</item>
      <item>Vesna Lazarić</item>
    </derivirana_varijabla>
  </DomainObject.Predmet.OstaliListNazivFormated>
  <DomainObject.Predmet.OstaliListNazivFormatedOIB>
    <izvorni_sadrzaj>
      <item>Vesna Lazarić</item>
      <item>Blanka Gambiraža</item>
      <item>Vesna Lazarić</item>
      <item>Blanka Gambiraža</item>
      <item>Vesna Lazarić</item>
    </izvorni_sadrzaj>
    <derivirana_varijabla naziv="DomainObject.Predmet.OstaliListNazivFormatedOIB_1">
      <item>Vesna Lazarić</item>
      <item>Blanka Gambiraža</item>
      <item>Vesna Lazarić</item>
      <item>Blanka Gambiraža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GRGUREVIĆI</izvorni_sadrzaj>
    <derivirana_varijabla naziv="DomainObject.Predmet.ProtustrankaIDrugi_1">POLJOPRIVREDNA ZADRUGA GRGUREVIĆI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GRGUREVIĆI, OIB 40407265580, Grgurevići 33 - Sibinj , 35252 Grgurevići</izvorni_sadrzaj>
    <derivirana_varijabla naziv="DomainObject.Predmet.ProtustrankaIDrugiAdressOIB_1">POLJOPRIVREDNA ZADRUGA GRGUREVIĆI, OIB 40407265580, Grgurevići 33 - Sibinj , 35252 Grgurevići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GRGUREVIĆI</item>
      <item>Vesna Lazarić</item>
      <item>Blanka Gambiraža</item>
      <item>Vesna Lazarić</item>
      <item>Blanka Gambiraža</item>
      <item>Vesna Lazarić</item>
    </izvorni_sadrzaj>
    <derivirana_varijabla naziv="DomainObject.Predmet.SudioniciListNaziv_1">
      <item>FINANCIJSKA AGENCIJA RC OSIJEK</item>
      <item>POLJOPRIVREDNA ZADRUGA GRGUREVIĆI</item>
      <item>Vesna Lazarić</item>
      <item>Blanka Gambiraža</item>
      <item>Vesna Lazarić</item>
      <item>Blanka Gambiraža</item>
      <item>Vesna Lazarić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GRGUREVIĆI, OIB 40407265580, Grgurevići 33 - Sibinj ,35252 Grgurevići</item>
      <item>Vesna Lazarić</item>
      <item>Blanka Gambiraža</item>
      <item>Vesna Lazarić</item>
      <item>Blanka Gambiraža</item>
      <item>Vesna Lazarić</item>
    </izvorni_sadrzaj>
    <derivirana_varijabla naziv="DomainObject.Predmet.SudioniciListAdressOIB_1">
      <item>FINANCIJSKA AGENCIJA RC OSIJEK, OIB 85821130368, P.Krešimira  IV 20,35000 Slavonski Brod</item>
      <item>POLJOPRIVREDNA ZADRUGA GRGUREVIĆI, OIB 40407265580, Grgurevići 33 - Sibinj ,35252 Grgurevići</item>
      <item>Vesna Lazarić</item>
      <item>Blanka Gambiraža</item>
      <item>Vesna Lazarić</item>
      <item>Blanka Gambiraža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40407265580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40407265580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423</properties:Words>
  <properties:Characters>2151</properties:Characters>
  <properties:Lines>140</properties:Lines>
  <properties:Paragraphs>71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2018-09-21T06:45:00Z</dcterms:created>
  <dc:creator>wsadmin</dc:creator>
  <cp:lastModifiedBy>wsadmin</cp:lastModifiedBy>
  <cp:lastPrinted>2018-08-28T10:10:00Z</cp:lastPrinted>
  <dcterms:modified xmlns:xsi="http://www.w3.org/2001/XMLSchema-instance" xsi:type="dcterms:W3CDTF">2018-09-21T07:00:00Z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St-128-2016 21.09.2018..docx)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