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2081" w14:paraId="972208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934C70">
        <w:rPr>
          <w:lang w:val="hr-HR"/>
        </w:rPr>
        <w:t>2</w:t>
      </w:r>
      <w:r w:rsidR="00843273">
        <w:rPr>
          <w:lang w:val="hr-HR"/>
        </w:rPr>
        <w:t>4</w:t>
      </w:r>
      <w:r w:rsidR="00051317">
        <w:rPr>
          <w:lang w:val="hr-HR"/>
        </w:rPr>
        <w:t>0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051317">
        <w:rPr>
          <w:lang w:val="hr-HR"/>
        </w:rPr>
        <w:t>OPĆA POLJOPRIVREDNA ZADRUGA NEVEN</w:t>
      </w:r>
      <w:r w:rsidR="00B97F89">
        <w:rPr>
          <w:lang w:val="hr-HR"/>
        </w:rPr>
        <w:t>,</w:t>
      </w:r>
      <w:r w:rsidR="00843273">
        <w:rPr>
          <w:lang w:val="hr-HR"/>
        </w:rPr>
        <w:t xml:space="preserve"> za </w:t>
      </w:r>
      <w:r w:rsidR="00051317">
        <w:rPr>
          <w:lang w:val="hr-HR"/>
        </w:rPr>
        <w:t>poljoprivrednu proizvodnju</w:t>
      </w:r>
      <w:r w:rsidR="00843273">
        <w:rPr>
          <w:lang w:val="hr-HR"/>
        </w:rPr>
        <w:t xml:space="preserve">, </w:t>
      </w:r>
      <w:proofErr w:type="spellStart"/>
      <w:r w:rsidR="00051317">
        <w:rPr>
          <w:lang w:val="hr-HR"/>
        </w:rPr>
        <w:t>Letičani</w:t>
      </w:r>
      <w:proofErr w:type="spellEnd"/>
      <w:r w:rsidR="00051317">
        <w:rPr>
          <w:lang w:val="hr-HR"/>
        </w:rPr>
        <w:t xml:space="preserve"> 34/a</w:t>
      </w:r>
      <w:r w:rsidR="00843273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051317">
        <w:rPr>
          <w:lang w:val="hr-HR"/>
        </w:rPr>
        <w:t>60430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051317">
        <w:rPr>
          <w:lang w:val="hr-HR"/>
        </w:rPr>
        <w:t>46969567813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934C70">
        <w:rPr>
          <w:lang w:val="hr-HR"/>
        </w:rPr>
        <w:t>2</w:t>
      </w:r>
      <w:r w:rsidR="00843273">
        <w:rPr>
          <w:lang w:val="hr-HR"/>
        </w:rPr>
        <w:t>4</w:t>
      </w:r>
      <w:r w:rsidR="00051317">
        <w:rPr>
          <w:lang w:val="hr-HR"/>
        </w:rPr>
        <w:t>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051317">
        <w:rPr>
          <w:lang w:val="hr-HR"/>
        </w:rPr>
        <w:t>34.901,38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051317">
        <w:rPr>
          <w:lang w:val="hr-HR"/>
        </w:rPr>
        <w:t>– Veljko Bosanac</w:t>
      </w:r>
      <w:r w:rsidR="00843273">
        <w:rPr>
          <w:lang w:val="hr-HR"/>
        </w:rPr>
        <w:t>,</w:t>
      </w:r>
      <w:r w:rsidR="00051317">
        <w:rPr>
          <w:lang w:val="hr-HR"/>
        </w:rPr>
        <w:t xml:space="preserve"> iz </w:t>
      </w:r>
      <w:proofErr w:type="spellStart"/>
      <w:r w:rsidR="00051317">
        <w:rPr>
          <w:lang w:val="hr-HR"/>
        </w:rPr>
        <w:t>Letičana</w:t>
      </w:r>
      <w:proofErr w:type="spellEnd"/>
      <w:r w:rsidR="00051317">
        <w:rPr>
          <w:lang w:val="hr-HR"/>
        </w:rPr>
        <w:t xml:space="preserve"> 34/a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EAA" w:rsidR="00CA7EAA">
      <w:r>
        <w:separator/>
      </w:r>
    </w:p>
  </w:endnote>
  <w:endnote w:id="0" w:type="continuationSeparator">
    <w:p w:rsidRDefault="00CA7EAA" w:rsidR="00CA7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EAA" w:rsidR="00CA7EAA">
      <w:r>
        <w:separator/>
      </w:r>
    </w:p>
  </w:footnote>
  <w:footnote w:id="0" w:type="continuationSeparator">
    <w:p w:rsidRDefault="00CA7EAA" w:rsidR="00CA7E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13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51317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43273"/>
    <w:rsid w:val="00865EE1"/>
    <w:rsid w:val="008A217A"/>
    <w:rsid w:val="008E3DB0"/>
    <w:rsid w:val="00934C70"/>
    <w:rsid w:val="0097587E"/>
    <w:rsid w:val="00985844"/>
    <w:rsid w:val="009F1B25"/>
    <w:rsid w:val="00A14C84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57628"/>
    <w:rsid w:val="00CA6057"/>
    <w:rsid w:val="00CA7EAA"/>
    <w:rsid w:val="00CD08D1"/>
    <w:rsid w:val="00CD6B0C"/>
    <w:rsid w:val="00CF7F1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5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E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E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E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E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65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E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E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E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E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OPĆA POLJOPRIVREDNA ZADRUGA NEVEN za poljoprivrednu proizvodnju, Letičani</izvorni_sadrzaj>
    <derivirana_varijabla naziv="DomainObject.Predmet.ProtustrankaFormated_1">  OPĆA POLJOPRIVREDNA ZADRUGA NEVEN za poljoprivrednu proizvodnju, Letičani</derivirana_varijabla>
  </DomainObject.Predmet.ProtustrankaFormated>
  <DomainObject.Predmet.ProtustrankaFormatedOIB>
    <izvorni_sadrzaj>  OPĆA POLJOPRIVREDNA ZADRUGA NEVEN za poljoprivrednu proizvodnju, Letičani, OIB 46969567813</izvorni_sadrzaj>
    <derivirana_varijabla naziv="DomainObject.Predmet.ProtustrankaFormatedOIB_1">  OPĆA POLJOPRIVREDNA ZADRUGA NEVEN za poljoprivrednu proizvodnju, Letičani, OIB 46969567813</derivirana_varijabla>
  </DomainObject.Predmet.ProtustrankaFormatedOIB>
  <DomainObject.Predmet.ProtustrankaFormatedWithAdress>
    <izvorni_sadrzaj> OPĆA POLJOPRIVREDNA ZADRUGA NEVEN za poljoprivrednu proizvodnju, Letičani, Letičani 34/a, 43000 Letičani</izvorni_sadrzaj>
    <derivirana_varijabla naziv="DomainObject.Predmet.ProtustrankaFormatedWithAdress_1"> OPĆA POLJOPRIVREDNA ZADRUGA NEVEN za poljoprivrednu proizvodnju, Letičani, Letičani 34/a, 43000 Letičani</derivirana_varijabla>
  </DomainObject.Predmet.ProtustrankaFormatedWithAdress>
  <DomainObject.Predmet.ProtustrankaFormatedWithAdressOIB>
    <izvorni_sadrzaj> OPĆA POLJOPRIVREDNA ZADRUGA NEVEN za poljoprivrednu proizvodnju, Letičani, OIB 46969567813, Letičani 34/a, 43000 Letičani</izvorni_sadrzaj>
    <derivirana_varijabla naziv="DomainObject.Predmet.ProtustrankaFormatedWithAdressOIB_1"> OPĆA POLJOPRIVREDNA ZADRUGA NEVEN za poljoprivrednu proizvodnju, Letičani, OIB 46969567813, Letičani 34/a, 43000 Letičani</derivirana_varijabla>
  </DomainObject.Predmet.ProtustrankaFormatedWithAdressOIB>
  <DomainObject.Predmet.ProtustrankaWithAdress>
    <izvorni_sadrzaj>OPĆA POLJOPRIVREDNA ZADRUGA NEVEN za poljoprivrednu proizvodnju, Letičani Letičani 34/a, 43000 Letičani</izvorni_sadrzaj>
    <derivirana_varijabla naziv="DomainObject.Predmet.ProtustrankaWithAdress_1">OPĆA POLJOPRIVREDNA ZADRUGA NEVEN za poljoprivrednu proizvodnju, Letičani Letičani 34/a, 43000 Letičani</derivirana_varijabla>
  </DomainObject.Predmet.ProtustrankaWithAdress>
  <DomainObject.Predmet.ProtustrankaWithAdressOIB>
    <izvorni_sadrzaj>OPĆA POLJOPRIVREDNA ZADRUGA NEVEN za poljoprivrednu proizvodnju, Letičani, OIB 46969567813, Letičani 34/a, 43000 Letičani</izvorni_sadrzaj>
    <derivirana_varijabla naziv="DomainObject.Predmet.ProtustrankaWithAdressOIB_1">OPĆA POLJOPRIVREDNA ZADRUGA NEVEN za poljoprivrednu proizvodnju, Letičani, OIB 46969567813, Letičani 34/a, 43000 Letičani</derivirana_varijabla>
  </DomainObject.Predmet.ProtustrankaWithAdressOIB>
  <DomainObject.Predmet.ProtustrankaNazivFormated>
    <izvorni_sadrzaj>OPĆA POLJOPRIVREDNA ZADRUGA NEVEN za poljoprivrednu proizvodnju, Letičani</izvorni_sadrzaj>
    <derivirana_varijabla naziv="DomainObject.Predmet.ProtustrankaNazivFormated_1">OPĆA POLJOPRIVREDNA ZADRUGA NEVEN za poljoprivrednu proizvodnju, Letičani</derivirana_varijabla>
  </DomainObject.Predmet.ProtustrankaNazivFormated>
  <DomainObject.Predmet.ProtustrankaNazivFormatedOIB>
    <izvorni_sadrzaj>OPĆA POLJOPRIVREDNA ZADRUGA NEVEN za poljoprivrednu proizvodnju, Letičani, OIB 46969567813</izvorni_sadrzaj>
    <derivirana_varijabla naziv="DomainObject.Predmet.ProtustrankaNazivFormatedOIB_1">OPĆA POLJOPRIVREDNA ZADRUGA NEVEN za poljoprivrednu proizvodnju, Letičani, OIB 46969567813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OPĆA POLJOPRIVREDNA ZADRUGA NEVEN za poljoprivrednu proizvodnju, Letičani</item>
    </izvorni_sadrzaj>
    <derivirana_varijabla naziv="DomainObject.Predmet.ProtuStrankaListFormated_1">
      <item>OPĆA POLJOPRIVREDNA ZADRUGA NEVEN za poljoprivrednu proizvodnju, Letičani</item>
    </derivirana_varijabla>
  </DomainObject.Predmet.ProtuStrankaListFormated>
  <DomainObject.Predmet.ProtuStrankaListFormatedOIB>
    <izvorni_sadrzaj>
      <item>OPĆA POLJOPRIVREDNA ZADRUGA NEVEN za poljoprivrednu proizvodnju, Letičani, OIB 46969567813</item>
    </izvorni_sadrzaj>
    <derivirana_varijabla naziv="DomainObject.Predmet.ProtuStrankaListFormatedOIB_1">
      <item>OPĆA POLJOPRIVREDNA ZADRUGA NEVEN za poljoprivrednu proizvodnju, Letičani, OIB 46969567813</item>
    </derivirana_varijabla>
  </DomainObject.Predmet.ProtuStrankaListFormatedOIB>
  <DomainObject.Predmet.ProtuStrankaListFormatedWithAdress>
    <izvorni_sadrzaj>
      <item>OPĆA POLJOPRIVREDNA ZADRUGA NEVEN za poljoprivrednu proizvodnju, Letičani, Letičani 34/a, 43000 Letičani</item>
    </izvorni_sadrzaj>
    <derivirana_varijabla naziv="DomainObject.Predmet.ProtuStrankaListFormatedWithAdress_1">
      <item>OPĆA POLJOPRIVREDNA ZADRUGA NEVEN za poljoprivrednu proizvodnju, Letičani, Letičani 34/a, 43000 Letičani</item>
    </derivirana_varijabla>
  </DomainObject.Predmet.ProtuStrankaListFormatedWithAdress>
  <DomainObject.Predmet.ProtuStrankaListFormatedWithAdressOIB>
    <izvorni_sadrzaj>
      <item>OPĆA POLJOPRIVREDNA ZADRUGA NEVEN za poljoprivrednu proizvodnju, Letičani, OIB 46969567813, Letičani 34/a, 43000 Letičani</item>
    </izvorni_sadrzaj>
    <derivirana_varijabla naziv="DomainObject.Predmet.ProtuStrankaListFormatedWithAdressOIB_1">
      <item>OPĆA POLJOPRIVREDNA ZADRUGA NEVEN za poljoprivrednu proizvodnju, Letičani, OIB 46969567813, Letičani 34/a, 43000 Letičani</item>
    </derivirana_varijabla>
  </DomainObject.Predmet.ProtuStrankaListFormatedWithAdressOIB>
  <DomainObject.Predmet.ProtuStrankaListNazivFormated>
    <izvorni_sadrzaj>
      <item>OPĆA POLJOPRIVREDNA ZADRUGA NEVEN za poljoprivrednu proizvodnju, Letičani</item>
    </izvorni_sadrzaj>
    <derivirana_varijabla naziv="DomainObject.Predmet.ProtuStrankaListNazivFormated_1">
      <item>OPĆA POLJOPRIVREDNA ZADRUGA NEVEN za poljoprivrednu proizvodnju, Letičani</item>
    </derivirana_varijabla>
  </DomainObject.Predmet.ProtuStrankaListNazivFormated>
  <DomainObject.Predmet.ProtuStrankaListNazivFormatedOIB>
    <izvorni_sadrzaj>
      <item>OPĆA POLJOPRIVREDNA ZADRUGA NEVEN za poljoprivrednu proizvodnju, Letičani, OIB 46969567813</item>
    </izvorni_sadrzaj>
    <derivirana_varijabla naziv="DomainObject.Predmet.ProtuStrankaListNazivFormatedOIB_1">
      <item>OPĆA POLJOPRIVREDNA ZADRUGA NEVEN za poljoprivrednu proizvodnju, Letičani, OIB 46969567813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OPĆA POLJOPRIVREDNA ZADRUGA NEVEN za poljoprivrednu proizvodnju, Letičani</izvorni_sadrzaj>
    <derivirana_varijabla naziv="DomainObject.Predmet.ProtustrankaIDrugi_1">OPĆA POLJOPRIVREDNA ZADRUGA NEVEN za poljoprivrednu proizvodnju, Letičani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OPĆA POLJOPRIVREDNA ZADRUGA NEVEN za poljoprivrednu proizvodnju, Letičani, OIB 46969567813, Letičani 34/a, 43000 Letičani</izvorni_sadrzaj>
    <derivirana_varijabla naziv="DomainObject.Predmet.ProtustrankaIDrugiAdressOIB_1">OPĆA POLJOPRIVREDNA ZADRUGA NEVEN za poljoprivrednu proizvodnju, Letičani, OIB 46969567813, Letičani 34/a,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OPĆA POLJOPRIVREDNA ZADRUGA NEVEN za poljoprivrednu proizvodnju, Letičani</item>
    </izvorni_sadrzaj>
    <derivirana_varijabla naziv="DomainObject.Predmet.SudioniciListNaziv_1">
      <item>FINA, RC ZAGREB, Podružnica Bjelovar</item>
      <item>OPĆA POLJOPRIVREDNA ZADRUGA NEVEN za poljoprivrednu proizvodnju, Letičani</item>
    </derivirana_varijabla>
  </DomainObject.Predmet.SudioniciListNaziv>
  <DomainObject.Predmet.SudioniciListAdressOIB>
    <izvorni_sadrzaj>
      <item>FINA, RC ZAGREB, Podružnica Bjelovar, OIB 85821130368, F. Supila 4,43000 Bjelovar</item>
      <item>OPĆA POLJOPRIVREDNA ZADRUGA NEVEN za poljoprivrednu proizvodnju, Letičani, OIB 46969567813, Letičani 34/a,43000 Letičani</item>
    </izvorni_sadrzaj>
    <derivirana_varijabla naziv="DomainObject.Predmet.SudioniciListAdressOIB_1">
      <item>FINA, RC ZAGREB, Podružnica Bjelovar, OIB 85821130368, F. Supila 4,43000 Bjelovar</item>
      <item>OPĆA POLJOPRIVREDNA ZADRUGA NEVEN za poljoprivrednu proizvodnju, Letičani, OIB 46969567813, Letičani 34/a,43000 Letičani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46969567813</item>
    </izvorni_sadrzaj>
    <derivirana_varijabla naziv="DomainObject.Predmet.SudioniciListNazivOIB_1">
      <item>, OIB 85821130368</item>
      <item>, OIB 46969567813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302</properties:Words>
  <properties:Characters>1706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2015-11-13T08:00:00Z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