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3509" w14:paraId="ded3509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proofErr w:type="spellStart"/>
      <w:r w:rsidR="00701D0D">
        <w:t>Poslovni</w:t>
      </w:r>
      <w:proofErr w:type="spellEnd"/>
      <w:r w:rsidR="00701D0D">
        <w:t xml:space="preserve"> broj:</w:t>
      </w:r>
      <w:r w:rsidR="00701D0D" w:rsidRPr="00D53189">
        <w:t>1St-</w:t>
      </w:r>
      <w:r w:rsidR="002838DF">
        <w:t>201</w:t>
      </w:r>
      <w:r w:rsidR="00701D0D" w:rsidRPr="00D53189">
        <w:t>/2019</w:t>
      </w:r>
      <w:r w:rsidR="00701D0D">
        <w:t>-</w:t>
      </w:r>
      <w:r w:rsidR="002838DF">
        <w:t>3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2838DF">
        <w:rPr>
          <w:lang w:val="hr-HR"/>
        </w:rPr>
        <w:t xml:space="preserve"> </w:t>
      </w:r>
      <w:r w:rsidR="002838DF" w:rsidRPr="002838DF">
        <w:rPr>
          <w:lang w:val="hr-HR"/>
        </w:rPr>
        <w:t>DARKO BUZOV d.o.o. za građenje, trgovinu i usluge</w:t>
      </w:r>
      <w:r w:rsidR="000014C1">
        <w:t>,</w:t>
      </w:r>
      <w:r w:rsidR="002838DF">
        <w:t>OIB:</w:t>
      </w:r>
      <w:r w:rsidR="002838DF" w:rsidRPr="002838DF">
        <w:t xml:space="preserve"> 97574211171</w:t>
      </w:r>
      <w:r w:rsidR="002838DF">
        <w:t xml:space="preserve">,Poljana stare </w:t>
      </w:r>
      <w:proofErr w:type="spellStart"/>
      <w:r w:rsidR="002838DF">
        <w:t>gimnazije</w:t>
      </w:r>
      <w:proofErr w:type="spellEnd"/>
      <w:r w:rsidR="002838DF">
        <w:t xml:space="preserve"> 1,Split,</w:t>
      </w:r>
      <w:r w:rsidR="000014C1">
        <w:t xml:space="preserve"> </w:t>
      </w:r>
      <w:r w:rsidR="00CC2E94">
        <w:t xml:space="preserve"> 2.svibnja </w:t>
      </w:r>
      <w:r w:rsidR="00701D0D">
        <w:t xml:space="preserve">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2838DF" w:rsidRPr="002838DF">
        <w:rPr>
          <w:lang w:val="hr-HR"/>
        </w:rPr>
        <w:t>DARKO BUZOV d.o.o. za građenje, trgovinu i usluge</w:t>
      </w:r>
      <w:r w:rsidR="002838DF">
        <w:t>,OIB:</w:t>
      </w:r>
      <w:r w:rsidR="002838DF" w:rsidRPr="002838DF">
        <w:t xml:space="preserve"> 97574211171</w:t>
      </w:r>
      <w:r w:rsidR="002838DF">
        <w:t xml:space="preserve">,Poljana stare </w:t>
      </w:r>
      <w:proofErr w:type="spellStart"/>
      <w:r w:rsidR="002838DF">
        <w:t>gimnazije</w:t>
      </w:r>
      <w:proofErr w:type="spellEnd"/>
      <w:r w:rsidR="002838DF">
        <w:t xml:space="preserve"> 1,Split</w:t>
      </w:r>
      <w:r w:rsidR="00701D0D">
        <w:rPr>
          <w:lang w:val="hr-HR"/>
        </w:rPr>
        <w:t>,</w:t>
      </w:r>
      <w:r w:rsidR="00B8605A">
        <w:rPr>
          <w:lang w:val="hr-HR"/>
        </w:rPr>
        <w:t xml:space="preserve"> 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2838DF">
        <w:rPr>
          <w:lang w:val="hr-HR"/>
        </w:rPr>
        <w:t>10.travnja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</w:t>
      </w:r>
      <w:r w:rsidR="002838DF">
        <w:rPr>
          <w:rFonts w:eastAsia="Calibri"/>
        </w:rPr>
        <w:t>41</w:t>
      </w:r>
      <w:r>
        <w:rPr>
          <w:rFonts w:eastAsia="Calibri"/>
        </w:rPr>
        <w:t xml:space="preserve">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2838DF">
        <w:rPr>
          <w:rFonts w:eastAsia="Calibri"/>
        </w:rPr>
        <w:t>134.473,42</w:t>
      </w:r>
      <w:r w:rsidR="000014C1">
        <w:rPr>
          <w:rFonts w:eastAsia="Calibri"/>
        </w:rPr>
        <w:t xml:space="preserve">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</w:t>
      </w:r>
      <w:r w:rsidR="00C14F69">
        <w:rPr>
          <w:lang w:val="hr-HR"/>
        </w:rPr>
        <w:t xml:space="preserve">      </w:t>
      </w:r>
      <w:r w:rsidR="00D53189">
        <w:rPr>
          <w:lang w:val="hr-HR"/>
        </w:rPr>
        <w:t xml:space="preserve"> </w:t>
      </w:r>
      <w:r>
        <w:rPr>
          <w:lang w:val="hr-HR"/>
        </w:rPr>
        <w:t xml:space="preserve">U Splitu, </w:t>
      </w:r>
      <w:r w:rsidR="00CC2E94">
        <w:rPr>
          <w:lang w:val="hr-HR"/>
        </w:rPr>
        <w:t>2</w:t>
      </w:r>
      <w:r w:rsidR="00701D0D">
        <w:rPr>
          <w:lang w:val="hr-HR"/>
        </w:rPr>
        <w:t>.</w:t>
      </w:r>
      <w:r w:rsidR="00CC2E94">
        <w:rPr>
          <w:lang w:val="hr-HR"/>
        </w:rPr>
        <w:t xml:space="preserve">svibnja </w:t>
      </w:r>
      <w:r>
        <w:rPr>
          <w:lang w:val="hr-HR"/>
        </w:rPr>
        <w:t>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14C1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38DF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B01348"/>
    <w:rsid w:val="00B15AAC"/>
    <w:rsid w:val="00B40090"/>
    <w:rsid w:val="00B603FD"/>
    <w:rsid w:val="00B72C27"/>
    <w:rsid w:val="00B8605A"/>
    <w:rsid w:val="00B874FD"/>
    <w:rsid w:val="00BF07BB"/>
    <w:rsid w:val="00BF1B09"/>
    <w:rsid w:val="00C14F69"/>
    <w:rsid w:val="00C457EF"/>
    <w:rsid w:val="00C655DC"/>
    <w:rsid w:val="00C92106"/>
    <w:rsid w:val="00CC2E94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17E3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849B6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4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4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St-201/2019-3</izvorni_sadrzaj>
    <derivirana_varijabla naziv="DomainObject.Oznaka_1">St-201/2019-3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St-201/2019</izvorni_sadrzaj>
    <derivirana_varijabla naziv="DomainObject.Predmet.OznakaBroj_1">St-201/2019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DARKO BUZOV d.o.o. za građenje, trgovinu i usluge</izvorni_sadrzaj>
    <derivirana_varijabla naziv="DomainObject.Predmet.ProtustrankaFormated_1">  DARKO BUZOV d.o.o. za građenje, trgovinu i usluge</derivirana_varijabla>
  </DomainObject.Predmet.ProtustrankaFormated>
  <DomainObject.Predmet.ProtustrankaFormatedOIB>
    <izvorni_sadrzaj>  DARKO BUZOV d.o.o. za građenje, trgovinu i usluge, OIB 97574211171</izvorni_sadrzaj>
    <derivirana_varijabla naziv="DomainObject.Predmet.ProtustrankaFormatedOIB_1">  DARKO BUZOV d.o.o. za građenje, trgovinu i usluge, OIB 97574211171</derivirana_varijabla>
  </DomainObject.Predmet.ProtustrankaFormatedOIB>
  <DomainObject.Predmet.ProtustrankaFormatedWithAdress>
    <izvorni_sadrzaj> DARKO BUZOV d.o.o. za građenje, trgovinu i usluge, Poljana Stare gimnazije 1, 21000 Split</izvorni_sadrzaj>
    <derivirana_varijabla naziv="DomainObject.Predmet.ProtustrankaFormatedWithAdress_1"> DARKO BUZOV d.o.o. za građenje, trgovinu i usluge, Poljana Stare gimnazije 1, 21000 Split</derivirana_varijabla>
  </DomainObject.Predmet.ProtustrankaFormatedWithAdress>
  <DomainObject.Predmet.ProtustrankaFormatedWithAdressOIB>
    <izvorni_sadrzaj> DARKO BUZOV d.o.o. za građenje, trgovinu i usluge, OIB 97574211171, Poljana Stare gimnazije 1, 21000 Split</izvorni_sadrzaj>
    <derivirana_varijabla naziv="DomainObject.Predmet.ProtustrankaFormatedWithAdressOIB_1"> DARKO BUZOV d.o.o. za građenje, trgovinu i usluge, OIB 97574211171, Poljana Stare gimnazije 1, 21000 Split</derivirana_varijabla>
  </DomainObject.Predmet.ProtustrankaFormatedWithAdressOIB>
  <DomainObject.Predmet.ProtustrankaWithAdress>
    <izvorni_sadrzaj>DARKO BUZOV d.o.o. za građenje, trgovinu i usluge Poljana Stare gimnazije 1, 21000 Split</izvorni_sadrzaj>
    <derivirana_varijabla naziv="DomainObject.Predmet.ProtustrankaWithAdress_1">DARKO BUZOV d.o.o. za građenje, trgovinu i usluge Poljana Stare gimnazije 1, 21000 Split</derivirana_varijabla>
  </DomainObject.Predmet.ProtustrankaWithAdress>
  <DomainObject.Predmet.ProtustrankaWithAdressOIB>
    <izvorni_sadrzaj>DARKO BUZOV d.o.o. za građenje, trgovinu i usluge, OIB 97574211171, Poljana Stare gimnazije 1, 21000 Split</izvorni_sadrzaj>
    <derivirana_varijabla naziv="DomainObject.Predmet.ProtustrankaWithAdressOIB_1">DARKO BUZOV d.o.o. za građenje, trgovinu i usluge, OIB 97574211171, Poljana Stare gimnazije 1, 21000 Split</derivirana_varijabla>
  </DomainObject.Predmet.ProtustrankaWithAdressOIB>
  <DomainObject.Predmet.ProtustrankaNazivFormated>
    <izvorni_sadrzaj>DARKO BUZOV d.o.o. za građenje, trgovinu i usluge</izvorni_sadrzaj>
    <derivirana_varijabla naziv="DomainObject.Predmet.ProtustrankaNazivFormated_1">DARKO BUZOV d.o.o. za građenje, trgovinu i usluge</derivirana_varijabla>
  </DomainObject.Predmet.ProtustrankaNazivFormated>
  <DomainObject.Predmet.ProtustrankaNazivFormatedOIB>
    <izvorni_sadrzaj>DARKO BUZOV d.o.o. za građenje, trgovinu i usluge, OIB 97574211171</izvorni_sadrzaj>
    <derivirana_varijabla naziv="DomainObject.Predmet.ProtustrankaNazivFormatedOIB_1">DARKO BUZOV d.o.o. za građenje, trgovinu i usluge, OIB 97574211171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134473.42</izvorni_sadrzaj>
    <derivirana_varijabla naziv="DomainObject.Predmet.TrenutnaVrijednost_1">134473.42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DARKO BUZOV d.o.o. za građenje, trgovinu i usluge</item>
    </izvorni_sadrzaj>
    <derivirana_varijabla naziv="DomainObject.Predmet.ProtuStrankaListFormated_1">
      <item>DARKO BUZOV d.o.o. za građenje, trgovinu i usluge</item>
    </derivirana_varijabla>
  </DomainObject.Predmet.ProtuStrankaListFormated>
  <DomainObject.Predmet.ProtuStrankaListFormatedOIB>
    <izvorni_sadrzaj>
      <item>DARKO BUZOV d.o.o. za građenje, trgovinu i usluge, OIB 97574211171</item>
    </izvorni_sadrzaj>
    <derivirana_varijabla naziv="DomainObject.Predmet.ProtuStrankaListFormatedOIB_1">
      <item>DARKO BUZOV d.o.o. za građenje, trgovinu i usluge, OIB 97574211171</item>
    </derivirana_varijabla>
  </DomainObject.Predmet.ProtuStrankaListFormatedOIB>
  <DomainObject.Predmet.ProtuStrankaListFormatedWithAdress>
    <izvorni_sadrzaj>
      <item>DARKO BUZOV d.o.o. za građenje, trgovinu i usluge, Poljana Stare gimnazije 1, 21000 Split</item>
    </izvorni_sadrzaj>
    <derivirana_varijabla naziv="DomainObject.Predmet.ProtuStrankaListFormatedWithAdress_1">
      <item>DARKO BUZOV d.o.o. za građenje, trgovinu i usluge, Poljana Stare gimnazije 1, 21000 Split</item>
    </derivirana_varijabla>
  </DomainObject.Predmet.ProtuStrankaListFormatedWithAdress>
  <DomainObject.Predmet.ProtuStrankaListFormatedWithAdressOIB>
    <izvorni_sadrzaj>
      <item>DARKO BUZOV d.o.o. za građenje, trgovinu i usluge, OIB 97574211171, Poljana Stare gimnazije 1, 21000 Split</item>
    </izvorni_sadrzaj>
    <derivirana_varijabla naziv="DomainObject.Predmet.ProtuStrankaListFormatedWithAdressOIB_1">
      <item>DARKO BUZOV d.o.o. za građenje, trgovinu i usluge, OIB 97574211171, Poljana Stare gimnazije 1, 21000 Split</item>
    </derivirana_varijabla>
  </DomainObject.Predmet.ProtuStrankaListFormatedWithAdressOIB>
  <DomainObject.Predmet.ProtuStrankaListNazivFormated>
    <izvorni_sadrzaj>
      <item>DARKO BUZOV d.o.o. za građenje, trgovinu i usluge</item>
    </izvorni_sadrzaj>
    <derivirana_varijabla naziv="DomainObject.Predmet.ProtuStrankaListNazivFormated_1">
      <item>DARKO BUZOV d.o.o. za građenje, trgovinu i usluge</item>
    </derivirana_varijabla>
  </DomainObject.Predmet.ProtuStrankaListNazivFormated>
  <DomainObject.Predmet.ProtuStrankaListNazivFormatedOIB>
    <izvorni_sadrzaj>
      <item>DARKO BUZOV d.o.o. za građenje, trgovinu i usluge, OIB 97574211171</item>
    </izvorni_sadrzaj>
    <derivirana_varijabla naziv="DomainObject.Predmet.ProtuStrankaListNazivFormatedOIB_1">
      <item>DARKO BUZOV d.o.o. za građenje, trgovinu i usluge, OIB 97574211171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St-201/2019-3</izvorni_sadrzaj>
    <derivirana_varijabla naziv="DomainObject.PoslovniBrojDokumenta_1">St-201/2019-3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DARKO BUZOV d.o.o. za građenje, trgovinu i usluge</izvorni_sadrzaj>
    <derivirana_varijabla naziv="DomainObject.Predmet.ProtustrankaIDrugi_1">DARKO BUZOV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DARKO BUZOV d.o.o. za građenje, trgovinu i usluge, OIB 97574211171, Poljana Stare gimnazije 1, 21000 Split</izvorni_sadrzaj>
    <derivirana_varijabla naziv="DomainObject.Predmet.ProtustrankaIDrugiAdressOIB_1">DARKO BUZOV d.o.o. za građenje, trgovinu i usluge, OIB 97574211171, Poljana Stare gimnazije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BUZOV d.o.o. za građenje, trgovinu i usluge</item>
      <item>FINANCIJSKA AGENCIJA, RC SPLIT</item>
    </izvorni_sadrzaj>
    <derivirana_varijabla naziv="DomainObject.Predmet.SudioniciListNaziv_1">
      <item>DARKO BUZOV d.o.o. za građenje, trgovinu i usluge</item>
      <item>FINANCIJSKA AGENCIJA, RC SPLIT</item>
    </derivirana_varijabla>
  </DomainObject.Predmet.SudioniciListNaziv>
  <DomainObject.Predmet.SudioniciListAdressOIB>
    <izvorni_sadrzaj>
      <item>DARKO BUZOV d.o.o. za građenje, trgovinu i usluge, OIB 97574211171, Poljana Stare gimnazije 1,21000 Split</item>
      <item>FINANCIJSKA AGENCIJA, RC SPLIT, OIB 85821130368, Mažuranićevo šetalište 24 b,21000 Split</item>
    </izvorni_sadrzaj>
    <derivirana_varijabla naziv="DomainObject.Predmet.SudioniciListAdressOIB_1">
      <item>DARKO BUZOV d.o.o. za građenje, trgovinu i usluge, OIB 97574211171, Poljana Stare gimnazije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97574211171</item>
      <item>, OIB 85821130368</item>
    </izvorni_sadrzaj>
    <derivirana_varijabla naziv="DomainObject.Predmet.SudioniciListNazivOIB_1">
      <item>, OIB 97574211171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1904</properties:Characters>
  <properties:Lines>47</properties:Lines>
  <properties:Paragraphs>15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2019-05-02T10:23:00Z</cp:lastPrinted>
  <dcterms:modified xmlns:xsi="http://www.w3.org/2001/XMLSchema-instance" xsi:type="dcterms:W3CDTF">2019-05-02T10:24:00Z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