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d458" w14:paraId="89ad458" w:rsidRDefault="00741A91" w:rsidP="00741A91" w:rsidR="00741A91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St-198/16-4</w:t>
      </w:r>
    </w:p>
    <w:p w:rsidRDefault="00741A91" w:rsidP="00741A91" w:rsidR="00741A91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1A91" w:rsidP="00741A91" w:rsidR="00741A91">
      <w:r>
        <w:t xml:space="preserve">         REPUBLIKA HRVATSKA</w:t>
      </w:r>
    </w:p>
    <w:p w:rsidRDefault="00741A91" w:rsidP="00741A91" w:rsidR="00741A91">
      <w:r>
        <w:t xml:space="preserve"> TRGOVAČKI SUD U VARAŽDINU</w:t>
      </w:r>
    </w:p>
    <w:p w:rsidRDefault="00741A91" w:rsidP="00741A91" w:rsidR="00741A91">
      <w:pPr>
        <w:ind w:firstLine="720"/>
      </w:pPr>
      <w:r>
        <w:t xml:space="preserve">         B. Radić 2</w:t>
      </w:r>
    </w:p>
    <w:p w:rsidRDefault="00741A91" w:rsidP="00741A91" w:rsidR="00741A91">
      <w:pPr>
        <w:jc w:val="center"/>
        <w:rPr>
          <w:lang w:val="hr-HR"/>
        </w:rPr>
      </w:pPr>
    </w:p>
    <w:p w:rsidRDefault="00741A91" w:rsidP="00741A91" w:rsidR="00741A91">
      <w:pPr>
        <w:jc w:val="center"/>
        <w:rPr>
          <w:lang w:val="hr-HR"/>
        </w:rPr>
      </w:pPr>
    </w:p>
    <w:p w:rsidRDefault="00741A91" w:rsidP="00741A91" w:rsidR="00741A91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LIBERO j.d.o.o., OIB: 63126531003 sa sjedištem u Dravska 148, 42209 Svibovec Podravski, dana 10. veljače 2016. godine, temeljem čl. 430. Stečajnog zakona ("Narodne novine" 71/15, u daljnjem tekstu SZ) objavljuje slijedeći</w:t>
      </w:r>
    </w:p>
    <w:p w:rsidRDefault="00741A91" w:rsidP="00741A91" w:rsidR="00741A91">
      <w:pPr>
        <w:jc w:val="both"/>
      </w:pPr>
    </w:p>
    <w:p w:rsidRDefault="00741A91" w:rsidP="00741A91" w:rsidR="00741A91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741A91" w:rsidP="00741A91" w:rsidR="00741A91">
      <w:pPr>
        <w:jc w:val="both"/>
        <w:rPr>
          <w:lang w:val="hr-HR"/>
        </w:rPr>
      </w:pPr>
    </w:p>
    <w:p w:rsidRDefault="00741A91" w:rsidP="00741A91" w:rsidR="00741A91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LIBERO j.d.o.o., OIB: 63126531003 sa sjedištem u Dravska 148, 42209 Svibovec Podravski, iznosi 5.312,24 kn.</w:t>
      </w:r>
    </w:p>
    <w:p w:rsidRDefault="00741A91" w:rsidP="00741A91" w:rsidR="00741A91">
      <w:pPr>
        <w:jc w:val="both"/>
      </w:pPr>
    </w:p>
    <w:p w:rsidRDefault="00741A91" w:rsidP="00741A91" w:rsidR="00741A91">
      <w:pPr>
        <w:jc w:val="both"/>
      </w:pPr>
      <w:r>
        <w:tab/>
        <w:t>II/ Poziva se osoba ovlaštena za zastupanje dužnika Ana Liber, OIB: 56796574555, Dravska 150, 42209 Svibovec Podravski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741A91" w:rsidP="00741A91" w:rsidR="00741A91">
      <w:pPr>
        <w:jc w:val="both"/>
      </w:pPr>
    </w:p>
    <w:p w:rsidRDefault="00741A91" w:rsidP="00741A91" w:rsidR="00741A91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741A91" w:rsidP="00741A91" w:rsidR="00741A91">
      <w:pPr>
        <w:jc w:val="both"/>
      </w:pPr>
    </w:p>
    <w:p w:rsidRDefault="00741A91" w:rsidP="00741A91" w:rsidR="00741A91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41A91" w:rsidP="00741A91" w:rsidR="00741A91">
      <w:pPr>
        <w:ind w:firstLine="720"/>
        <w:jc w:val="both"/>
      </w:pPr>
    </w:p>
    <w:p w:rsidRDefault="00741A91" w:rsidP="00741A91" w:rsidR="00741A91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41A91" w:rsidP="00741A91" w:rsidR="00741A91">
      <w:pPr>
        <w:outlineLvl w:val="0"/>
        <w:rPr>
          <w:lang w:val="hr-HR"/>
        </w:rPr>
      </w:pPr>
    </w:p>
    <w:p w:rsidRDefault="00741A91" w:rsidP="00741A91" w:rsidR="00741A91">
      <w:pPr>
        <w:jc w:val="center"/>
        <w:outlineLvl w:val="0"/>
        <w:rPr>
          <w:lang w:val="hr-HR"/>
        </w:rPr>
      </w:pPr>
    </w:p>
    <w:p w:rsidRDefault="00741A91" w:rsidP="00741A91" w:rsidR="00741A91">
      <w:pPr>
        <w:jc w:val="center"/>
        <w:outlineLvl w:val="0"/>
        <w:rPr>
          <w:lang w:val="hr-HR"/>
        </w:rPr>
      </w:pPr>
    </w:p>
    <w:p w:rsidRDefault="00741A91" w:rsidP="00741A91" w:rsidR="00741A91">
      <w:pPr>
        <w:jc w:val="center"/>
        <w:outlineLvl w:val="0"/>
        <w:rPr>
          <w:lang w:val="hr-HR"/>
        </w:rPr>
      </w:pPr>
    </w:p>
    <w:p w:rsidRDefault="00741A91" w:rsidP="00741A91" w:rsidR="00741A91">
      <w:pPr>
        <w:jc w:val="center"/>
        <w:outlineLvl w:val="0"/>
        <w:rPr>
          <w:lang w:val="hr-HR"/>
        </w:rPr>
      </w:pPr>
    </w:p>
    <w:p w:rsidRDefault="00741A91" w:rsidP="00741A91" w:rsidR="00741A91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741A91" w:rsidP="00741A91" w:rsidR="00741A91">
      <w:pPr>
        <w:outlineLvl w:val="0"/>
        <w:rPr>
          <w:lang w:val="hr-HR"/>
        </w:rPr>
      </w:pPr>
    </w:p>
    <w:p w:rsidRDefault="00D30218" w:rsidP="00741A91" w:rsidR="00741A91">
      <w:pPr>
        <w:jc w:val="both"/>
        <w:outlineLvl w:val="0"/>
        <w:rPr>
          <w:lang w:val="hr-HR"/>
        </w:rPr>
      </w:pPr>
      <w:r>
        <w:rPr>
          <w:lang w:val="hr-HR"/>
        </w:rPr>
        <w:tab/>
        <w:t>Dana 8</w:t>
      </w:r>
      <w:r w:rsidR="00741A91">
        <w:rPr>
          <w:lang w:val="hr-HR"/>
        </w:rPr>
        <w:t xml:space="preserve">. veljače 2016. godine, predlagatelj Financijska agencija, </w:t>
      </w:r>
      <w:r w:rsidR="00741A91">
        <w:t>Regionalni centar Zagreb</w:t>
      </w:r>
      <w:r w:rsidR="00741A91">
        <w:rPr>
          <w:lang w:val="hr-HR"/>
        </w:rPr>
        <w:t xml:space="preserve"> Podružnica Varaždin, podnio je prijedlog  za otvaranje stečajnog postupka nad dužnikom </w:t>
      </w:r>
      <w:r>
        <w:t>LIBERO j.d.o.o., OIB: 63126531003 sa sjedištem u Dravska 148, 42209 Svibovec Podravski</w:t>
      </w:r>
      <w:r w:rsidR="00741A91">
        <w:t>, navodeći da dužnik na dan 1. rujna 2015. u Očevidniku redoslijeda osnova za plaćanje ima evidentirane neizvršene osnove za plaćanje</w:t>
      </w:r>
      <w:r>
        <w:t xml:space="preserve"> u ukupnom iznosu od 5.312,24</w:t>
      </w:r>
      <w:r w:rsidR="00741A91">
        <w:t xml:space="preserve"> kn te da dužnik nema zaposlenih.</w:t>
      </w:r>
    </w:p>
    <w:p w:rsidRDefault="00741A91" w:rsidP="00741A91" w:rsidR="00741A91">
      <w:pPr>
        <w:jc w:val="both"/>
        <w:outlineLvl w:val="0"/>
        <w:rPr>
          <w:lang w:val="hr-HR"/>
        </w:rPr>
      </w:pPr>
    </w:p>
    <w:p w:rsidRDefault="00741A91" w:rsidP="00741A91" w:rsidR="00741A91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741A91" w:rsidP="00741A91" w:rsidR="00741A91">
      <w:pPr>
        <w:jc w:val="both"/>
        <w:outlineLvl w:val="0"/>
        <w:rPr>
          <w:lang w:val="hr-HR"/>
        </w:rPr>
      </w:pPr>
    </w:p>
    <w:p w:rsidRDefault="00741A91" w:rsidP="00741A91" w:rsidR="00741A91">
      <w:pPr>
        <w:jc w:val="center"/>
        <w:outlineLvl w:val="0"/>
        <w:rPr>
          <w:lang w:val="hr-HR"/>
        </w:rPr>
      </w:pPr>
    </w:p>
    <w:p w:rsidRDefault="00741A91" w:rsidP="00741A91" w:rsidR="00741A91">
      <w:pPr>
        <w:jc w:val="center"/>
        <w:outlineLvl w:val="0"/>
        <w:rPr>
          <w:lang w:val="hr-HR"/>
        </w:rPr>
      </w:pPr>
      <w:r>
        <w:rPr>
          <w:lang w:val="hr-HR"/>
        </w:rPr>
        <w:t>U Varaždinu, 10. veljače 2016. godine.</w:t>
      </w:r>
    </w:p>
    <w:p w:rsidRDefault="00741A91" w:rsidP="00741A91" w:rsidR="00741A91">
      <w:pPr>
        <w:jc w:val="center"/>
        <w:outlineLvl w:val="0"/>
        <w:rPr>
          <w:lang w:val="hr-HR"/>
        </w:rPr>
      </w:pPr>
    </w:p>
    <w:p w:rsidRDefault="00741A91" w:rsidP="00741A91" w:rsidR="00741A91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41A91" w:rsidP="00741A91" w:rsidR="00741A91">
      <w:pPr>
        <w:jc w:val="center"/>
        <w:outlineLvl w:val="0"/>
        <w:rPr>
          <w:lang w:val="hr-HR"/>
        </w:rPr>
      </w:pPr>
    </w:p>
    <w:p w:rsidRDefault="00741A91" w:rsidP="00741A91" w:rsidR="00741A9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741A91" w:rsidP="00741A91" w:rsidR="00741A91">
      <w:pPr>
        <w:ind w:firstLine="720" w:left="3600"/>
        <w:jc w:val="center"/>
        <w:outlineLvl w:val="0"/>
        <w:rPr>
          <w:lang w:val="hr-HR"/>
        </w:rPr>
      </w:pPr>
    </w:p>
    <w:p w:rsidRDefault="00741A91" w:rsidP="00741A91" w:rsidR="00741A9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741A91" w:rsidP="00741A91" w:rsidR="00741A91">
      <w:pPr>
        <w:ind w:firstLine="720" w:left="3600"/>
        <w:jc w:val="center"/>
        <w:outlineLvl w:val="0"/>
        <w:rPr>
          <w:lang w:val="hr-HR"/>
        </w:rPr>
      </w:pPr>
    </w:p>
    <w:p w:rsidRDefault="00741A91" w:rsidP="00741A91" w:rsidR="00741A91">
      <w:pPr>
        <w:outlineLvl w:val="0"/>
        <w:rPr>
          <w:lang w:val="hr-HR"/>
        </w:rPr>
      </w:pPr>
    </w:p>
    <w:p w:rsidRDefault="00741A91" w:rsidP="00741A91" w:rsidR="00741A91">
      <w:pPr>
        <w:outlineLvl w:val="0"/>
        <w:rPr>
          <w:lang w:val="hr-HR"/>
        </w:rPr>
      </w:pPr>
    </w:p>
    <w:p w:rsidRDefault="00741A91" w:rsidP="00741A91" w:rsidR="00741A91">
      <w:pPr>
        <w:outlineLvl w:val="0"/>
        <w:rPr>
          <w:lang w:val="hr-HR"/>
        </w:rPr>
      </w:pPr>
    </w:p>
    <w:p w:rsidRDefault="00741A91" w:rsidP="00741A91" w:rsidR="00741A91">
      <w:pPr>
        <w:outlineLvl w:val="0"/>
        <w:rPr>
          <w:lang w:val="hr-HR"/>
        </w:rPr>
      </w:pPr>
    </w:p>
    <w:p w:rsidRDefault="00741A91" w:rsidP="00741A91" w:rsidR="00741A91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741A91" w:rsidP="00741A91" w:rsidR="00741A91"/>
    <w:p w:rsidRDefault="00741A91" w:rsidP="00741A91" w:rsidR="00741A91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21C"/>
    <w:rsid w:val="00741A91"/>
    <w:rsid w:val="009E7BBC"/>
    <w:rsid w:val="00D30218"/>
    <w:rsid w:val="00D5421C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1A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1A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1A91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E7B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7B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B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B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B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1A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1A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1A91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E7B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7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B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St-198/2016</izvorni_sadrzaj>
    <derivirana_varijabla naziv="DomainObject.Predmet.OznakaBroj_1">St-198/2016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LIBERO jednostavno društvo s ograničenom odgovornošću za pružanje usluga uljepšavanja, trgovinu i usluge</izvorni_sadrzaj>
    <derivirana_varijabla naziv="DomainObject.Predmet.ProtustrankaFormated_1">  LIBERO jednostavno društvo s ograničenom odgovornošću za pružanje usluga uljepšavanja, trgovinu i usluge</derivirana_varijabla>
  </DomainObject.Predmet.ProtustrankaFormated>
  <DomainObject.Predmet.ProtustrankaFormatedOIB>
    <izvorni_sadrzaj>  LIBERO jednostavno društvo s ograničenom odgovornošću za pružanje usluga uljepšavanja, trgovinu i usluge, OIB 63126531003</izvorni_sadrzaj>
    <derivirana_varijabla naziv="DomainObject.Predmet.ProtustrankaFormatedOIB_1">  LIBERO jednostavno društvo s ograničenom odgovornošću za pružanje usluga uljepšavanja, trgovinu i usluge, OIB 63126531003</derivirana_varijabla>
  </DomainObject.Predmet.ProtustrankaFormatedOIB>
  <DomainObject.Predmet.ProtustrankaFormatedWithAdress>
    <izvorni_sadrzaj> LIBERO jednostavno društvo s ograničenom odgovornošću za pružanje usluga uljepšavanja, trgovinu i usluge, Dravska 148, 42209 Svibovec Podravski</izvorni_sadrzaj>
    <derivirana_varijabla naziv="DomainObject.Predmet.ProtustrankaFormatedWithAdress_1"> LIBERO jednostavno društvo s ograničenom odgovornošću za pružanje usluga uljepšavanja, trgovinu i usluge, Dravska 148, 42209 Svibovec Podravski</derivirana_varijabla>
  </DomainObject.Predmet.ProtustrankaFormatedWithAdress>
  <DomainObject.Predmet.ProtustrankaFormatedWithAdressOIB>
    <izvorni_sadrzaj> LIBERO jednostavno društvo s ograničenom odgovornošću za pružanje usluga uljepšavanja, trgovinu i usluge, OIB 63126531003, Dravska 148, 42209 Svibovec Podravski</izvorni_sadrzaj>
    <derivirana_varijabla naziv="DomainObject.Predmet.ProtustrankaFormatedWithAdressOIB_1"> LIBERO jednostavno društvo s ograničenom odgovornošću za pružanje usluga uljepšavanja, trgovinu i usluge, OIB 63126531003, Dravska 148, 42209 Svibovec Podravski</derivirana_varijabla>
  </DomainObject.Predmet.ProtustrankaFormatedWithAdressOIB>
  <DomainObject.Predmet.ProtustrankaWithAdress>
    <izvorni_sadrzaj>LIBERO jednostavno društvo s ograničenom odgovornošću za pružanje usluga uljepšavanja, trgovinu i usluge Dravska 148, 42209 Svibovec Podravski</izvorni_sadrzaj>
    <derivirana_varijabla naziv="DomainObject.Predmet.ProtustrankaWithAdress_1">LIBERO jednostavno društvo s ograničenom odgovornošću za pružanje usluga uljepšavanja, trgovinu i usluge Dravska 148, 42209 Svibovec Podravski</derivirana_varijabla>
  </DomainObject.Predmet.ProtustrankaWithAdress>
  <DomainObject.Predmet.ProtustrankaWithAdressOIB>
    <izvorni_sadrzaj>LIBERO jednostavno društvo s ograničenom odgovornošću za pružanje usluga uljepšavanja, trgovinu i usluge, OIB 63126531003, Dravska 148, 42209 Svibovec Podravski</izvorni_sadrzaj>
    <derivirana_varijabla naziv="DomainObject.Predmet.ProtustrankaWithAdressOIB_1">LIBERO jednostavno društvo s ograničenom odgovornošću za pružanje usluga uljepšavanja, trgovinu i usluge, OIB 63126531003, Dravska 148, 42209 Svibovec Podravski</derivirana_varijabla>
  </DomainObject.Predmet.ProtustrankaWithAdressOIB>
  <DomainObject.Predmet.ProtustrankaNazivFormated>
    <izvorni_sadrzaj>LIBERO jednostavno društvo s ograničenom odgovornošću za pružanje usluga uljepšavanja, trgovinu i usluge</izvorni_sadrzaj>
    <derivirana_varijabla naziv="DomainObject.Predmet.ProtustrankaNazivFormated_1">LIBERO jednostavno društvo s ograničenom odgovornošću za pružanje usluga uljepšavanja, trgovinu i usluge</derivirana_varijabla>
  </DomainObject.Predmet.ProtustrankaNazivFormated>
  <DomainObject.Predmet.ProtustrankaNazivFormatedOIB>
    <izvorni_sadrzaj>LIBERO jednostavno društvo s ograničenom odgovornošću za pružanje usluga uljepšavanja, trgovinu i usluge, OIB 63126531003</izvorni_sadrzaj>
    <derivirana_varijabla naziv="DomainObject.Predmet.ProtustrankaNazivFormatedOIB_1">LIBERO jednostavno društvo s ograničenom odgovornošću za pružanje usluga uljepšavanja, trgovinu i usluge, OIB 63126531003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5312.24</izvorni_sadrzaj>
    <derivirana_varijabla naziv="DomainObject.Predmet.TrenutnaVrijednost_1">5312.24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LIBERO jednostavno društvo s ograničenom odgovornošću za pružanje usluga uljepšavanja, trgovinu i usluge</item>
    </izvorni_sadrzaj>
    <derivirana_varijabla naziv="DomainObject.Predmet.ProtuStrankaListFormated_1">
      <item>LIBERO jednostavno društvo s ograničenom odgovornošću za pružanje usluga uljepšavanja, trgovinu i usluge</item>
    </derivirana_varijabla>
  </DomainObject.Predmet.ProtuStrankaListFormated>
  <DomainObject.Predmet.ProtuStrankaListFormatedOIB>
    <izvorni_sadrzaj>
      <item>LIBERO jednostavno društvo s ograničenom odgovornošću za pružanje usluga uljepšavanja, trgovinu i usluge, OIB 63126531003</item>
    </izvorni_sadrzaj>
    <derivirana_varijabla naziv="DomainObject.Predmet.ProtuStrankaListFormatedOIB_1">
      <item>LIBERO jednostavno društvo s ograničenom odgovornošću za pružanje usluga uljepšavanja, trgovinu i usluge, OIB 63126531003</item>
    </derivirana_varijabla>
  </DomainObject.Predmet.ProtuStrankaListFormatedOIB>
  <DomainObject.Predmet.ProtuStrankaListFormatedWithAdress>
    <izvorni_sadrzaj>
      <item>LIBERO jednostavno društvo s ograničenom odgovornošću za pružanje usluga uljepšavanja, trgovinu i usluge, Dravska 148, 42209 Svibovec Podravski</item>
    </izvorni_sadrzaj>
    <derivirana_varijabla naziv="DomainObject.Predmet.ProtuStrankaListFormatedWithAdress_1">
      <item>LIBERO jednostavno društvo s ograničenom odgovornošću za pružanje usluga uljepšavanja, trgovinu i usluge, Dravska 148, 42209 Svibovec Podravski</item>
    </derivirana_varijabla>
  </DomainObject.Predmet.ProtuStrankaListFormatedWithAdress>
  <DomainObject.Predmet.ProtuStrankaListFormatedWithAdressOIB>
    <izvorni_sadrzaj>
      <item>LIBERO jednostavno društvo s ograničenom odgovornošću za pružanje usluga uljepšavanja, trgovinu i usluge, OIB 63126531003, Dravska 148, 42209 Svibovec Podravski</item>
    </izvorni_sadrzaj>
    <derivirana_varijabla naziv="DomainObject.Predmet.ProtuStrankaListFormatedWithAdressOIB_1">
      <item>LIBERO jednostavno društvo s ograničenom odgovornošću za pružanje usluga uljepšavanja, trgovinu i usluge, OIB 63126531003, Dravska 148, 42209 Svibovec Podravski</item>
    </derivirana_varijabla>
  </DomainObject.Predmet.ProtuStrankaListFormatedWithAdressOIB>
  <DomainObject.Predmet.ProtuStrankaListNazivFormated>
    <izvorni_sadrzaj>
      <item>LIBERO jednostavno društvo s ograničenom odgovornošću za pružanje usluga uljepšavanja, trgovinu i usluge</item>
    </izvorni_sadrzaj>
    <derivirana_varijabla naziv="DomainObject.Predmet.ProtuStrankaListNazivFormated_1">
      <item>LIBERO jednostavno društvo s ograničenom odgovornošću za pružanje usluga uljepšavanja, trgovinu i usluge</item>
    </derivirana_varijabla>
  </DomainObject.Predmet.ProtuStrankaListNazivFormated>
  <DomainObject.Predmet.ProtuStrankaListNazivFormatedOIB>
    <izvorni_sadrzaj>
      <item>LIBERO jednostavno društvo s ograničenom odgovornošću za pružanje usluga uljepšavanja, trgovinu i usluge, OIB 63126531003</item>
    </izvorni_sadrzaj>
    <derivirana_varijabla naziv="DomainObject.Predmet.ProtuStrankaListNazivFormatedOIB_1">
      <item>LIBERO jednostavno društvo s ograničenom odgovornošću za pružanje usluga uljepšavanja, trgovinu i usluge, OIB 63126531003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LIBERO jednostavno društvo s ograničenom odgovornošću za pružanje usluga uljepšavanja, trgovinu i usluge</izvorni_sadrzaj>
    <derivirana_varijabla naziv="DomainObject.Predmet.ProtustrankaIDrugi_1">LIBERO jednostavno društvo s ograničenom odgovornošću za pružanje usluga uljepšavanja,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LIBERO jednostavno društvo s ograničenom odgovornošću za pružanje usluga uljepšavanja, trgovinu i usluge, OIB 63126531003, Dravska 148, 42209 Svibovec Podravski</izvorni_sadrzaj>
    <derivirana_varijabla naziv="DomainObject.Predmet.ProtustrankaIDrugiAdressOIB_1">LIBERO jednostavno društvo s ograničenom odgovornošću za pružanje usluga uljepšavanja, trgovinu i usluge, OIB 63126531003, Dravska 148, 42209 Svibovec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LIBERO jednostavno društvo s ograničenom odgovornošću za pružanje usluga uljepšavanja, trgovinu i usluge</item>
      <item>Sudski registar</item>
    </izvorni_sadrzaj>
    <derivirana_varijabla naziv="DomainObject.Predmet.SudioniciListNaziv_1">
      <item>Financijska agencija</item>
      <item>LIBERO jednostavno društvo s ograničenom odgovornošću za pružanje usluga uljepšavanja,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LIBERO jednostavno društvo s ograničenom odgovornošću za pružanje usluga uljepšavanja, trgovinu i usluge, OIB 63126531003, Dravska 148,42209 Svibovec Podravski</item>
      <item>Sudski registar</item>
    </izvorni_sadrzaj>
    <derivirana_varijabla naziv="DomainObject.Predmet.SudioniciListAdressOIB_1">
      <item>Financijska agencija, OIB 85821130368, A. Cesarca 2,42000 Varaždin</item>
      <item>LIBERO jednostavno društvo s ograničenom odgovornošću za pružanje usluga uljepšavanja, trgovinu i usluge, OIB 63126531003, Dravska 148,42209 Svibovec Podravski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63126531003</item>
      <item>, OIB null</item>
    </izvorni_sadrzaj>
    <derivirana_varijabla naziv="DomainObject.Predmet.SudioniciListNazivOIB_1">
      <item>, OIB 85821130368</item>
      <item>, OIB 63126531003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2580</properties:Characters>
  <properties:Lines>75</properties:Lines>
  <properties:Paragraphs>19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2016-02-10T09:59:00Z</dcterms:created>
  <dc:creator>Tea Meister</dc:creator>
  <dc:description/>
  <cp:keywords/>
  <cp:lastModifiedBy>Tea Meister</cp:lastModifiedBy>
  <dcterms:modified xmlns:xsi="http://www.w3.org/2001/XMLSchema-instance" xsi:type="dcterms:W3CDTF">2016-02-10T14:10:00Z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