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3385a88" w14:textId="3385a88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094CB6">
        <w:rPr>
          <w:rFonts w:ascii="Arial" w:hAnsi="Arial" w:eastAsia="MS Mincho" w:cs="Arial"/>
          <w:sz w:val="24"/>
          <w:szCs w:val="24"/>
        </w:rPr>
        <w:t>206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417461">
        <w:rPr>
          <w:rFonts w:ascii="Arial" w:hAnsi="Arial" w:eastAsia="MS Mincho" w:cs="Arial"/>
          <w:sz w:val="24"/>
          <w:szCs w:val="24"/>
        </w:rPr>
        <w:t>2025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2E6152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AC1A72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(</w:t>
      </w:r>
      <w:r w:rsidRPr="00B84E94" w:rsidR="00F92F64">
        <w:rPr>
          <w:rFonts w:ascii="Arial" w:hAnsi="Arial" w:eastAsia="MS Mincho" w:cs="Arial"/>
          <w:sz w:val="24"/>
          <w:szCs w:val="24"/>
        </w:rPr>
        <w:t>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 w:rsidR="00F92F6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4E007A">
        <w:rPr>
          <w:rFonts w:ascii="Arial" w:hAnsi="Arial" w:eastAsia="MS Mincho" w:cs="Arial"/>
          <w:sz w:val="24"/>
          <w:szCs w:val="24"/>
        </w:rPr>
        <w:t>10. srpnja</w:t>
      </w:r>
      <w:bookmarkStart w:name="_GoBack" w:id="0"/>
      <w:bookmarkEnd w:id="0"/>
      <w:r w:rsidR="00417461">
        <w:rPr>
          <w:rFonts w:ascii="Arial" w:hAnsi="Arial" w:eastAsia="MS Mincho" w:cs="Arial"/>
          <w:sz w:val="24"/>
          <w:szCs w:val="24"/>
        </w:rPr>
        <w:t xml:space="preserve"> 2025.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F149E7">
        <w:rPr>
          <w:rFonts w:ascii="Arial" w:hAnsi="Arial" w:eastAsia="MS Mincho" w:cs="Arial"/>
          <w:sz w:val="24"/>
          <w:szCs w:val="24"/>
        </w:rPr>
        <w:t xml:space="preserve"> </w:t>
      </w:r>
      <w:r w:rsidRPr="00094CB6" w:rsidR="00094CB6">
        <w:rPr>
          <w:rFonts w:ascii="Arial" w:hAnsi="Arial" w:eastAsia="MS Mincho" w:cs="Arial"/>
          <w:sz w:val="24"/>
          <w:szCs w:val="24"/>
        </w:rPr>
        <w:t xml:space="preserve">IRONWOLF d.o.o. RIJEKA (Grad Rijeka), </w:t>
      </w:r>
      <w:proofErr w:type="spellStart"/>
      <w:r w:rsidRPr="00094CB6" w:rsidR="00094CB6">
        <w:rPr>
          <w:rFonts w:ascii="Arial" w:hAnsi="Arial" w:eastAsia="MS Mincho" w:cs="Arial"/>
          <w:sz w:val="24"/>
          <w:szCs w:val="24"/>
        </w:rPr>
        <w:t>Paškinovac</w:t>
      </w:r>
      <w:proofErr w:type="spellEnd"/>
      <w:r w:rsidRPr="00094CB6" w:rsidR="00094CB6">
        <w:rPr>
          <w:rFonts w:ascii="Arial" w:hAnsi="Arial" w:eastAsia="MS Mincho" w:cs="Arial"/>
          <w:sz w:val="24"/>
          <w:szCs w:val="24"/>
        </w:rPr>
        <w:t xml:space="preserve"> 21, OIB: 94634007156, MBS: 040468626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CD674F">
        <w:rPr>
          <w:rFonts w:ascii="Arial" w:hAnsi="Arial" w:eastAsia="MS Mincho" w:cs="Arial"/>
          <w:sz w:val="24"/>
          <w:szCs w:val="24"/>
        </w:rPr>
        <w:t xml:space="preserve"> </w:t>
      </w:r>
      <w:r w:rsidR="00094CB6">
        <w:rPr>
          <w:rFonts w:ascii="Arial" w:hAnsi="Arial" w:eastAsia="MS Mincho" w:cs="Arial"/>
          <w:sz w:val="24"/>
          <w:szCs w:val="24"/>
        </w:rPr>
        <w:t>1.024,20</w:t>
      </w:r>
      <w:r w:rsidR="007D0E6C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F149E7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A576A1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A576A1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423B7D">
        <w:rPr>
          <w:rFonts w:ascii="Arial" w:hAnsi="Arial" w:eastAsia="MS Mincho" w:cs="Arial"/>
          <w:sz w:val="24"/>
          <w:szCs w:val="24"/>
        </w:rPr>
        <w:t>(</w:t>
      </w:r>
      <w:r w:rsidR="00094CB6">
        <w:rPr>
          <w:rFonts w:ascii="Arial" w:hAnsi="Arial" w:eastAsia="MS Mincho" w:cs="Arial"/>
          <w:sz w:val="24"/>
          <w:szCs w:val="24"/>
        </w:rPr>
        <w:t xml:space="preserve">Marko Antonio </w:t>
      </w:r>
      <w:proofErr w:type="spellStart"/>
      <w:r w:rsidR="00094CB6">
        <w:rPr>
          <w:rFonts w:ascii="Arial" w:hAnsi="Arial" w:eastAsia="MS Mincho" w:cs="Arial"/>
          <w:sz w:val="24"/>
          <w:szCs w:val="24"/>
        </w:rPr>
        <w:t>Kartelo</w:t>
      </w:r>
      <w:proofErr w:type="spellEnd"/>
      <w:r w:rsidR="00094CB6">
        <w:rPr>
          <w:rFonts w:ascii="Arial" w:hAnsi="Arial" w:eastAsia="MS Mincho" w:cs="Arial"/>
          <w:sz w:val="24"/>
          <w:szCs w:val="24"/>
        </w:rPr>
        <w:t xml:space="preserve">, OIB: 57305973045, Rijeka, </w:t>
      </w:r>
      <w:proofErr w:type="spellStart"/>
      <w:r w:rsidR="00094CB6">
        <w:rPr>
          <w:rFonts w:ascii="Arial" w:hAnsi="Arial" w:eastAsia="MS Mincho" w:cs="Arial"/>
          <w:sz w:val="24"/>
          <w:szCs w:val="24"/>
        </w:rPr>
        <w:t>Paškinovac</w:t>
      </w:r>
      <w:proofErr w:type="spellEnd"/>
      <w:r w:rsidR="00094CB6">
        <w:rPr>
          <w:rFonts w:ascii="Arial" w:hAnsi="Arial" w:eastAsia="MS Mincho" w:cs="Arial"/>
          <w:sz w:val="24"/>
          <w:szCs w:val="24"/>
        </w:rPr>
        <w:t xml:space="preserve"> 21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0575F0">
        <w:rPr>
          <w:rFonts w:ascii="Arial" w:hAnsi="Arial" w:eastAsia="MS Mincho" w:cs="Arial"/>
          <w:sz w:val="24"/>
          <w:szCs w:val="24"/>
        </w:rPr>
        <w:t>e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</w:t>
      </w:r>
      <w:proofErr w:type="spellStart"/>
      <w:r w:rsidR="00153BB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53BBB">
        <w:rPr>
          <w:rFonts w:ascii="Arial" w:hAnsi="Arial" w:eastAsia="MS Mincho" w:cs="Arial"/>
          <w:sz w:val="24"/>
          <w:szCs w:val="24"/>
        </w:rPr>
        <w:t xml:space="preserve">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094CB6">
        <w:rPr>
          <w:rFonts w:ascii="Arial" w:hAnsi="Arial" w:eastAsia="MS Mincho" w:cs="Arial"/>
          <w:sz w:val="24"/>
          <w:szCs w:val="24"/>
        </w:rPr>
        <w:t>206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A576A1">
        <w:rPr>
          <w:rFonts w:ascii="Arial" w:hAnsi="Arial" w:eastAsia="MS Mincho" w:cs="Arial"/>
          <w:sz w:val="24"/>
          <w:szCs w:val="24"/>
        </w:rPr>
        <w:t>2025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317D4" w:rsidP="004259F8" w:rsidRDefault="002317D4">
      <w:pPr>
        <w:spacing w:after="0" w:line="240" w:lineRule="auto"/>
      </w:pPr>
      <w:r>
        <w:separator/>
      </w:r>
    </w:p>
  </w:endnote>
  <w:endnote w:type="continuationSeparator" w:id="0">
    <w:p w:rsidR="002317D4" w:rsidP="004259F8" w:rsidRDefault="00231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317D4" w:rsidP="004259F8" w:rsidRDefault="002317D4">
      <w:pPr>
        <w:spacing w:after="0" w:line="240" w:lineRule="auto"/>
      </w:pPr>
      <w:r>
        <w:separator/>
      </w:r>
    </w:p>
  </w:footnote>
  <w:footnote w:type="continuationSeparator" w:id="0">
    <w:p w:rsidR="002317D4" w:rsidP="004259F8" w:rsidRDefault="00231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2317D4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9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16CE"/>
    <w:rsid w:val="00007F82"/>
    <w:rsid w:val="000214EB"/>
    <w:rsid w:val="0003775E"/>
    <w:rsid w:val="00045892"/>
    <w:rsid w:val="000575F0"/>
    <w:rsid w:val="00060BFD"/>
    <w:rsid w:val="00066931"/>
    <w:rsid w:val="00071952"/>
    <w:rsid w:val="00071ED0"/>
    <w:rsid w:val="00077C51"/>
    <w:rsid w:val="00094CB6"/>
    <w:rsid w:val="000A3978"/>
    <w:rsid w:val="000A4734"/>
    <w:rsid w:val="000B24C2"/>
    <w:rsid w:val="000C0B75"/>
    <w:rsid w:val="000C4BAC"/>
    <w:rsid w:val="000E04E5"/>
    <w:rsid w:val="000E0D06"/>
    <w:rsid w:val="000E4397"/>
    <w:rsid w:val="000F4F5C"/>
    <w:rsid w:val="001010B6"/>
    <w:rsid w:val="001010BE"/>
    <w:rsid w:val="001038A2"/>
    <w:rsid w:val="00103ABE"/>
    <w:rsid w:val="00106D32"/>
    <w:rsid w:val="0010771A"/>
    <w:rsid w:val="0011130F"/>
    <w:rsid w:val="00112371"/>
    <w:rsid w:val="00114337"/>
    <w:rsid w:val="00117542"/>
    <w:rsid w:val="00130714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5400"/>
    <w:rsid w:val="001C655B"/>
    <w:rsid w:val="001D310C"/>
    <w:rsid w:val="001F6EC5"/>
    <w:rsid w:val="00212319"/>
    <w:rsid w:val="00227D63"/>
    <w:rsid w:val="002317D4"/>
    <w:rsid w:val="00233049"/>
    <w:rsid w:val="0023753F"/>
    <w:rsid w:val="00240AC6"/>
    <w:rsid w:val="002413B5"/>
    <w:rsid w:val="002442E1"/>
    <w:rsid w:val="00251682"/>
    <w:rsid w:val="00254189"/>
    <w:rsid w:val="00257139"/>
    <w:rsid w:val="00277DE1"/>
    <w:rsid w:val="002B4FCD"/>
    <w:rsid w:val="002B784E"/>
    <w:rsid w:val="002C056A"/>
    <w:rsid w:val="002C3361"/>
    <w:rsid w:val="002D62A6"/>
    <w:rsid w:val="002D7FCB"/>
    <w:rsid w:val="002E4CC1"/>
    <w:rsid w:val="002E6152"/>
    <w:rsid w:val="00300F0D"/>
    <w:rsid w:val="00302293"/>
    <w:rsid w:val="00302FAE"/>
    <w:rsid w:val="003076DD"/>
    <w:rsid w:val="003115E3"/>
    <w:rsid w:val="003146C5"/>
    <w:rsid w:val="003241C4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010BF"/>
    <w:rsid w:val="00411EA0"/>
    <w:rsid w:val="00417461"/>
    <w:rsid w:val="00423B7D"/>
    <w:rsid w:val="004259F8"/>
    <w:rsid w:val="00442E9C"/>
    <w:rsid w:val="00444B45"/>
    <w:rsid w:val="00445292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07A"/>
    <w:rsid w:val="004E09A3"/>
    <w:rsid w:val="004E0A9F"/>
    <w:rsid w:val="004E7A87"/>
    <w:rsid w:val="004F5DD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72017"/>
    <w:rsid w:val="005727B2"/>
    <w:rsid w:val="00572A36"/>
    <w:rsid w:val="00577661"/>
    <w:rsid w:val="005827C7"/>
    <w:rsid w:val="00592BD9"/>
    <w:rsid w:val="005C4BAD"/>
    <w:rsid w:val="005D5BCB"/>
    <w:rsid w:val="005D7BC8"/>
    <w:rsid w:val="005E1FA9"/>
    <w:rsid w:val="005E6100"/>
    <w:rsid w:val="005F54CF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83435"/>
    <w:rsid w:val="00686AC6"/>
    <w:rsid w:val="006903E9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5C3A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D0E6C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54785"/>
    <w:rsid w:val="00854C49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7C47"/>
    <w:rsid w:val="00A31682"/>
    <w:rsid w:val="00A33EFA"/>
    <w:rsid w:val="00A37610"/>
    <w:rsid w:val="00A45C88"/>
    <w:rsid w:val="00A560EE"/>
    <w:rsid w:val="00A576A1"/>
    <w:rsid w:val="00A621D8"/>
    <w:rsid w:val="00A66C39"/>
    <w:rsid w:val="00A75DB2"/>
    <w:rsid w:val="00A83C81"/>
    <w:rsid w:val="00A955CF"/>
    <w:rsid w:val="00AA141A"/>
    <w:rsid w:val="00AA7D40"/>
    <w:rsid w:val="00AC1A72"/>
    <w:rsid w:val="00AC76EA"/>
    <w:rsid w:val="00AD4C85"/>
    <w:rsid w:val="00AE6294"/>
    <w:rsid w:val="00AF6644"/>
    <w:rsid w:val="00AF75D8"/>
    <w:rsid w:val="00AF7D66"/>
    <w:rsid w:val="00B0431A"/>
    <w:rsid w:val="00B174B8"/>
    <w:rsid w:val="00B31A15"/>
    <w:rsid w:val="00B52765"/>
    <w:rsid w:val="00B541E0"/>
    <w:rsid w:val="00B66554"/>
    <w:rsid w:val="00B84E94"/>
    <w:rsid w:val="00B87146"/>
    <w:rsid w:val="00B905DF"/>
    <w:rsid w:val="00B92F49"/>
    <w:rsid w:val="00BA2250"/>
    <w:rsid w:val="00BB4ADD"/>
    <w:rsid w:val="00BC42C5"/>
    <w:rsid w:val="00BD78BB"/>
    <w:rsid w:val="00BE699C"/>
    <w:rsid w:val="00BE74B2"/>
    <w:rsid w:val="00BF17AF"/>
    <w:rsid w:val="00BF6A2D"/>
    <w:rsid w:val="00BF7CD3"/>
    <w:rsid w:val="00C01EB5"/>
    <w:rsid w:val="00C107DC"/>
    <w:rsid w:val="00C145DA"/>
    <w:rsid w:val="00C20DEA"/>
    <w:rsid w:val="00C21903"/>
    <w:rsid w:val="00C222B6"/>
    <w:rsid w:val="00C25006"/>
    <w:rsid w:val="00C274DE"/>
    <w:rsid w:val="00C37461"/>
    <w:rsid w:val="00C44F6C"/>
    <w:rsid w:val="00C60724"/>
    <w:rsid w:val="00C61F3D"/>
    <w:rsid w:val="00C64CD0"/>
    <w:rsid w:val="00C659AC"/>
    <w:rsid w:val="00C83545"/>
    <w:rsid w:val="00C914CC"/>
    <w:rsid w:val="00C94F87"/>
    <w:rsid w:val="00CA1587"/>
    <w:rsid w:val="00CB369A"/>
    <w:rsid w:val="00CB4055"/>
    <w:rsid w:val="00CC11D4"/>
    <w:rsid w:val="00CD674F"/>
    <w:rsid w:val="00CE0037"/>
    <w:rsid w:val="00CE06A5"/>
    <w:rsid w:val="00CE383C"/>
    <w:rsid w:val="00CE5D4A"/>
    <w:rsid w:val="00CF0FFC"/>
    <w:rsid w:val="00CF1000"/>
    <w:rsid w:val="00CF3F41"/>
    <w:rsid w:val="00D11A2E"/>
    <w:rsid w:val="00D332EA"/>
    <w:rsid w:val="00D54565"/>
    <w:rsid w:val="00D6048E"/>
    <w:rsid w:val="00D70C63"/>
    <w:rsid w:val="00D72B15"/>
    <w:rsid w:val="00D912BB"/>
    <w:rsid w:val="00D912E9"/>
    <w:rsid w:val="00DA1F49"/>
    <w:rsid w:val="00DA4336"/>
    <w:rsid w:val="00DB2DF3"/>
    <w:rsid w:val="00DC11CD"/>
    <w:rsid w:val="00DD36FB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C194A"/>
    <w:rsid w:val="00ED37B1"/>
    <w:rsid w:val="00ED5049"/>
    <w:rsid w:val="00ED53F6"/>
    <w:rsid w:val="00EE1809"/>
    <w:rsid w:val="00EF0E7E"/>
    <w:rsid w:val="00F149E7"/>
    <w:rsid w:val="00F274CD"/>
    <w:rsid w:val="00F322D5"/>
    <w:rsid w:val="00F34694"/>
    <w:rsid w:val="00F34D93"/>
    <w:rsid w:val="00F4256F"/>
    <w:rsid w:val="00F43465"/>
    <w:rsid w:val="00F52147"/>
    <w:rsid w:val="00F52919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D650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15ECC7C6"/>
  <w15:docId w15:val="{465BCC1D-5C8E-4932-8BC6-0B4E223793E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D36F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D36FB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D36FB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D36FB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D36FB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srpnja 2025.</izvorni_sadrzaj>
    <derivirana_varijabla naziv="DomainObject.DatumDonosenjaOdluke_1">10. srpnja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St-206/2025-5</izvorni_sadrzaj>
    <derivirana_varijabla naziv="DomainObject.Oznaka_1">St-206/2025-5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svibnja 2025.</izvorni_sadrzaj>
    <derivirana_varijabla naziv="DomainObject.Predmet.DatumIzradeOptuznogAkta_1">13. svibnja 2025.</derivirana_varijabla>
  </DomainObject.Predmet.DatumIzradeOptuznogAkta>
  <DomainObject.Predmet.DatumIzradeOptuznogAktaFormated>
    <izvorni_sadrzaj>13.5.2025.</izvorni_sadrzaj>
    <derivirana_varijabla naziv="DomainObject.Predmet.DatumIzradeOptuznogAktaFormated_1">13.5.2025.</derivirana_varijabla>
  </DomainObject.Predmet.DatumIzradeOptuznogAktaFormated>
  <DomainObject.Predmet.DatumOsnivanja>
    <izvorni_sadrzaj>15. svibnja 2025.</izvorni_sadrzaj>
    <derivirana_varijabla naziv="DomainObject.Predmet.DatumOsnivanja_1">15.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svibnja 2025.</izvorni_sadrzaj>
    <derivirana_varijabla naziv="DomainObject.Predmet.DatumPrimitkaOptuznogAkta_1">13. svibnja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St-206/2025</izvorni_sadrzaj>
    <derivirana_varijabla naziv="DomainObject.Predmet.OznakaBroj_1">St-206/2025</derivirana_varijabla>
  </DomainObject.Predmet.OznakaBroj>
  <DomainObject.Predmet.OznakaBrojOptuznogAkta>
    <izvorni_sadrzaj>04-06-25-1889</izvorni_sadrzaj>
    <derivirana_varijabla naziv="DomainObject.Predmet.OznakaBrojOptuznogAkta_1">04-06-25-1889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IRONWOLF d.o.o.  Rijeka</izvorni_sadrzaj>
    <derivirana_varijabla naziv="DomainObject.Predmet.ProtustrankaFormated_1">  IRONWOLF d.o.o.  Rijeka</derivirana_varijabla>
  </DomainObject.Predmet.ProtustrankaFormated>
  <DomainObject.Predmet.ProtustrankaFormatedOIB>
    <izvorni_sadrzaj>  IRONWOLF d.o.o.  Rijeka, OIB 94634007156</izvorni_sadrzaj>
    <derivirana_varijabla naziv="DomainObject.Predmet.ProtustrankaFormatedOIB_1">  IRONWOLF d.o.o.  Rijeka, OIB 94634007156</derivirana_varijabla>
  </DomainObject.Predmet.ProtustrankaFormatedOIB>
  <DomainObject.Predmet.ProtustrankaFormatedWithAdress>
    <izvorni_sadrzaj> IRONWOLF d.o.o.  Rijeka, Paškinovac 21, 51000 Rijeka</izvorni_sadrzaj>
    <derivirana_varijabla naziv="DomainObject.Predmet.ProtustrankaFormatedWithAdress_1"> IRONWOLF d.o.o.  Rijeka, Paškinovac 21, 51000 Rijeka</derivirana_varijabla>
  </DomainObject.Predmet.ProtustrankaFormatedWithAdress>
  <DomainObject.Predmet.ProtustrankaFormatedWithAdressOIB>
    <izvorni_sadrzaj> IRONWOLF d.o.o.  Rijeka, OIB 94634007156, Paškinovac 21, 51000 Rijeka</izvorni_sadrzaj>
    <derivirana_varijabla naziv="DomainObject.Predmet.ProtustrankaFormatedWithAdressOIB_1"> IRONWOLF d.o.o.  Rijeka, OIB 94634007156, Paškinovac 21, 51000 Rijeka</derivirana_varijabla>
  </DomainObject.Predmet.ProtustrankaFormatedWithAdressOIB>
  <DomainObject.Predmet.ProtustrankaWithAdress>
    <izvorni_sadrzaj>IRONWOLF d.o.o.  Rijeka Paškinovac 21, 51000 Rijeka</izvorni_sadrzaj>
    <derivirana_varijabla naziv="DomainObject.Predmet.ProtustrankaWithAdress_1">IRONWOLF d.o.o.  Rijeka Paškinovac 21, 51000 Rijeka</derivirana_varijabla>
  </DomainObject.Predmet.ProtustrankaWithAdress>
  <DomainObject.Predmet.ProtustrankaWithAdressOIB>
    <izvorni_sadrzaj>IRONWOLF d.o.o.  Rijeka, OIB 94634007156, Paškinovac 21, 51000 Rijeka</izvorni_sadrzaj>
    <derivirana_varijabla naziv="DomainObject.Predmet.ProtustrankaWithAdressOIB_1">IRONWOLF d.o.o.  Rijeka, OIB 94634007156, Paškinovac 21, 51000 Rijeka</derivirana_varijabla>
  </DomainObject.Predmet.ProtustrankaWithAdressOIB>
  <DomainObject.Predmet.ProtustrankaNazivFormated>
    <izvorni_sadrzaj>IRONWOLF d.o.o.  Rijeka</izvorni_sadrzaj>
    <derivirana_varijabla naziv="DomainObject.Predmet.ProtustrankaNazivFormated_1">IRONWOLF d.o.o.  Rijeka</derivirana_varijabla>
  </DomainObject.Predmet.ProtustrankaNazivFormated>
  <DomainObject.Predmet.ProtustrankaNazivFormatedOIB>
    <izvorni_sadrzaj>IRONWOLF d.o.o.  Rijeka, OIB 94634007156</izvorni_sadrzaj>
    <derivirana_varijabla naziv="DomainObject.Predmet.ProtustrankaNazivFormatedOIB_1">IRONWOLF d.o.o.  Rijeka, OIB 94634007156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IRONWOLF d.o.o.  Rijeka</item>
    </izvorni_sadrzaj>
    <derivirana_varijabla naziv="DomainObject.Predmet.ProtuStrankaListFormated_1">
      <item>IRONWOLF d.o.o.  Rijeka</item>
    </derivirana_varijabla>
  </DomainObject.Predmet.ProtuStrankaListFormated>
  <DomainObject.Predmet.ProtuStrankaListFormatedOIB>
    <izvorni_sadrzaj>
      <item>IRONWOLF d.o.o.  Rijeka, OIB 94634007156</item>
    </izvorni_sadrzaj>
    <derivirana_varijabla naziv="DomainObject.Predmet.ProtuStrankaListFormatedOIB_1">
      <item>IRONWOLF d.o.o.  Rijeka, OIB 94634007156</item>
    </derivirana_varijabla>
  </DomainObject.Predmet.ProtuStrankaListFormatedOIB>
  <DomainObject.Predmet.ProtuStrankaListFormatedWithAdress>
    <izvorni_sadrzaj>
      <item>IRONWOLF d.o.o.  Rijeka, Paškinovac 21, 51000 Rijeka</item>
    </izvorni_sadrzaj>
    <derivirana_varijabla naziv="DomainObject.Predmet.ProtuStrankaListFormatedWithAdress_1">
      <item>IRONWOLF d.o.o.  Rijeka, Paškinovac 21, 51000 Rijeka</item>
    </derivirana_varijabla>
  </DomainObject.Predmet.ProtuStrankaListFormatedWithAdress>
  <DomainObject.Predmet.ProtuStrankaListFormatedWithAdressOIB>
    <izvorni_sadrzaj>
      <item>IRONWOLF d.o.o.  Rijeka, OIB 94634007156, Paškinovac 21, 51000 Rijeka</item>
    </izvorni_sadrzaj>
    <derivirana_varijabla naziv="DomainObject.Predmet.ProtuStrankaListFormatedWithAdressOIB_1">
      <item>IRONWOLF d.o.o.  Rijeka, OIB 94634007156, Paškinovac 21, 51000 Rijeka</item>
    </derivirana_varijabla>
  </DomainObject.Predmet.ProtuStrankaListFormatedWithAdressOIB>
  <DomainObject.Predmet.ProtuStrankaListNazivFormated>
    <izvorni_sadrzaj>
      <item>IRONWOLF d.o.o.  Rijeka</item>
    </izvorni_sadrzaj>
    <derivirana_varijabla naziv="DomainObject.Predmet.ProtuStrankaListNazivFormated_1">
      <item>IRONWOLF d.o.o.  Rijeka</item>
    </derivirana_varijabla>
  </DomainObject.Predmet.ProtuStrankaListNazivFormated>
  <DomainObject.Predmet.ProtuStrankaListNazivFormatedOIB>
    <izvorni_sadrzaj>
      <item>IRONWOLF d.o.o.  Rijeka, OIB 94634007156</item>
    </izvorni_sadrzaj>
    <derivirana_varijabla naziv="DomainObject.Predmet.ProtuStrankaListNazivFormatedOIB_1">
      <item>IRONWOLF d.o.o.  Rijeka, OIB 94634007156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srpnja 2025.</izvorni_sadrzaj>
    <derivirana_varijabla naziv="DomainObject.Datum_1">10. srpnja 2025.</derivirana_varijabla>
  </DomainObject.Datum>
  <DomainObject.PoslovniBrojDokumenta>
    <izvorni_sadrzaj>St-206/2025-5</izvorni_sadrzaj>
    <derivirana_varijabla naziv="DomainObject.PoslovniBrojDokumenta_1">St-206/2025-5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IRONWOLF d.o.o.  Rijeka</izvorni_sadrzaj>
    <derivirana_varijabla naziv="DomainObject.Predmet.ProtustrankaIDrugi_1">IRONWOLF 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IRONWOLF d.o.o.  Rijeka, OIB 94634007156, Paškinovac 21, 51000 Rijeka</izvorni_sadrzaj>
    <derivirana_varijabla naziv="DomainObject.Predmet.ProtustrankaIDrugiAdressOIB_1">IRONWOLF d.o.o.  Rijeka, OIB 94634007156, Paškinovac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IRONWOLF d.o.o.  Rijeka</item>
      <item>FINA  Rijeka</item>
    </izvorni_sadrzaj>
    <derivirana_varijabla naziv="DomainObject.Predmet.SudioniciListNaziv_1">
      <item>IRONWOLF d.o.o.  Rijeka</item>
      <item>FINA  Rijeka</item>
    </derivirana_varijabla>
  </DomainObject.Predmet.SudioniciListNaziv>
  <DomainObject.Predmet.SudioniciListAdressOIB>
    <izvorni_sadrzaj>
      <item>IRONWOLF d.o.o.  Rijeka, OIB 94634007156, Paškinovac 21,51000 Rijeka</item>
      <item>FINA  Rijeka, OIB 85821130368, Frana Kurelca 3,51000 Rijeka</item>
    </izvorni_sadrzaj>
    <derivirana_varijabla naziv="DomainObject.Predmet.SudioniciListAdressOIB_1">
      <item>IRONWOLF d.o.o.  Rijeka, OIB 94634007156, Paškinovac 21,51000 Rijeka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94634007156</item>
      <item>, OIB 85821130368</item>
    </izvorni_sadrzaj>
    <derivirana_varijabla naziv="DomainObject.Predmet.SudioniciListNazivOIB_1">
      <item>, OIB 94634007156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svibnja 2025.</izvorni_sadrzaj>
    <derivirana_varijabla naziv="DomainObject.PredzadnjaOdlukaIzPredmeta.DatumDonosenjaOdluke_1">28. svibnja 2025.</derivirana_varijabla>
  </DomainObject.PredzadnjaOdlukaIzPredmeta.DatumDonosenjaOdluke>
  <DomainObject.PredzadnjaOdlukaIzPredmeta.Oznaka>
    <izvorni_sadrzaj>St-206/2025-3</izvorni_sadrzaj>
    <derivirana_varijabla naziv="DomainObject.PredzadnjaOdlukaIzPredmeta.Oznaka_1">St-206/2025-3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svibnja 2025.</izvorni_sadrzaj>
    <derivirana_varijabla naziv="DomainObject.Predmet.DatumPocetkaProcesa_1">15.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1391</properties:Characters>
  <properties:Lines>35</properties:Lines>
  <properties:Paragraphs>13</properties:Paragraphs>
  <properties:TotalTime>1121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2025-07-10T07:28:00Z</cp:lastPrinted>
  <dcterms:modified xmlns:xsi="http://www.w3.org/2001/XMLSchema-instance" xsi:type="dcterms:W3CDTF">2025-07-10T07:28:00Z</dcterms:modified>
  <cp:revision>298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St-206/2025-5 / Odluka - Oglas (skraćeni_stečaj_oglas_206,25.docx)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