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19ee9" w14:paraId="7f19ee9" w:rsidRDefault="00DF640D" w:rsidP="00FE3916" w:rsidR="00FE3916" w:rsidRPr="00FE3916">
      <w:pPr>
        <w:ind w:firstLine="708" w:left="4956"/>
        <w:jc w:val="right"/>
        <w15:collapsed w:val="false"/>
      </w:pPr>
      <w:bookmarkStart w:name="_GoBack" w:id="0"/>
      <w:bookmarkEnd w:id="0"/>
      <w:r>
        <w:t xml:space="preserve">                               </w:t>
      </w:r>
      <w:r w:rsidR="00FE3916" w:rsidRPr="00FE3916">
        <w:t xml:space="preserve">        </w:t>
      </w:r>
      <w:r w:rsidR="00AD3AC5">
        <w:t xml:space="preserve">                       9  St-52/15</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REPUBLIKA HRVATSKA</w:t>
      </w:r>
    </w:p>
    <w:p w:rsidRDefault="00FE3916" w:rsidP="00FE3916" w:rsidR="00FE3916" w:rsidRPr="00FE3916">
      <w:pPr>
        <w:jc w:val="both"/>
      </w:pPr>
      <w:r w:rsidRPr="00FE3916">
        <w:t>TRGOVAČKI SUD U ZADRU</w:t>
      </w:r>
    </w:p>
    <w:p w:rsidRDefault="00FE3916" w:rsidP="00FE3916" w:rsidR="00FE3916" w:rsidRPr="00FE3916">
      <w:pPr>
        <w:jc w:val="both"/>
      </w:pPr>
      <w:r w:rsidRPr="00FE3916">
        <w:t>STALNA SLUŽBA U ŠIBENIKU</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pPr>
      <w:r w:rsidRPr="00FE3916">
        <w:t xml:space="preserve">R E P U B L I K A    H R V A T S K A </w:t>
      </w:r>
    </w:p>
    <w:p w:rsidRDefault="00FE3916" w:rsidP="00FE3916" w:rsidR="00FE3916" w:rsidRPr="00FE3916">
      <w:pPr>
        <w:jc w:val="both"/>
      </w:pPr>
    </w:p>
    <w:p w:rsidRDefault="00FE3916" w:rsidP="00FE3916" w:rsidR="00FE3916" w:rsidRPr="00FE3916">
      <w:pPr>
        <w:jc w:val="center"/>
      </w:pPr>
      <w:r w:rsidRPr="00FE3916">
        <w:t>Z A K L J U Č A K</w:t>
      </w:r>
    </w:p>
    <w:p w:rsidRDefault="00FE3916" w:rsidP="00FE3916" w:rsidR="00FE3916" w:rsidRPr="00FE3916">
      <w:pPr>
        <w:jc w:val="both"/>
      </w:pPr>
    </w:p>
    <w:p w:rsidRDefault="00FE3916" w:rsidP="00FE3916" w:rsidR="00FE3916" w:rsidRPr="00FE3916">
      <w:pPr>
        <w:ind w:firstLine="708"/>
        <w:jc w:val="both"/>
      </w:pPr>
      <w:r w:rsidRPr="00FE3916">
        <w:t xml:space="preserve">Trgovački sud u Zadru, Stalna služba u Šibeniku, OIB 39670464653, po stečajnom sucu Terezija Goreta, u stečajnom postupku nad stečajnim dužnikom </w:t>
      </w:r>
      <w:r w:rsidR="00AD3AC5" w:rsidRPr="00AD3AC5">
        <w:t>DABRO d.o.o.</w:t>
      </w:r>
      <w:r w:rsidR="00D32D3B">
        <w:t xml:space="preserve"> 'u stečaju'</w:t>
      </w:r>
      <w:r w:rsidR="00AD3AC5">
        <w:t xml:space="preserve"> iz Šibenika, Tijatska 12, OIB: </w:t>
      </w:r>
      <w:r w:rsidR="00AD3AC5" w:rsidRPr="00AD3AC5">
        <w:t>90152555646</w:t>
      </w:r>
      <w:r w:rsidRPr="00FE3916">
        <w:t xml:space="preserve">, zastupan po stečajnom upravitelju </w:t>
      </w:r>
      <w:r w:rsidR="00AD3AC5">
        <w:t>Ivica Matas</w:t>
      </w:r>
      <w:r w:rsidRPr="00FE3916">
        <w:t xml:space="preserve">, dipl. </w:t>
      </w:r>
      <w:r w:rsidR="00AD3AC5">
        <w:t>iur.</w:t>
      </w:r>
      <w:r w:rsidRPr="00FE3916">
        <w:t xml:space="preserve"> iz Šibenika, dana </w:t>
      </w:r>
      <w:r w:rsidR="007165C6">
        <w:t>06. listopada</w:t>
      </w:r>
      <w:r w:rsidR="00817199">
        <w:t xml:space="preserve"> 2016</w:t>
      </w:r>
      <w:r w:rsidRPr="00FE3916">
        <w:t>. godine</w:t>
      </w:r>
    </w:p>
    <w:p w:rsidRDefault="00FE3916" w:rsidP="00FE3916" w:rsidR="00FE3916" w:rsidRPr="00FE3916">
      <w:pPr>
        <w:jc w:val="both"/>
      </w:pPr>
    </w:p>
    <w:p w:rsidRDefault="00FE3916" w:rsidP="00FE3916" w:rsidR="00FE3916" w:rsidRPr="00FE3916">
      <w:pPr>
        <w:jc w:val="center"/>
      </w:pPr>
      <w:r w:rsidRPr="00FE3916">
        <w:t>z a k l j u č i o   j e</w:t>
      </w:r>
    </w:p>
    <w:p w:rsidRDefault="00FE3916" w:rsidP="00FE3916" w:rsidR="00FE3916" w:rsidRPr="00FE3916">
      <w:pPr>
        <w:jc w:val="both"/>
      </w:pPr>
    </w:p>
    <w:p w:rsidRDefault="00FE3916" w:rsidP="00FE3916" w:rsidR="00FE3916" w:rsidRPr="00FE3916">
      <w:pPr>
        <w:numPr>
          <w:ilvl w:val="0"/>
          <w:numId w:val="11"/>
        </w:numPr>
        <w:ind w:firstLine="360" w:left="0"/>
        <w:contextualSpacing/>
        <w:jc w:val="both"/>
      </w:pPr>
      <w:r w:rsidRPr="00FE3916">
        <w:t>U stečajnom postupku koji se vodi nad stečajnim dužnikom</w:t>
      </w:r>
      <w:r w:rsidR="00AD3AC5">
        <w:t xml:space="preserve"> </w:t>
      </w:r>
      <w:r w:rsidR="00AD3AC5" w:rsidRPr="00AD3AC5">
        <w:t>DABRO d.o.o.</w:t>
      </w:r>
      <w:r w:rsidR="00E65D4D">
        <w:t xml:space="preserve"> 'u stečaju'</w:t>
      </w:r>
      <w:r w:rsidR="00AD3AC5">
        <w:t xml:space="preserve"> iz Šibenika, Tijatska 12, OIB: </w:t>
      </w:r>
      <w:r w:rsidR="00AD3AC5" w:rsidRPr="00AD3AC5">
        <w:t>90152555646</w:t>
      </w:r>
      <w:r w:rsidRPr="00FE3916">
        <w:t xml:space="preserve">, određuje se </w:t>
      </w:r>
      <w:r w:rsidR="007165C6">
        <w:t>treće</w:t>
      </w:r>
      <w:r w:rsidRPr="00FE3916">
        <w:t xml:space="preserve"> ročište za javnu dražbu, koje će se održati pred stečajnim sucem u sobi broj 212 Trgovačkog suda u Zadru, </w:t>
      </w:r>
      <w:r w:rsidRPr="00FE3916">
        <w:rPr>
          <w:u w:val="single"/>
        </w:rPr>
        <w:t>Stalne službe u Šibeniku, Šibenik, Stjepana Radića 81</w:t>
      </w:r>
      <w:r w:rsidRPr="00FE3916">
        <w:t xml:space="preserve"> </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rPr>
          <w:b/>
        </w:rPr>
      </w:pPr>
      <w:r w:rsidRPr="00FE3916">
        <w:rPr>
          <w:b/>
        </w:rPr>
        <w:t xml:space="preserve">dana </w:t>
      </w:r>
      <w:r w:rsidR="007165C6">
        <w:rPr>
          <w:b/>
        </w:rPr>
        <w:t>10. studenog</w:t>
      </w:r>
      <w:r w:rsidR="007A79A1">
        <w:rPr>
          <w:b/>
        </w:rPr>
        <w:t xml:space="preserve"> 2016. godine s početkom u 09</w:t>
      </w:r>
      <w:r w:rsidR="007165C6">
        <w:rPr>
          <w:b/>
        </w:rPr>
        <w:t>,00</w:t>
      </w:r>
      <w:r w:rsidRPr="00FE3916">
        <w:rPr>
          <w:b/>
        </w:rPr>
        <w:t xml:space="preserve"> sati.</w:t>
      </w:r>
    </w:p>
    <w:p w:rsidRDefault="00FE3916" w:rsidP="00FE3916" w:rsidR="00FE3916" w:rsidRPr="00FE3916">
      <w:pPr>
        <w:ind w:left="360"/>
        <w:contextualSpacing/>
        <w:jc w:val="both"/>
      </w:pPr>
    </w:p>
    <w:p w:rsidRDefault="00FE3916" w:rsidP="00FE3916" w:rsidR="00FE3916" w:rsidRPr="00FE3916">
      <w:pPr>
        <w:ind w:left="360"/>
        <w:contextualSpacing/>
        <w:jc w:val="both"/>
      </w:pPr>
    </w:p>
    <w:p w:rsidRDefault="00FE3916" w:rsidP="00FE3916" w:rsidR="00FE3916" w:rsidRPr="00FE3916">
      <w:pPr>
        <w:ind w:firstLine="360"/>
        <w:jc w:val="both"/>
        <w:rPr>
          <w:lang w:eastAsia="en-US" w:val="en-GB"/>
        </w:rPr>
      </w:pPr>
      <w:r w:rsidRPr="00FE3916">
        <w:rPr>
          <w:lang w:eastAsia="en-US" w:val="en-GB"/>
        </w:rPr>
        <w:t xml:space="preserve">II. Na navedenom ročištu prodavat će se nekretnina u vlasništvu stečajnog dužnika, uz odgovarajuću primjenu pravila o ovrsi i to na: </w:t>
      </w:r>
    </w:p>
    <w:p w:rsidRDefault="00FE3916" w:rsidP="00FE3916" w:rsidR="00FE3916" w:rsidRPr="00FE3916">
      <w:pPr>
        <w:rPr>
          <w:lang w:eastAsia="en-US" w:val="en-GB"/>
        </w:rPr>
      </w:pPr>
    </w:p>
    <w:p w:rsidRDefault="00FE3916" w:rsidP="00FE3916" w:rsidR="00FE3916" w:rsidRPr="00FE3916">
      <w:pPr>
        <w:numPr>
          <w:ilvl w:val="0"/>
          <w:numId w:val="12"/>
        </w:numPr>
        <w:jc w:val="both"/>
        <w:rPr>
          <w:b/>
          <w:lang w:eastAsia="en-US"/>
        </w:rPr>
      </w:pPr>
      <w:r w:rsidRPr="00FE3916">
        <w:rPr>
          <w:b/>
          <w:lang w:eastAsia="en-US"/>
        </w:rPr>
        <w:t>nekretnine:</w:t>
      </w:r>
    </w:p>
    <w:p w:rsidRDefault="00FE3916" w:rsidP="00FE3916" w:rsidR="00FE3916" w:rsidRPr="00FE3916">
      <w:pPr>
        <w:jc w:val="both"/>
        <w:rPr>
          <w:lang w:eastAsia="en-US"/>
        </w:rPr>
      </w:pPr>
    </w:p>
    <w:p w:rsidRDefault="00AD3AC5" w:rsidP="00FE3916" w:rsidR="00FE3916" w:rsidRPr="007165C6">
      <w:pPr>
        <w:numPr>
          <w:ilvl w:val="0"/>
          <w:numId w:val="13"/>
        </w:numPr>
        <w:jc w:val="both"/>
        <w:rPr>
          <w:lang w:eastAsia="en-US" w:val="en-GB"/>
        </w:rPr>
      </w:pPr>
      <w:r>
        <w:rPr>
          <w:lang w:eastAsia="en-US" w:val="en-GB"/>
        </w:rPr>
        <w:t>čest.zem. broj 3590/4, oznake zemljišta pašnjak, površine 444m2, gromača površine 193 m2 I put površine 56 m2, upisana u zk.ul. 6270 K.O. Crno po</w:t>
      </w:r>
      <w:r w:rsidR="00D32D3B">
        <w:rPr>
          <w:lang w:eastAsia="en-US" w:val="en-GB"/>
        </w:rPr>
        <w:t xml:space="preserve"> početnoj </w:t>
      </w:r>
      <w:r w:rsidR="007165C6">
        <w:rPr>
          <w:lang w:eastAsia="en-US" w:val="en-GB"/>
        </w:rPr>
        <w:t xml:space="preserve"> cijeni od 382.500,00 kuna</w:t>
      </w:r>
    </w:p>
    <w:p w:rsidRDefault="00AD3AC5" w:rsidP="00FE3916" w:rsidR="00AD3AC5">
      <w:pPr>
        <w:rPr>
          <w:lang w:eastAsia="en-US" w:val="en-GB"/>
        </w:rPr>
      </w:pPr>
    </w:p>
    <w:p w:rsidRDefault="00AD3AC5" w:rsidP="00FE3916" w:rsidR="00AD3AC5" w:rsidRPr="00FE3916"/>
    <w:p w:rsidRDefault="00FE3916" w:rsidP="00FE3916" w:rsidR="00FE3916" w:rsidRPr="00FE3916">
      <w:pPr>
        <w:ind w:firstLine="708"/>
        <w:jc w:val="both"/>
        <w:rPr>
          <w:lang w:eastAsia="en-US" w:val="en-GB"/>
        </w:rPr>
      </w:pPr>
      <w:r w:rsidRPr="00FE3916">
        <w:rPr>
          <w:lang w:eastAsia="en-US" w:val="en-GB"/>
        </w:rPr>
        <w:t>III. Ročište će se održati i kad na njemu sudjeluje samo jedan ponuditelj.</w:t>
      </w:r>
    </w:p>
    <w:p w:rsidRDefault="00FE3916" w:rsidP="00FE3916" w:rsidR="00FE3916" w:rsidRPr="00FE3916">
      <w:pPr>
        <w:jc w:val="both"/>
        <w:rPr>
          <w:lang w:eastAsia="en-US" w:val="en-GB"/>
        </w:rPr>
      </w:pPr>
    </w:p>
    <w:p w:rsidRDefault="00FE3916" w:rsidP="00FE3916" w:rsidR="00FE3916" w:rsidRPr="00FE3916">
      <w:pPr>
        <w:ind w:firstLine="708"/>
        <w:jc w:val="both"/>
        <w:rPr>
          <w:lang w:eastAsia="en-US" w:val="en-GB"/>
        </w:rPr>
      </w:pPr>
      <w:r w:rsidRPr="00FE3916">
        <w:rPr>
          <w:lang w:eastAsia="en-US" w:val="en-GB"/>
        </w:rPr>
        <w:t>IV. Rok od objave ovog zaključka na e-oglasnoj ploči Trgovačkog suda u Zadru do prodaje iznosi najmanje 15 dana.</w:t>
      </w:r>
    </w:p>
    <w:p w:rsidRDefault="00FE3916" w:rsidP="00FE3916" w:rsidR="00FE3916" w:rsidRPr="00FE3916">
      <w:pPr>
        <w:jc w:val="both"/>
        <w:rPr>
          <w:lang w:eastAsia="en-US" w:val="en-GB"/>
        </w:rPr>
      </w:pPr>
    </w:p>
    <w:p w:rsidRDefault="00FE3916" w:rsidP="00FE3916" w:rsidR="00FE3916" w:rsidRPr="00FE3916">
      <w:pPr>
        <w:ind w:firstLine="708"/>
        <w:jc w:val="both"/>
        <w:rPr>
          <w:lang w:eastAsia="en-US" w:val="en-GB"/>
        </w:rPr>
      </w:pPr>
      <w:r w:rsidRPr="00FE3916">
        <w:rPr>
          <w:lang w:eastAsia="en-US" w:val="en-GB"/>
        </w:rPr>
        <w:t>V. Ovaj zaključak o prodaji objavit će se na e-oglasnoj ploči Trgovačkog suda u Zadru, dok će se oglas o javnoj dražbi sa svim uvjetima prodaje objaviti na web stranicama Visokog trgovačkog suda Republike Hrvatske (</w:t>
      </w:r>
      <w:hyperlink r:id="rId10" w:history="true">
        <w:r w:rsidRPr="00FE3916">
          <w:rPr>
            <w:color w:themeColor="hyperlink" w:val="0000FF"/>
            <w:u w:val="single"/>
            <w:lang w:eastAsia="en-US" w:val="en-GB"/>
          </w:rPr>
          <w:t>www.sudačka</w:t>
        </w:r>
      </w:hyperlink>
      <w:r w:rsidRPr="00FE3916">
        <w:rPr>
          <w:lang w:eastAsia="en-US" w:val="en-GB"/>
        </w:rPr>
        <w:t xml:space="preserve"> mreža.hr stečaj ili na </w:t>
      </w:r>
      <w:hyperlink r:id="rId11" w:history="true">
        <w:r w:rsidRPr="00FE3916">
          <w:rPr>
            <w:color w:themeColor="hyperlink" w:val="0000FF"/>
            <w:u w:val="single"/>
            <w:lang w:eastAsia="en-US" w:val="en-GB"/>
          </w:rPr>
          <w:t>www.vts.hr</w:t>
        </w:r>
      </w:hyperlink>
      <w:r w:rsidRPr="00FE3916">
        <w:rPr>
          <w:lang w:eastAsia="en-US" w:val="en-GB"/>
        </w:rPr>
        <w:t xml:space="preserve"> u rubrici "web stečaj", na web stranici Hrvatske gospodarske komore, te na web stranici Trgovačkog suda u Zadru.</w:t>
      </w:r>
    </w:p>
    <w:p w:rsidRDefault="00FE3916" w:rsidP="00FE3916" w:rsidR="00FE3916" w:rsidRPr="00FE3916">
      <w:pPr>
        <w:jc w:val="both"/>
        <w:rPr>
          <w:lang w:eastAsia="en-US" w:val="en-GB"/>
        </w:rPr>
      </w:pPr>
      <w:r w:rsidRPr="00FE3916">
        <w:rPr>
          <w:lang w:eastAsia="en-US" w:val="en-GB"/>
        </w:rPr>
        <w:tab/>
      </w:r>
    </w:p>
    <w:p w:rsidRDefault="00FE3916" w:rsidP="00FE3916" w:rsidR="00FE3916" w:rsidRPr="00FE3916">
      <w:pPr>
        <w:ind w:firstLine="708"/>
        <w:jc w:val="both"/>
        <w:rPr>
          <w:lang w:eastAsia="en-US" w:val="en-GB"/>
        </w:rPr>
      </w:pPr>
      <w:r w:rsidRPr="00FE3916">
        <w:rPr>
          <w:lang w:eastAsia="en-US" w:val="en-GB"/>
        </w:rPr>
        <w:lastRenderedPageBreak/>
        <w:t>VI. Ovlašćuje se stečajni upravitelj da isto objavi u sredstvima javnog inforimiranja na svoj trošak, odnosno da o zaključku obavijeste osobe koje se bave posredovanje pri prodaji nekretnina.</w:t>
      </w:r>
    </w:p>
    <w:p w:rsidRDefault="00FE3916" w:rsidP="00FE3916" w:rsidR="00FE3916" w:rsidRPr="00FE3916">
      <w:pPr>
        <w:jc w:val="both"/>
      </w:pPr>
    </w:p>
    <w:p w:rsidRDefault="00FE3916" w:rsidP="00FE3916" w:rsidR="00FE3916" w:rsidRPr="00FE3916">
      <w:pPr>
        <w:ind w:firstLine="708"/>
        <w:jc w:val="both"/>
      </w:pPr>
      <w:r w:rsidRPr="00FE3916">
        <w:t>VII. UVJETI PRODAJE</w:t>
      </w:r>
    </w:p>
    <w:p w:rsidRDefault="00FE3916" w:rsidP="00FE3916" w:rsidR="00FE3916" w:rsidRPr="00FE3916">
      <w:pPr>
        <w:jc w:val="both"/>
      </w:pPr>
    </w:p>
    <w:p w:rsidRDefault="00FE3916" w:rsidP="00FE3916" w:rsidR="00FE3916" w:rsidRPr="00FE3916">
      <w:pPr>
        <w:ind w:firstLine="708"/>
        <w:jc w:val="both"/>
        <w:rPr>
          <w:lang w:eastAsia="en-US"/>
        </w:rPr>
      </w:pPr>
      <w:r w:rsidRPr="00FE3916">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FE3916" w:rsidP="00FE3916" w:rsidR="00FE3916" w:rsidRPr="00FE3916">
      <w:pPr>
        <w:jc w:val="both"/>
        <w:rPr>
          <w:lang w:eastAsia="en-US"/>
        </w:rPr>
      </w:pPr>
    </w:p>
    <w:p w:rsidRDefault="00FE3916" w:rsidP="00FE3916" w:rsidR="00FE3916" w:rsidRPr="00FE3916">
      <w:pPr>
        <w:ind w:firstLine="708"/>
        <w:jc w:val="both"/>
      </w:pPr>
      <w:r w:rsidRPr="00FE3916">
        <w:t>2. Prodaja se obavlja po načelu "viđeno-kupljeno", te se naknadne pritužbe isključuju.</w:t>
      </w:r>
    </w:p>
    <w:p w:rsidRDefault="00FE3916" w:rsidP="00FE3916" w:rsidR="00FE3916" w:rsidRPr="00FE3916">
      <w:pPr>
        <w:jc w:val="both"/>
      </w:pPr>
    </w:p>
    <w:p w:rsidRDefault="00FE3916" w:rsidP="00FE3916" w:rsidR="00FE3916" w:rsidRPr="00FE3916">
      <w:pPr>
        <w:ind w:firstLine="708"/>
        <w:jc w:val="both"/>
        <w:rPr>
          <w:bCs/>
          <w:shd w:fill="FFFFFF" w:color="auto" w:val="clear"/>
          <w:lang w:eastAsia="en-US"/>
        </w:rPr>
      </w:pPr>
      <w:r w:rsidRPr="00FE3916">
        <w:rPr>
          <w:shd w:fill="FFFFFF" w:color="auto" w:val="clear"/>
          <w:lang w:eastAsia="en-US"/>
        </w:rPr>
        <w:t xml:space="preserve">3. Prijava za nadmetanje i dokaz o uplati jamčevine po ovom oglasu moraju pristići stečajnom upravitelju </w:t>
      </w:r>
      <w:r w:rsidR="00AD3AC5">
        <w:rPr>
          <w:shd w:fill="FFFFFF" w:color="auto" w:val="clear"/>
          <w:lang w:eastAsia="en-US"/>
        </w:rPr>
        <w:t>Dabro d.o.o. 'u stečaju'</w:t>
      </w:r>
      <w:r w:rsidRPr="00FE3916">
        <w:rPr>
          <w:shd w:fill="FFFFFF" w:color="auto" w:val="clear"/>
          <w:lang w:eastAsia="en-US"/>
        </w:rPr>
        <w:t xml:space="preserve">, </w:t>
      </w:r>
      <w:r w:rsidR="00AD3AC5">
        <w:rPr>
          <w:shd w:fill="FFFFFF" w:color="auto" w:val="clear"/>
          <w:lang w:eastAsia="en-US"/>
        </w:rPr>
        <w:t>Ivica Matas, Put gimnazije 35</w:t>
      </w:r>
      <w:r w:rsidRPr="00FE3916">
        <w:rPr>
          <w:shd w:fill="FFFFFF" w:color="auto" w:val="clear"/>
          <w:lang w:eastAsia="en-US"/>
        </w:rPr>
        <w:t xml:space="preserve">, na broj 9ST- </w:t>
      </w:r>
      <w:r w:rsidR="00AD3AC5">
        <w:rPr>
          <w:shd w:fill="FFFFFF" w:color="auto" w:val="clear"/>
          <w:lang w:eastAsia="en-US"/>
        </w:rPr>
        <w:t>52/2015</w:t>
      </w:r>
      <w:r w:rsidRPr="00FE3916">
        <w:rPr>
          <w:shd w:fill="FFFFFF" w:color="auto" w:val="clear"/>
          <w:lang w:eastAsia="en-US"/>
        </w:rPr>
        <w:t xml:space="preserve">, sa naznakom </w:t>
      </w:r>
      <w:r w:rsidRPr="00FE3916">
        <w:rPr>
          <w:b/>
          <w:bCs/>
          <w:shd w:fill="FFFFFF" w:color="auto" w:val="clear"/>
          <w:lang w:eastAsia="en-US"/>
        </w:rPr>
        <w:t xml:space="preserve">„PONUDA - NE OTVARATI” </w:t>
      </w:r>
      <w:r w:rsidR="007A79A1">
        <w:rPr>
          <w:bCs/>
          <w:shd w:fill="FFFFFF" w:color="auto" w:val="clear"/>
          <w:lang w:eastAsia="en-US"/>
        </w:rPr>
        <w:t xml:space="preserve">najkasnije do </w:t>
      </w:r>
      <w:r w:rsidR="007165C6">
        <w:rPr>
          <w:bCs/>
          <w:shd w:fill="FFFFFF" w:color="auto" w:val="clear"/>
          <w:lang w:eastAsia="en-US"/>
        </w:rPr>
        <w:t>01. studenog</w:t>
      </w:r>
      <w:r w:rsidR="00817199">
        <w:rPr>
          <w:bCs/>
          <w:shd w:fill="FFFFFF" w:color="auto" w:val="clear"/>
          <w:lang w:eastAsia="en-US"/>
        </w:rPr>
        <w:t xml:space="preserve"> </w:t>
      </w:r>
      <w:r w:rsidR="00AD3AC5">
        <w:rPr>
          <w:bCs/>
          <w:shd w:fill="FFFFFF" w:color="auto" w:val="clear"/>
          <w:lang w:eastAsia="en-US"/>
        </w:rPr>
        <w:t xml:space="preserve"> 2016</w:t>
      </w:r>
      <w:r w:rsidRPr="00FE3916">
        <w:rPr>
          <w:bCs/>
          <w:shd w:fill="FFFFFF" w:color="auto" w:val="clear"/>
          <w:lang w:eastAsia="en-US"/>
        </w:rPr>
        <w:t>.godine. u 15,00 sati, a jamčevina iznosi 10% od početnih cijena navedenih u točki II.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 xml:space="preserve">4. Uplatu jamčevine će kupac izvršiti na žiro račun stečajnog dužnika otvoren kod </w:t>
      </w:r>
      <w:r w:rsidR="00AD3AC5">
        <w:rPr>
          <w:bCs/>
          <w:shd w:fill="FFFFFF" w:color="auto" w:val="clear"/>
          <w:lang w:eastAsia="en-US"/>
        </w:rPr>
        <w:t xml:space="preserve">Hypo Alpe Adria </w:t>
      </w:r>
      <w:r w:rsidR="00BB3D5D">
        <w:rPr>
          <w:bCs/>
          <w:shd w:fill="FFFFFF" w:color="auto" w:val="clear"/>
          <w:lang w:eastAsia="en-US"/>
        </w:rPr>
        <w:t xml:space="preserve">bank d.d. , IBAN: </w:t>
      </w:r>
      <w:r w:rsidR="007A79A1">
        <w:rPr>
          <w:bCs/>
          <w:shd w:fill="FFFFFF" w:color="auto" w:val="clear"/>
          <w:lang w:eastAsia="en-US"/>
        </w:rPr>
        <w:t>HR79 5200 0091 1014 4188 3.</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5. Punomoćnici ponuditelja mogu sudjelovati na dražbi samo uz ovjerenu specijalnu punomoć.</w:t>
      </w:r>
    </w:p>
    <w:p w:rsidRDefault="00FE3916" w:rsidP="00FE3916" w:rsidR="00FE3916" w:rsidRPr="00FE3916">
      <w:pPr>
        <w:jc w:val="both"/>
        <w:rPr>
          <w:shd w:fill="FFFFFF" w:color="auto" w:val="clear"/>
          <w:lang w:eastAsia="en-US"/>
        </w:rPr>
      </w:pPr>
    </w:p>
    <w:p w:rsidRDefault="00FE3916" w:rsidP="00FE3916" w:rsidR="00FE3916" w:rsidRPr="00FE3916">
      <w:pPr>
        <w:ind w:firstLine="708"/>
        <w:jc w:val="both"/>
        <w:rPr>
          <w:shd w:fill="FFFFFF" w:color="auto" w:val="clear"/>
          <w:lang w:eastAsia="en-US"/>
        </w:rPr>
      </w:pPr>
      <w:r w:rsidRPr="00FE3916">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FE3916" w:rsidP="00FE3916" w:rsidR="00FE3916" w:rsidRPr="00FE3916">
      <w:pPr>
        <w:ind w:firstLine="708"/>
        <w:rPr>
          <w:bCs/>
          <w:shd w:fill="FFFFFF" w:color="auto" w:val="clear"/>
          <w:lang w:eastAsia="en-US"/>
        </w:rPr>
      </w:pPr>
    </w:p>
    <w:p w:rsidRDefault="00FE3916" w:rsidP="00FE3916" w:rsidR="00FE3916">
      <w:pPr>
        <w:ind w:firstLine="708"/>
        <w:jc w:val="both"/>
        <w:rPr>
          <w:bCs/>
          <w:shd w:fill="FFFFFF" w:color="auto" w:val="clear"/>
          <w:lang w:eastAsia="en-US"/>
        </w:rPr>
      </w:pPr>
      <w:r w:rsidRPr="00FE3916">
        <w:rPr>
          <w:bCs/>
          <w:shd w:fill="FFFFFF" w:color="auto" w:val="clear"/>
          <w:lang w:eastAsia="en-US"/>
        </w:rPr>
        <w:t xml:space="preserve">7. Kupac nekretnine dužan je uplatiti razliku između jamčevine i postignute kupoprodajne cijene u roku od 15 dana od pravomoćnosti rješenja o dosudi na račun dužnika otvoren kod </w:t>
      </w:r>
      <w:r w:rsidR="00BB3D5D">
        <w:rPr>
          <w:bCs/>
          <w:shd w:fill="FFFFFF" w:color="auto" w:val="clear"/>
          <w:lang w:eastAsia="en-US"/>
        </w:rPr>
        <w:t xml:space="preserve">Hypo Alpe Adria bank d.d. , IBAN: </w:t>
      </w:r>
      <w:r w:rsidR="007A79A1">
        <w:rPr>
          <w:bCs/>
          <w:shd w:fill="FFFFFF" w:color="auto" w:val="clear"/>
          <w:lang w:eastAsia="en-US"/>
        </w:rPr>
        <w:t>HR79 5200 0091 1014 4188 3.</w:t>
      </w:r>
    </w:p>
    <w:p w:rsidRDefault="007A79A1" w:rsidP="00FE3916" w:rsidR="007A79A1"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9. Nekretnina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kupovninu u roku iz točke VII/7.</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lastRenderedPageBreak/>
        <w:t>11. Nakon pravomoćnosti rješenja o dosudi i nakon što kupac položi kupovninu, sud će donijeti zaključak o predaji nekretnine kupcu čime kupac stupa u posjed iste.</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FE3916" w:rsidP="00FE3916" w:rsidR="00FE3916" w:rsidRPr="00FE3916">
      <w:pPr>
        <w:ind w:left="720"/>
        <w:jc w:val="both"/>
        <w:rPr>
          <w:lang w:eastAsia="en-US"/>
        </w:rPr>
      </w:pPr>
      <w:r w:rsidRPr="00FE3916">
        <w:rPr>
          <w:lang w:eastAsia="en-US"/>
        </w:rPr>
        <w:t xml:space="preserve">   </w:t>
      </w:r>
    </w:p>
    <w:p w:rsidRDefault="00FE3916" w:rsidP="00FE3916" w:rsidR="00FE3916" w:rsidRPr="00FE3916">
      <w:pPr>
        <w:jc w:val="both"/>
      </w:pPr>
      <w:r w:rsidRPr="00FE3916">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FE3916" w:rsidP="00FE3916" w:rsidR="00FE3916" w:rsidRPr="00FE3916">
      <w:pPr>
        <w:jc w:val="both"/>
      </w:pPr>
    </w:p>
    <w:p w:rsidRDefault="00FE3916" w:rsidP="00FE3916" w:rsidR="00FE3916" w:rsidRPr="00FE3916">
      <w:pPr>
        <w:jc w:val="both"/>
      </w:pPr>
      <w:r w:rsidRPr="00FE3916">
        <w:tab/>
        <w:t>14. Sve poreze i pristojbe u svezi s prodajom snosi kupac, kao i troškove sastavljanja i ovjere ugovora.</w:t>
      </w:r>
      <w:r w:rsidRPr="00FE3916">
        <w:tab/>
      </w:r>
    </w:p>
    <w:p w:rsidRDefault="00FE3916" w:rsidP="00FE3916" w:rsidR="00FE3916" w:rsidRPr="00FE3916">
      <w:pPr>
        <w:jc w:val="both"/>
      </w:pPr>
    </w:p>
    <w:p w:rsidRDefault="00B33FEA" w:rsidP="00FE3916" w:rsidR="00FE3916" w:rsidRPr="00FE3916">
      <w:pPr>
        <w:jc w:val="both"/>
      </w:pPr>
      <w:r>
        <w:tab/>
        <w:t>15</w:t>
      </w:r>
      <w:r w:rsidR="00FE3916" w:rsidRPr="00FE3916">
        <w:t>. Prodavatelj zadržava pravo da ne prihvati niti jednu ponudu za kupnju ukoliko bi to bilo sa suprotnosti s interesima stečajnog dužnika.</w:t>
      </w:r>
    </w:p>
    <w:p w:rsidRDefault="00FE3916" w:rsidP="00FE3916" w:rsidR="00FE3916" w:rsidRPr="00FE3916">
      <w:pPr>
        <w:jc w:val="both"/>
      </w:pPr>
    </w:p>
    <w:p w:rsidRDefault="00B33FEA" w:rsidP="00FE3916" w:rsidR="00FE3916" w:rsidRPr="00FE3916">
      <w:pPr>
        <w:ind w:firstLine="708"/>
        <w:jc w:val="both"/>
      </w:pPr>
      <w:r>
        <w:t>16</w:t>
      </w:r>
      <w:r w:rsidR="00FE3916" w:rsidRPr="00FE3916">
        <w:t xml:space="preserve">. Osobe zainteresirane za kupnju mogu razgledati nekretninu koja je predmet prodaje svakim radnim danom po prethodnom dogovoru sa stečajnim upraviteljem </w:t>
      </w:r>
      <w:r w:rsidR="007A79A1">
        <w:t>Ivica Matas iz Šibenika, Put gimnazije 55,</w:t>
      </w:r>
      <w:r w:rsidR="00FE3916" w:rsidRPr="00FE3916">
        <w:t xml:space="preserve"> pozivom na broj mobitela: </w:t>
      </w:r>
      <w:r w:rsidR="007A79A1">
        <w:t>0912543878</w:t>
      </w:r>
      <w:r w:rsidR="00FE3916" w:rsidRPr="00FE3916">
        <w:t>. Kod stečajnog upravitelja može se dobiti na uvid sva dokumentacija koja se odnosi na nekretninu koja je predmet prodaje.</w:t>
      </w:r>
    </w:p>
    <w:p w:rsidRDefault="00FE3916" w:rsidP="00FE3916" w:rsidR="00FE3916" w:rsidRPr="00FE3916">
      <w:pPr>
        <w:ind w:firstLine="708"/>
        <w:jc w:val="both"/>
      </w:pPr>
    </w:p>
    <w:p w:rsidRDefault="00B33FEA" w:rsidP="00FE3916" w:rsidR="00FE3916" w:rsidRPr="00FE3916">
      <w:pPr>
        <w:ind w:firstLine="708"/>
        <w:jc w:val="both"/>
      </w:pPr>
      <w:r>
        <w:t>17</w:t>
      </w:r>
      <w:r w:rsidR="00FE3916" w:rsidRPr="00FE3916">
        <w:t>. Prijedlog za prihvat najpovoljnije ponude stečajnom sucu će dati stečajni upravitelj.</w:t>
      </w:r>
    </w:p>
    <w:p w:rsidRDefault="00FE3916" w:rsidP="00FE3916" w:rsidR="00FE3916" w:rsidRPr="00FE3916">
      <w:pPr>
        <w:jc w:val="both"/>
        <w:rPr>
          <w:rFonts w:cs="Arial" w:hAnsi="Arial" w:ascii="Arial"/>
          <w:sz w:val="22"/>
          <w:szCs w:val="22"/>
        </w:rPr>
      </w:pPr>
    </w:p>
    <w:p w:rsidRDefault="00FE3916" w:rsidP="00FE3916" w:rsidR="00FE3916" w:rsidRPr="00FE3916">
      <w:pPr>
        <w:jc w:val="center"/>
      </w:pPr>
      <w:r w:rsidRPr="00FE3916">
        <w:t>Obrazloženje</w:t>
      </w:r>
    </w:p>
    <w:p w:rsidRDefault="00FE3916" w:rsidP="00FE3916" w:rsidR="00FE3916" w:rsidRPr="00FE3916">
      <w:pPr>
        <w:jc w:val="both"/>
      </w:pPr>
    </w:p>
    <w:p w:rsidRDefault="00FE3916" w:rsidP="00FE3916" w:rsidR="00FE3916" w:rsidRPr="00FE3916">
      <w:pPr>
        <w:ind w:firstLine="708"/>
        <w:jc w:val="both"/>
      </w:pPr>
      <w:r w:rsidRPr="00FE3916">
        <w:t>Gore navedena nekretnina čini stečajnu masu stečajnog dužnika te se prodaje u stečajnom postupku uz odgovarajući primjenu pravila o ovrsi na nekretninama, sve sukladno čl. 164. st. 1. Stečajnog zakona ("Narodne novine" br. 44/96-133/12: dalje SZ-a).</w:t>
      </w:r>
    </w:p>
    <w:p w:rsidRDefault="00FE3916" w:rsidP="00FE3916" w:rsidR="00FE3916" w:rsidRPr="00FE3916">
      <w:pPr>
        <w:jc w:val="both"/>
      </w:pPr>
    </w:p>
    <w:p w:rsidRDefault="00FE3916" w:rsidP="00FE3916" w:rsidR="00FE3916" w:rsidRPr="00FE3916">
      <w:pPr>
        <w:ind w:firstLine="708"/>
        <w:jc w:val="both"/>
      </w:pPr>
      <w:r w:rsidRPr="00FE3916">
        <w:t xml:space="preserve">O uvjetima i načinu prodaje odlučeno je kao u izreci ovog rješenja pozivom na odredbe čl. 89, 97, 98, 99, 100, 103 i 258. Ovršnog zakona ("Narodne novine" br. 112/12), a u svezi s čl. 164. i 165. SZ-a. </w:t>
      </w:r>
    </w:p>
    <w:p w:rsidRDefault="00FE3916" w:rsidP="00FE3916" w:rsidR="00FE3916" w:rsidRPr="00FE3916">
      <w:pPr>
        <w:jc w:val="both"/>
      </w:pPr>
    </w:p>
    <w:p w:rsidRDefault="00FE3916" w:rsidP="00FE3916" w:rsidR="00FE3916" w:rsidRPr="00FE3916">
      <w:pPr>
        <w:ind w:firstLine="708"/>
        <w:jc w:val="both"/>
      </w:pPr>
      <w:r w:rsidRPr="00FE3916">
        <w:t>Kod prodaje u stečajnom postupku ne primjenjuju se odredbe Ovršnog zakona koje se odnose na broj ročišta i visinu cijene.</w:t>
      </w:r>
    </w:p>
    <w:p w:rsidRDefault="00FE3916" w:rsidP="00FE3916" w:rsidR="00FE3916" w:rsidRPr="00FE3916">
      <w:pPr>
        <w:jc w:val="both"/>
      </w:pPr>
    </w:p>
    <w:p w:rsidRDefault="007A79A1" w:rsidP="00FE3916" w:rsidR="00FE3916" w:rsidRPr="00FE3916">
      <w:pPr>
        <w:jc w:val="center"/>
      </w:pPr>
      <w:r>
        <w:t xml:space="preserve">U Šibeniku, </w:t>
      </w:r>
      <w:r w:rsidR="007165C6">
        <w:t>06. listopada</w:t>
      </w:r>
      <w:r w:rsidR="00FE3916" w:rsidRPr="00FE3916">
        <w:t xml:space="preserve"> godine</w:t>
      </w:r>
    </w:p>
    <w:p w:rsidRDefault="00FE3916" w:rsidP="00FE3916" w:rsidR="00FE3916" w:rsidRPr="00FE3916">
      <w:pPr>
        <w:ind w:left="6480"/>
        <w:jc w:val="both"/>
        <w:rPr>
          <w:rFonts w:cs="Arial" w:hAnsi="Arial" w:ascii="Arial"/>
          <w:sz w:val="22"/>
          <w:szCs w:val="22"/>
        </w:rPr>
      </w:pPr>
    </w:p>
    <w:p w:rsidRDefault="00FE3916" w:rsidP="00FE3916" w:rsidR="00FE3916" w:rsidRPr="00FE3916">
      <w:pPr>
        <w:ind w:left="6480"/>
        <w:jc w:val="both"/>
      </w:pPr>
      <w:r w:rsidRPr="00FE3916">
        <w:t>STEČAJNI SUDAC</w:t>
      </w:r>
    </w:p>
    <w:p w:rsidRDefault="00FE3916" w:rsidP="00FE3916" w:rsidR="00FE3916" w:rsidRPr="00FE3916">
      <w:pPr>
        <w:ind w:left="6480"/>
        <w:jc w:val="both"/>
      </w:pPr>
    </w:p>
    <w:p w:rsidRDefault="00FE3916" w:rsidP="00FE3916" w:rsidR="00FE3916" w:rsidRPr="00FE3916">
      <w:pPr>
        <w:ind w:left="6480"/>
        <w:jc w:val="both"/>
      </w:pPr>
      <w:r w:rsidRPr="00FE3916">
        <w:t>Terezija Goreta</w:t>
      </w:r>
      <w:r w:rsidR="00C42847">
        <w:t>, v.r.</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POUKA O PRAVNOM LIJEKU:</w:t>
      </w:r>
    </w:p>
    <w:p w:rsidRDefault="00FE3916" w:rsidP="00FE3916" w:rsidR="00FE3916" w:rsidRPr="00FE3916">
      <w:pPr>
        <w:jc w:val="both"/>
      </w:pPr>
      <w:r w:rsidRPr="00FE3916">
        <w:lastRenderedPageBreak/>
        <w:t>Protiv ovog zaključka nije dopuštena žalba (čl. 11. st. 9. Stečajnog zakona).</w:t>
      </w:r>
    </w:p>
    <w:p w:rsidRDefault="00FE3916" w:rsidP="00FE3916" w:rsidR="00FE3916" w:rsidRPr="00FE3916">
      <w:pPr>
        <w:jc w:val="both"/>
      </w:pPr>
      <w:r w:rsidRPr="00FE3916">
        <w:t>DN-a:</w:t>
      </w:r>
    </w:p>
    <w:p w:rsidRDefault="00FE3916" w:rsidP="00FE3916" w:rsidR="00FE3916" w:rsidRPr="00FE3916">
      <w:pPr>
        <w:jc w:val="both"/>
      </w:pPr>
      <w:r w:rsidRPr="00FE3916">
        <w:t>- Stečajnom upravitelju</w:t>
      </w:r>
    </w:p>
    <w:p w:rsidRDefault="00FE3916" w:rsidP="00FE3916" w:rsidR="00FE3916" w:rsidRPr="00FE3916">
      <w:pPr>
        <w:jc w:val="both"/>
      </w:pPr>
      <w:r w:rsidRPr="00FE3916">
        <w:t>- ŽDO, Građansko-upravni odjel Šibenik,</w:t>
      </w:r>
    </w:p>
    <w:p w:rsidRDefault="00FE3916" w:rsidP="00FE3916" w:rsidR="00FE3916" w:rsidRPr="00FE3916">
      <w:pPr>
        <w:jc w:val="both"/>
      </w:pPr>
      <w:r w:rsidRPr="00FE3916">
        <w:t>- e-oglasna ploča Trgovačkog suda u Zadru, Stalne službe u Šibeniku</w:t>
      </w:r>
    </w:p>
    <w:p w:rsidRDefault="00FE3916" w:rsidP="00FE3916" w:rsidR="00FE3916" w:rsidRPr="00FE3916">
      <w:pPr>
        <w:jc w:val="both"/>
      </w:pPr>
      <w:r w:rsidRPr="00FE3916">
        <w:t>- Porezna uprava Šibenik</w:t>
      </w:r>
    </w:p>
    <w:p w:rsidRDefault="00FE3916" w:rsidP="00FE3916" w:rsidR="00FE3916" w:rsidRPr="00FE3916">
      <w:pPr>
        <w:jc w:val="both"/>
      </w:pPr>
      <w:r w:rsidRPr="00FE3916">
        <w:t xml:space="preserve">- VTS- u oglasu na web stranicama Visokog trgovačkog suda Republike Hrvatske Zagreb (www.sudacka-mreza.hr/stecaj ili na www.vts.hr u rubrici "web stečaj"), web stranici Hrvatske gospodarske komore www.hgk.hr </w:t>
      </w:r>
    </w:p>
    <w:p w:rsidRDefault="00FE3916" w:rsidP="00BB3D5D" w:rsidR="00EE35D1">
      <w:pPr>
        <w:jc w:val="both"/>
      </w:pPr>
      <w:r w:rsidRPr="00FE3916">
        <w:t xml:space="preserve">- </w:t>
      </w:r>
      <w:r w:rsidR="00BB3D5D">
        <w:t>Hypo Alpe Adria Bank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000E" w:rsidP="00DF640D" w:rsidR="0011000E">
      <w:r>
        <w:separator/>
      </w:r>
    </w:p>
  </w:endnote>
  <w:endnote w:id="0" w:type="continuationSeparator">
    <w:p w:rsidRDefault="0011000E" w:rsidP="00DF640D" w:rsidR="00110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000E" w:rsidP="00DF640D" w:rsidR="0011000E">
      <w:r>
        <w:separator/>
      </w:r>
    </w:p>
  </w:footnote>
  <w:footnote w:id="0" w:type="continuationSeparator">
    <w:p w:rsidRDefault="0011000E" w:rsidP="00DF640D" w:rsidR="00110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B70C29">
          <w:rPr>
            <w:noProof/>
          </w:rPr>
          <w:t>4</w:t>
        </w:r>
        <w:r>
          <w:fldChar w:fldCharType="end"/>
        </w:r>
        <w:r>
          <w:t xml:space="preserve">                                                    </w:t>
        </w:r>
        <w:r w:rsidR="001A0751">
          <w:t xml:space="preserve">   9</w:t>
        </w:r>
        <w:r>
          <w:t xml:space="preserve"> St-</w:t>
        </w:r>
        <w:r w:rsidR="00AD3AC5">
          <w:t>52/15</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9"/>
  </w:num>
  <w:num w:numId="4">
    <w:abstractNumId w:val="7"/>
  </w:num>
  <w:num w:numId="5">
    <w:abstractNumId w:val="1"/>
  </w:num>
  <w:num w:numId="6">
    <w:abstractNumId w:val="3"/>
  </w:num>
  <w:num w:numId="7">
    <w:abstractNumId w:val="4"/>
  </w:num>
  <w:num w:numId="8">
    <w:abstractNumId w:val="5"/>
  </w:num>
  <w:num w:numId="9">
    <w:abstractNumId w:val="6"/>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661F6"/>
    <w:rsid w:val="000671BB"/>
    <w:rsid w:val="000C23EA"/>
    <w:rsid w:val="0011000E"/>
    <w:rsid w:val="00116357"/>
    <w:rsid w:val="00117BC8"/>
    <w:rsid w:val="00155778"/>
    <w:rsid w:val="001A0751"/>
    <w:rsid w:val="00203503"/>
    <w:rsid w:val="00226126"/>
    <w:rsid w:val="002363F9"/>
    <w:rsid w:val="00242A5B"/>
    <w:rsid w:val="00283377"/>
    <w:rsid w:val="002A4DCD"/>
    <w:rsid w:val="002C64E9"/>
    <w:rsid w:val="002E0337"/>
    <w:rsid w:val="002F7F40"/>
    <w:rsid w:val="00324E03"/>
    <w:rsid w:val="003272E2"/>
    <w:rsid w:val="003B5533"/>
    <w:rsid w:val="003E4AE7"/>
    <w:rsid w:val="00417E4E"/>
    <w:rsid w:val="00452C06"/>
    <w:rsid w:val="004F4118"/>
    <w:rsid w:val="00517EF9"/>
    <w:rsid w:val="00680AD4"/>
    <w:rsid w:val="00684142"/>
    <w:rsid w:val="0069580F"/>
    <w:rsid w:val="0070114F"/>
    <w:rsid w:val="007165C6"/>
    <w:rsid w:val="007363F4"/>
    <w:rsid w:val="007865F8"/>
    <w:rsid w:val="007A79A1"/>
    <w:rsid w:val="007B0CFA"/>
    <w:rsid w:val="007D2607"/>
    <w:rsid w:val="007F0C5A"/>
    <w:rsid w:val="007F3E7C"/>
    <w:rsid w:val="00817199"/>
    <w:rsid w:val="008348C9"/>
    <w:rsid w:val="00853CA6"/>
    <w:rsid w:val="008B6270"/>
    <w:rsid w:val="008D1032"/>
    <w:rsid w:val="00915C3B"/>
    <w:rsid w:val="009316ED"/>
    <w:rsid w:val="009A407B"/>
    <w:rsid w:val="009C616F"/>
    <w:rsid w:val="00A02B3C"/>
    <w:rsid w:val="00A02EFD"/>
    <w:rsid w:val="00A032B0"/>
    <w:rsid w:val="00A42674"/>
    <w:rsid w:val="00A810F3"/>
    <w:rsid w:val="00AA2BAA"/>
    <w:rsid w:val="00AA340C"/>
    <w:rsid w:val="00AD3AC5"/>
    <w:rsid w:val="00B14F3C"/>
    <w:rsid w:val="00B33FEA"/>
    <w:rsid w:val="00B51099"/>
    <w:rsid w:val="00B70C29"/>
    <w:rsid w:val="00B77ADA"/>
    <w:rsid w:val="00BA772A"/>
    <w:rsid w:val="00BB3D5D"/>
    <w:rsid w:val="00BE1125"/>
    <w:rsid w:val="00C3434C"/>
    <w:rsid w:val="00C42847"/>
    <w:rsid w:val="00C63EF7"/>
    <w:rsid w:val="00C72F84"/>
    <w:rsid w:val="00D32D3B"/>
    <w:rsid w:val="00D636E9"/>
    <w:rsid w:val="00DD66E5"/>
    <w:rsid w:val="00DE018A"/>
    <w:rsid w:val="00DF640D"/>
    <w:rsid w:val="00E54B32"/>
    <w:rsid w:val="00E65D4D"/>
    <w:rsid w:val="00E76879"/>
    <w:rsid w:val="00E903EC"/>
    <w:rsid w:val="00E9478E"/>
    <w:rsid w:val="00EA5610"/>
    <w:rsid w:val="00EE35D1"/>
    <w:rsid w:val="00EF655D"/>
    <w:rsid w:val="00FC0B97"/>
    <w:rsid w:val="00FE391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03121">
      <w:bodyDiv w:val="true"/>
      <w:marLeft w:val="0"/>
      <w:marRight w:val="0"/>
      <w:marTop w:val="0"/>
      <w:marBottom w:val="0"/>
      <w:divBdr>
        <w:top w:space="0" w:sz="0" w:color="auto" w:val="none"/>
        <w:left w:space="0" w:sz="0" w:color="auto" w:val="none"/>
        <w:bottom w:space="0" w:sz="0" w:color="auto" w:val="none"/>
        <w:right w:space="0" w:sz="0" w:color="auto" w:val="none"/>
      </w:divBdr>
    </w:div>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St-52/2015</izvorni_sadrzaj>
    <derivirana_varijabla naziv="DomainObject.Predmet.OznakaBroj_1">St-52/2015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DABRO d.o.o. za građevinarstvo i trgovinu</izvorni_sadrzaj>
    <derivirana_varijabla naziv="DomainObject.Predmet.ProtustrankaFormated_1">  DABRO d.o.o. za građevinarstvo i trgovinu</derivirana_varijabla>
  </DomainObject.Predmet.ProtustrankaFormated>
  <DomainObject.Predmet.ProtustrankaFormatedOIB>
    <izvorni_sadrzaj>  DABRO d.o.o. za građevinarstvo i trgovinu, OIB 90152555646</izvorni_sadrzaj>
    <derivirana_varijabla naziv="DomainObject.Predmet.ProtustrankaFormatedOIB_1">  DABRO d.o.o. za građevinarstvo i trgovinu, OIB 90152555646</derivirana_varijabla>
  </DomainObject.Predmet.ProtustrankaFormatedOIB>
  <DomainObject.Predmet.ProtustrankaFormatedWithAdress>
    <izvorni_sadrzaj> DABRO d.o.o. za građevinarstvo i trgovinu, Tijatska 12, 22000 Šibenik</izvorni_sadrzaj>
    <derivirana_varijabla naziv="DomainObject.Predmet.ProtustrankaFormatedWithAdress_1"> DABRO d.o.o. za građevinarstvo i trgovinu, Tijatska 12, 22000 Šibenik</derivirana_varijabla>
  </DomainObject.Predmet.ProtustrankaFormatedWithAdress>
  <DomainObject.Predmet.ProtustrankaFormatedWithAdressOIB>
    <izvorni_sadrzaj> DABRO d.o.o. za građevinarstvo i trgovinu, OIB 90152555646, Tijatska 12, 22000 Šibenik</izvorni_sadrzaj>
    <derivirana_varijabla naziv="DomainObject.Predmet.ProtustrankaFormatedWithAdressOIB_1"> DABRO d.o.o. za građevinarstvo i trgovinu, OIB 90152555646, Tijatska 12, 22000 Šibenik</derivirana_varijabla>
  </DomainObject.Predmet.ProtustrankaFormatedWithAdressOIB>
  <DomainObject.Predmet.ProtustrankaWithAdress>
    <izvorni_sadrzaj>DABRO d.o.o. za građevinarstvo i trgovinu Tijatska 12, 22000 Šibenik</izvorni_sadrzaj>
    <derivirana_varijabla naziv="DomainObject.Predmet.ProtustrankaWithAdress_1">DABRO d.o.o. za građevinarstvo i trgovinu Tijatska 12, 22000 Šibenik</derivirana_varijabla>
  </DomainObject.Predmet.ProtustrankaWithAdress>
  <DomainObject.Predmet.ProtustrankaWithAdressOIB>
    <izvorni_sadrzaj>DABRO d.o.o. za građevinarstvo i trgovinu, OIB 90152555646, Tijatska 12, 22000 Šibenik</izvorni_sadrzaj>
    <derivirana_varijabla naziv="DomainObject.Predmet.ProtustrankaWithAdressOIB_1">DABRO d.o.o. za građevinarstvo i trgovinu, OIB 90152555646, Tijatska 12, 22000 Šibenik</derivirana_varijabla>
  </DomainObject.Predmet.ProtustrankaWithAdressOIB>
  <DomainObject.Predmet.ProtustrankaNazivFormated>
    <izvorni_sadrzaj>DABRO d.o.o. za građevinarstvo i trgovinu</izvorni_sadrzaj>
    <derivirana_varijabla naziv="DomainObject.Predmet.ProtustrankaNazivFormated_1">DABRO d.o.o. za građevinarstvo i trgovinu</derivirana_varijabla>
  </DomainObject.Predmet.ProtustrankaNazivFormated>
  <DomainObject.Predmet.ProtustrankaNazivFormatedOIB>
    <izvorni_sadrzaj>DABRO d.o.o. za građevinarstvo i trgovinu, OIB 90152555646</izvorni_sadrzaj>
    <derivirana_varijabla naziv="DomainObject.Predmet.ProtustrankaNazivFormatedOIB_1">DABRO d.o.o. za građevinarstvo i trgovinu, OIB 90152555646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Šibenik zastupanog po punomoćniku ŽDO U ŠIBENIKU - Građansko-upravni odjel</izvorni_sadrzaj>
    <derivirana_varijabla naziv="DomainObject.Predmet.StrankaFormated_1">  RHMF POREZNA UPRAVA - Područni ured Šibenik zastupanog po punomoćniku ŽDO U ŠIBENIKU - Građansko-upravni odjel</derivirana_varijabla>
  </DomainObject.Predmet.StrankaFormated>
  <DomainObject.Predmet.StrankaFormatedOIB>
    <izvorni_sadrzaj>  RHMF POREZNA UPRAVA - Područni ured Šibenik, OIB 18683136487 zastupanog po punomoćniku ŽDO U ŠIBENIKU - Građansko-upravni odjel</izvorni_sadrzaj>
    <derivirana_varijabla naziv="DomainObject.Predmet.StrankaFormatedOIB_1">  RHMF POREZNA UPRAVA - Područni ured Šibenik, OIB 18683136487 zastupanog po punomoćniku ŽDO U ŠIBENIKU - Građansko-upravni odjel</derivirana_varijabla>
  </DomainObject.Predmet.StrankaFormatedOIB>
  <DomainObject.Predmet.StrankaFormatedWithAdress>
    <izvorni_sadrzaj> RHMF POREZNA UPRAVA - Područni ured Šibenik zastupanog po punomoćniku ŽDO U ŠIBENIKU - Građansko-upravni odjel</izvorni_sadrzaj>
    <derivirana_varijabla naziv="DomainObject.Predmet.StrankaFormatedWithAdress_1"> RHMF POREZNA UPRAVA - Područni ured Šibenik zastupanog po punomoćniku ŽDO U ŠIBENIKU - Građansko-upravni odjel</derivirana_varijabla>
  </DomainObject.Predmet.StrankaFormatedWithAdress>
  <DomainObject.Predmet.StrankaFormatedWithAdressOIB>
    <izvorni_sadrzaj> RHMF POREZNA UPRAVA - Područni ured Šibenik, OIB 18683136487 zastupanog po punomoćniku ŽDO U ŠIBENIKU - Građansko-upravni odjel</izvorni_sadrzaj>
    <derivirana_varijabla naziv="DomainObject.Predmet.StrankaFormatedWithAdressOIB_1"> RHMF POREZNA UPRAVA - Područni ured Šibenik, OIB 18683136487 zastupanog po punomoćniku ŽDO U ŠIBENIKU - Građansko-upravni odjel</derivirana_varijabla>
  </DomainObject.Predmet.StrankaFormatedWithAdressOIB>
  <DomainObject.Predmet.StrankaWithAdress>
    <izvorni_sadrzaj>RHMF POREZNA UPRAVA - Područni ured Šibenik </izvorni_sadrzaj>
    <derivirana_varijabla naziv="DomainObject.Predmet.StrankaWithAdress_1">RHMF POREZNA UPRAVA - Područni ured Šibenik </derivirana_varijabla>
  </DomainObject.Predmet.StrankaWithAdress>
  <DomainObject.Predmet.StrankaWithAdressOIB>
    <izvorni_sadrzaj>RHMF POREZNA UPRAVA - Područni ured Šibenik, OIB 18683136487</izvorni_sadrzaj>
    <derivirana_varijabla naziv="DomainObject.Predmet.StrankaWithAdressOIB_1">RHMF POREZNA UPRAVA - Područni ured Šibenik, OIB 18683136487</derivirana_varijabla>
  </DomainObject.Predmet.StrankaWithAdressOIB>
  <DomainObject.Predmet.StrankaNazivFormated>
    <izvorni_sadrzaj>RHMF POREZNA UPRAVA - Područni ured Šibenik</izvorni_sadrzaj>
    <derivirana_varijabla naziv="DomainObject.Predmet.StrankaNazivFormated_1">RHMF POREZNA UPRAVA - Područni ured Šibenik</derivirana_varijabla>
  </DomainObject.Predmet.StrankaNazivFormated>
  <DomainObject.Predmet.StrankaNazivFormatedOIB>
    <izvorni_sadrzaj>RHMF POREZNA UPRAVA - Područni ured Šibenik, OIB 18683136487</izvorni_sadrzaj>
    <derivirana_varijabla naziv="DomainObject.Predmet.StrankaNazivFormatedOIB_1">RHMF POREZNA UPRAVA - Područni ured Šibenik,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Šibenik zastupanog po punomoćniku ŽDO U ŠIBENIKU - Građansko-upravni odjel</item>
    </izvorni_sadrzaj>
    <derivirana_varijabla naziv="DomainObject.Predmet.StrankaListFormated_1">
      <item>RHMF POREZNA UPRAVA - Područni ured Šibenik zastupanog po punomoćniku ŽDO U ŠIBENIKU - Građansko-upravni odjel</item>
    </derivirana_varijabla>
  </DomainObject.Predmet.StrankaListFormated>
  <DomainObject.Predmet.StrankaListFormatedOIB>
    <izvorni_sadrzaj>
      <item>RHMF POREZNA UPRAVA - Područni ured Šibenik, OIB 18683136487 zastupanog po punomoćniku ŽDO U ŠIBENIKU - Građansko-upravni odjel</item>
    </izvorni_sadrzaj>
    <derivirana_varijabla naziv="DomainObject.Predmet.StrankaListFormatedOIB_1">
      <item>RHMF POREZNA UPRAVA - Područni ured Šibenik, OIB 18683136487 zastupanog po punomoćniku ŽDO U ŠIBENIKU - Građansko-upravni odjel</item>
    </derivirana_varijabla>
  </DomainObject.Predmet.StrankaListFormatedOIB>
  <DomainObject.Predmet.StrankaListFormatedWithAdress>
    <izvorni_sadrzaj>
      <item>RHMF POREZNA UPRAVA - Područni ured Šibenik zastupanog po punomoćniku ŽDO U ŠIBENIKU - Građansko-upravni odjel</item>
    </izvorni_sadrzaj>
    <derivirana_varijabla naziv="DomainObject.Predmet.StrankaListFormatedWithAdress_1">
      <item>RHMF POREZNA UPRAVA - Područni ured Šibenik zastupanog po punomoćniku ŽDO U ŠIBENIKU - Građansko-upravni odjel</item>
    </derivirana_varijabla>
  </DomainObject.Predmet.StrankaListFormatedWithAdress>
  <DomainObject.Predmet.StrankaListFormatedWithAdressOIB>
    <izvorni_sadrzaj>
      <item>RHMF POREZNA UPRAVA - Područni ured Šibenik, OIB 18683136487 zastupanog po punomoćniku ŽDO U ŠIBENIKU - Građansko-upravni odjel</item>
    </izvorni_sadrzaj>
    <derivirana_varijabla naziv="DomainObject.Predmet.StrankaListFormatedWithAdressOIB_1">
      <item>RHMF POREZNA UPRAVA - Područni ured Šibenik, OIB 18683136487 zastupanog po punomoćniku ŽDO U ŠIBENIKU - Građansko-upravni odjel</item>
    </derivirana_varijabla>
  </DomainObject.Predmet.StrankaListFormatedWithAdressOIB>
  <DomainObject.Predmet.StrankaListNazivFormated>
    <izvorni_sadrzaj>
      <item>RHMF POREZNA UPRAVA - Područni ured Šibenik</item>
    </izvorni_sadrzaj>
    <derivirana_varijabla naziv="DomainObject.Predmet.StrankaListNazivFormated_1">
      <item>RHMF POREZNA UPRAVA - Područni ured Šibenik</item>
    </derivirana_varijabla>
  </DomainObject.Predmet.StrankaListNazivFormated>
  <DomainObject.Predmet.StrankaListNazivFormatedOIB>
    <izvorni_sadrzaj>
      <item>RHMF POREZNA UPRAVA - Područni ured Šibenik, OIB 18683136487</item>
    </izvorni_sadrzaj>
    <derivirana_varijabla naziv="DomainObject.Predmet.StrankaListNazivFormatedOIB_1">
      <item>RHMF POREZNA UPRAVA - Područni ured Šibenik, OIB 18683136487</item>
    </derivirana_varijabla>
  </DomainObject.Predmet.StrankaListNazivFormatedOIB>
  <DomainObject.Predmet.ProtuStrankaListFormated>
    <izvorni_sadrzaj>
      <item>DABRO d.o.o. za građevinarstvo i trgovinu</item>
    </izvorni_sadrzaj>
    <derivirana_varijabla naziv="DomainObject.Predmet.ProtuStrankaListFormated_1">
      <item>DABRO d.o.o. za građevinarstvo i trgovinu</item>
    </derivirana_varijabla>
  </DomainObject.Predmet.ProtuStrankaListFormated>
  <DomainObject.Predmet.ProtuStrankaListFormatedOIB>
    <izvorni_sadrzaj>
      <item>DABRO d.o.o. za građevinarstvo i trgovinu, OIB 90152555646</item>
    </izvorni_sadrzaj>
    <derivirana_varijabla naziv="DomainObject.Predmet.ProtuStrankaListFormatedOIB_1">
      <item>DABRO d.o.o. za građevinarstvo i trgovinu, OIB 90152555646</item>
    </derivirana_varijabla>
  </DomainObject.Predmet.ProtuStrankaListFormatedOIB>
  <DomainObject.Predmet.ProtuStrankaListFormatedWithAdress>
    <izvorni_sadrzaj>
      <item>DABRO d.o.o. za građevinarstvo i trgovinu, Tijatska 12, 22000 Šibenik</item>
    </izvorni_sadrzaj>
    <derivirana_varijabla naziv="DomainObject.Predmet.ProtuStrankaListFormatedWithAdress_1">
      <item>DABRO d.o.o. za građevinarstvo i trgovinu, Tijatska 12, 22000 Šibenik</item>
    </derivirana_varijabla>
  </DomainObject.Predmet.ProtuStrankaListFormatedWithAdress>
  <DomainObject.Predmet.ProtuStrankaListFormatedWithAdressOIB>
    <izvorni_sadrzaj>
      <item>DABRO d.o.o. za građevinarstvo i trgovinu, OIB 90152555646, Tijatska 12, 22000 Šibenik</item>
    </izvorni_sadrzaj>
    <derivirana_varijabla naziv="DomainObject.Predmet.ProtuStrankaListFormatedWithAdressOIB_1">
      <item>DABRO d.o.o. za građevinarstvo i trgovinu, OIB 90152555646, Tijatska 12, 22000 Šibenik</item>
    </derivirana_varijabla>
  </DomainObject.Predmet.ProtuStrankaListFormatedWithAdressOIB>
  <DomainObject.Predmet.ProtuStrankaListNazivFormated>
    <izvorni_sadrzaj>
      <item>DABRO d.o.o. za građevinarstvo i trgovinu</item>
    </izvorni_sadrzaj>
    <derivirana_varijabla naziv="DomainObject.Predmet.ProtuStrankaListNazivFormated_1">
      <item>DABRO d.o.o. za građevinarstvo i trgovinu</item>
    </derivirana_varijabla>
  </DomainObject.Predmet.ProtuStrankaListNazivFormated>
  <DomainObject.Predmet.ProtuStrankaListNazivFormatedOIB>
    <izvorni_sadrzaj>
      <item>DABRO d.o.o. za građevinarstvo i trgovinu, OIB 90152555646</item>
    </izvorni_sadrzaj>
    <derivirana_varijabla naziv="DomainObject.Predmet.ProtuStrankaListNazivFormatedOIB_1">
      <item>DABRO d.o.o. za građevinarstvo i trgovinu, OIB 90152555646</item>
    </derivirana_varijabla>
  </DomainObject.Predmet.ProtuStrankaListNazivFormatedOIB>
  <DomainObject.Predmet.OstaliListFormated>
    <izvorni_sadrzaj>
      <item>ŽDO U ŠIBENIKU - Građansko-upravni odjel punomoćnik sudionika u postupku RHMF POREZNA UPRAVA - Područni ured Šibenik</item>
      <item>Ivica Matas</item>
    </izvorni_sadrzaj>
    <derivirana_varijabla naziv="DomainObject.Predmet.OstaliListFormated_1">
      <item>ŽDO U ŠIBENIKU - Građansko-upravni odjel punomoćnik sudionika u postupku RHMF POREZNA UPRAVA - Područni ured Šibenik</item>
      <item>Ivica Matas</item>
    </derivirana_varijabla>
  </DomainObject.Predmet.OstaliListFormated>
  <DomainObject.Predmet.OstaliListFormatedOIB>
    <izvorni_sadrzaj>
      <item>ŽDO U ŠIBENIKU - Građansko-upravni odjel punomoćnik sudionika u postupku RHMF POREZNA UPRAVA - Područni ured Šibenik</item>
      <item>Ivica Matas, OIB 98549799157</item>
    </izvorni_sadrzaj>
    <derivirana_varijabla naziv="DomainObject.Predmet.OstaliListFormatedOIB_1">
      <item>ŽDO U ŠIBENIKU - Građansko-upravni odjel punomoćnik sudionika u postupku RHMF POREZNA UPRAVA - Područni ured Šibenik</item>
      <item>Ivica Matas, OIB 98549799157</item>
    </derivirana_varijabla>
  </DomainObject.Predmet.OstaliListFormatedOIB>
  <DomainObject.Predmet.OstaliListFormatedWithAdress>
    <izvorni_sadrzaj>
      <item>ŽDO U ŠIBENIKU - Građansko-upravni odjel, P. Grubišića 3, 22000 Šibenik punomoćnik sudionika u postupku RHMF POREZNA UPRAVA - Područni ured Šibenik</item>
      <item>Ivica Matas, Put Gimnazije 55, 22000 Šibenik</item>
    </izvorni_sadrzaj>
    <derivirana_varijabla naziv="DomainObject.Predmet.OstaliListFormatedWithAdress_1">
      <item>ŽDO U ŠIBENIKU - Građansko-upravni odjel, P. Grubišića 3, 22000 Šibenik punomoćnik sudionika u postupku RHMF POREZNA UPRAVA - Područni ured Šibenik</item>
      <item>Ivica Matas, Put Gimnazije 55, 22000 Šibenik</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Šibenik</item>
      <item>Ivica Matas, OIB 98549799157, Put Gimnazije 55, 22000 Šibenik</item>
    </izvorni_sadrzaj>
    <derivirana_varijabla naziv="DomainObject.Predmet.OstaliListFormatedWithAdressOIB_1">
      <item>ŽDO U ŠIBENIKU - Građansko-upravni odjel, P. Grubišića 3, 22000 Šibenik punomoćnik sudionika u postupku RHMF POREZNA UPRAVA - Područni ured Šibenik</item>
      <item>Ivica Matas, OIB 98549799157, Put Gimnazije 55, 22000 Šibenik</item>
    </derivirana_varijabla>
  </DomainObject.Predmet.OstaliListFormatedWithAdressOIB>
  <DomainObject.Predmet.OstaliListNazivFormated>
    <izvorni_sadrzaj>
      <item>ŽDO U ŠIBENIKU - Građansko-upravni odjel</item>
      <item>Ivica Matas</item>
    </izvorni_sadrzaj>
    <derivirana_varijabla naziv="DomainObject.Predmet.OstaliListNazivFormated_1">
      <item>ŽDO U ŠIBENIKU - Građansko-upravni odjel</item>
      <item>Ivica Matas</item>
    </derivirana_varijabla>
  </DomainObject.Predmet.OstaliListNazivFormated>
  <DomainObject.Predmet.OstaliListNazivFormatedOIB>
    <izvorni_sadrzaj>
      <item>ŽDO U ŠIBENIKU - Građansko-upravni odjel</item>
      <item>Ivica Matas, OIB 98549799157</item>
    </izvorni_sadrzaj>
    <derivirana_varijabla naziv="DomainObject.Predmet.OstaliListNazivFormatedOIB_1">
      <item>ŽDO U ŠIBENIKU - Građansko-upravni odjel</item>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RHMF POREZNA UPRAVA - Područni ured Šibenik</izvorni_sadrzaj>
    <derivirana_varijabla naziv="DomainObject.Predmet.StrankaIDrugi_1">RHMF POREZNA UPRAVA - Područni ured Šibenik</derivirana_varijabla>
  </DomainObject.Predmet.StrankaIDrugi>
  <DomainObject.Predmet.ProtustrankaIDrugi>
    <izvorni_sadrzaj>DABRO d.o.o. za građevinarstvo i trgovinu</izvorni_sadrzaj>
    <derivirana_varijabla naziv="DomainObject.Predmet.ProtustrankaIDrugi_1">DABRO d.o.o. za građevinarstvo i trgovinu</derivirana_varijabla>
  </DomainObject.Predmet.ProtustrankaIDrugi>
  <DomainObject.Predmet.StrankaIDrugiAdressOIB>
    <izvorni_sadrzaj>RHMF POREZNA UPRAVA - Područni ured Šibenik, OIB 18683136487</izvorni_sadrzaj>
    <derivirana_varijabla naziv="DomainObject.Predmet.StrankaIDrugiAdressOIB_1">RHMF POREZNA UPRAVA - Područni ured Šibenik, OIB 18683136487</derivirana_varijabla>
  </DomainObject.Predmet.StrankaIDrugiAdressOIB>
  <DomainObject.Predmet.ProtustrankaIDrugiAdressOIB>
    <izvorni_sadrzaj>DABRO d.o.o. za građevinarstvo i trgovinu, OIB 90152555646, Tijatska 12, 22000 Šibenik</izvorni_sadrzaj>
    <derivirana_varijabla naziv="DomainObject.Predmet.ProtustrankaIDrugiAdressOIB_1">DABRO d.o.o. za građevinarstvo i trgovinu, OIB 90152555646, Tijatska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Šibenik</item>
      <item>DABRO d.o.o. za građevinarstvo i trgovinu</item>
      <item>ŽDO U ŠIBENIKU - Građansko-upravni odjel</item>
      <item>Ivica Matas</item>
    </izvorni_sadrzaj>
    <derivirana_varijabla naziv="DomainObject.Predmet.SudioniciListNaziv_1">
      <item>RHMF POREZNA UPRAVA - Područni ured Šibenik</item>
      <item>DABRO d.o.o. za građevinarstvo i trgovinu</item>
      <item>ŽDO U ŠIBENIKU - Građansko-upravni odjel</item>
      <item>Ivica Matas</item>
    </derivirana_varijabla>
  </DomainObject.Predmet.SudioniciListNaziv>
  <DomainObject.Predmet.SudioniciListAdressOIB>
    <izvorni_sadrzaj>
      <item>RHMF POREZNA UPRAVA - Područni ured Šibenik, OIB 18683136487</item>
      <item>DABRO d.o.o. za građevinarstvo i trgovinu, OIB 90152555646, Tijatska 12,22000 Šibenik</item>
      <item>ŽDO U ŠIBENIKU - Građansko-upravni odjel, P. Grubišića 3,22000 Šibenik</item>
      <item>Ivica Matas, OIB 98549799157, Put Gimnazije 55,22000 Šibenik</item>
    </izvorni_sadrzaj>
    <derivirana_varijabla naziv="DomainObject.Predmet.SudioniciListAdressOIB_1">
      <item>RHMF POREZNA UPRAVA - Područni ured Šibenik, OIB 18683136487</item>
      <item>DABRO d.o.o. za građevinarstvo i trgovinu, OIB 90152555646, Tijatska 12,22000 Šibenik</item>
      <item>ŽDO U ŠIBENIKU - Građansko-upravni odjel, P. Grubišića 3,22000 Šibenik</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90152555646</item>
      <item>, OIB null</item>
      <item>, OIB 98549799157</item>
    </izvorni_sadrzaj>
    <derivirana_varijabla naziv="DomainObject.Predmet.SudioniciListNazivOIB_1">
      <item>, OIB 18683136487</item>
      <item>, OIB 90152555646</item>
      <item>, OIB null</item>
      <item>, OIB 98549799157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8648E8-FFEE-42F1-B63E-32C87E4CB0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1153</properties:Words>
  <properties:Characters>6080</properties:Characters>
  <properties:Lines>159</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2016-10-06T07:55:00Z</dcterms:created>
  <dc:creator>Terezija Goreta</dc:creator>
  <cp:lastModifiedBy>Marina Gulin</cp:lastModifiedBy>
  <cp:lastPrinted>2016-08-29T08:41:00Z</cp:lastPrinted>
  <dcterms:modified xmlns:xsi="http://www.w3.org/2001/XMLSchema-instance" xsi:type="dcterms:W3CDTF">2016-10-06T09:40:00Z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