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6482" w14:paraId="e2b648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35E9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35E99" w:rsidP="00B35E99" w:rsidR="00B35E99">
      <w:pPr>
        <w:pStyle w:val="Bezproreda"/>
      </w:pP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1 St-528/2016-5</w:t>
      </w:r>
    </w:p>
    <w:p w:rsidRDefault="00B35E99" w:rsidP="00B35E99" w:rsidR="00B35E99">
      <w:pPr>
        <w:pStyle w:val="Bezproreda"/>
      </w:pPr>
    </w:p>
    <w:p w:rsidRDefault="00B35E99" w:rsidP="00B35E99" w:rsidR="00B35E99">
      <w:pPr>
        <w:pStyle w:val="Bezproreda"/>
        <w:jc w:val="center"/>
      </w:pPr>
    </w:p>
    <w:p w:rsidRDefault="00B35E99" w:rsidP="00B35E99" w:rsidR="00B35E99">
      <w:pPr>
        <w:pStyle w:val="Bezproreda"/>
        <w:jc w:val="center"/>
      </w:pPr>
      <w:r>
        <w:t>U    I M E   R E P U B L I K E   H R V A T S K E</w:t>
      </w:r>
    </w:p>
    <w:p w:rsidRDefault="00B35E99" w:rsidP="00B35E99" w:rsidR="00B35E99">
      <w:pPr>
        <w:pStyle w:val="Bezproreda"/>
        <w:jc w:val="center"/>
      </w:pPr>
    </w:p>
    <w:p w:rsidRDefault="00B35E99" w:rsidP="00B35E99" w:rsidR="00B35E99">
      <w:pPr>
        <w:pStyle w:val="Bezproreda"/>
        <w:jc w:val="center"/>
      </w:pPr>
      <w:r>
        <w:t>R J E Š E N J E</w:t>
      </w:r>
    </w:p>
    <w:p w:rsidRDefault="00B35E99" w:rsidP="00B35E99" w:rsidR="00B35E99">
      <w:pPr>
        <w:pStyle w:val="Bezproreda"/>
      </w:pPr>
    </w:p>
    <w:p w:rsidRDefault="00B35E99" w:rsidP="00B35E99" w:rsidR="00B35E99">
      <w:pPr>
        <w:pStyle w:val="Bezproreda"/>
      </w:pPr>
      <w:r>
        <w:tab/>
        <w:t xml:space="preserve">TRGOVAČKI SUD U BJELOVARU, po sucu Branki Pleskalt, u skraćenom stečajnom postupku nad dužnikom AUTOPRIJEVOZ VLADO d.o.o. za cestovni prijevoz putnika ZAGERB, Radnička cesta 27, OIB: 62955824979, odlučujući o prijedlogu vjerovnika – podnositelja prijedloga </w:t>
      </w:r>
      <w:proofErr w:type="spellStart"/>
      <w:r>
        <w:t>VIPnet</w:t>
      </w:r>
      <w:proofErr w:type="spellEnd"/>
      <w:r>
        <w:t xml:space="preserve"> d.o.o. Zagreb, Vrtni put 1, OIB: 29524210204, zastupanog po punomoćnici Vesni </w:t>
      </w:r>
      <w:proofErr w:type="spellStart"/>
      <w:r>
        <w:t>Alaburić</w:t>
      </w:r>
      <w:proofErr w:type="spellEnd"/>
      <w:r>
        <w:t xml:space="preserve"> odvjetnici u Zagrebu, za otvaranje stečajnog postupka nad dužnikom,  dana  28. rujna  2016.</w:t>
      </w:r>
    </w:p>
    <w:p w:rsidRDefault="00B35E99" w:rsidP="00B35E99" w:rsidR="00B35E99">
      <w:pPr>
        <w:pStyle w:val="Bezproreda"/>
      </w:pPr>
    </w:p>
    <w:p w:rsidRDefault="00B35E99" w:rsidP="00B35E99" w:rsidR="00B35E99">
      <w:pPr>
        <w:pStyle w:val="Bezproreda"/>
        <w:jc w:val="center"/>
      </w:pPr>
      <w:r>
        <w:t>r i j e š i o   j e</w:t>
      </w:r>
    </w:p>
    <w:p w:rsidRDefault="00B35E99" w:rsidP="00B35E99" w:rsidR="00B35E99">
      <w:pPr>
        <w:pStyle w:val="Bezproreda"/>
        <w:rPr>
          <w:b/>
        </w:rPr>
      </w:pPr>
    </w:p>
    <w:p w:rsidRDefault="00B35E99" w:rsidP="00B35E99" w:rsidR="00B35E99">
      <w:pPr>
        <w:pStyle w:val="Bezproreda"/>
      </w:pPr>
      <w:r>
        <w:rPr>
          <w:b/>
        </w:rPr>
        <w:tab/>
      </w:r>
      <w:r>
        <w:t xml:space="preserve">Odbacuje se kao nedopušten prijedlog vjerovnika - podnositelja prijedloga </w:t>
      </w:r>
      <w:proofErr w:type="spellStart"/>
      <w:r>
        <w:t>VIPnet</w:t>
      </w:r>
      <w:proofErr w:type="spellEnd"/>
      <w:r>
        <w:t xml:space="preserve"> d.o.o. Zagreb, Vrtni put 1, OIB: 29524210204, za  otvaranje stečajnog postupka nad dužnikom AUTOPRIJEVOZ VLADO d.o.o. za cestovni prijevoz putnika ZAGERB, Radnička cesta 27, OIB: 62955824979 .</w:t>
      </w:r>
      <w:r>
        <w:tab/>
      </w:r>
    </w:p>
    <w:p w:rsidRDefault="00B35E99" w:rsidP="00B35E99" w:rsidR="00B35E99">
      <w:pPr>
        <w:pStyle w:val="Bezproreda"/>
      </w:pPr>
      <w:r>
        <w:tab/>
      </w:r>
    </w:p>
    <w:p w:rsidRDefault="00B35E99" w:rsidP="00B35E99" w:rsidR="00B35E99">
      <w:pPr>
        <w:pStyle w:val="Bezproreda"/>
        <w:jc w:val="center"/>
      </w:pPr>
      <w:r>
        <w:t>Obrazloženje</w:t>
      </w:r>
    </w:p>
    <w:p w:rsidRDefault="00B35E99" w:rsidP="00B35E99" w:rsidR="00B35E99">
      <w:pPr>
        <w:pStyle w:val="Bezproreda"/>
        <w:jc w:val="center"/>
        <w:rPr>
          <w:b/>
        </w:rPr>
      </w:pPr>
    </w:p>
    <w:p w:rsidRDefault="00B35E99" w:rsidP="00B35E99" w:rsidR="00B35E99">
      <w:pPr>
        <w:pStyle w:val="Bezproreda"/>
      </w:pPr>
      <w:r>
        <w:rPr>
          <w:b/>
        </w:rPr>
        <w:tab/>
      </w:r>
      <w:r>
        <w:t xml:space="preserve">Zaključkom Trgovačkog suda u Bjelovaru broj St-528/2016-4 od 4. srpnja 2016. pozvan je vjerovnik – podnositelj prijedloga </w:t>
      </w:r>
      <w:proofErr w:type="spellStart"/>
      <w:r>
        <w:t>VIPnet</w:t>
      </w:r>
      <w:proofErr w:type="spellEnd"/>
      <w:r>
        <w:t xml:space="preserve"> d.o.o. Zagreb, Vrtni put 1, da u roku od 8 dana platiti dodatni iznos predujma od 10.000,00 kn na račun Trgovačkog suda u Bjelovaru, uz upozorenje da će u protivnom sud prijedlog odbaciti kao nedopušten, budući da je prilikom podnošenja prijedloga plaćen samo predujam od 1.000,00 kn u Fond za namirenje troškova stečajnog postupka.</w:t>
      </w:r>
    </w:p>
    <w:p w:rsidRDefault="00B35E99" w:rsidP="00B35E99" w:rsidR="00B35E99">
      <w:pPr>
        <w:pStyle w:val="Bezproreda"/>
      </w:pPr>
    </w:p>
    <w:p w:rsidRDefault="00B35E99" w:rsidP="00B35E99" w:rsidR="00B35E99">
      <w:pPr>
        <w:pStyle w:val="Bezproreda"/>
      </w:pPr>
      <w:r>
        <w:tab/>
        <w:t>Navedeni zaključak dostavljen je vjerovniku-podnositelju prijedloga 6. srpnja 2016.</w:t>
      </w:r>
    </w:p>
    <w:p w:rsidRDefault="00B35E99" w:rsidP="00B35E99" w:rsidR="00B35E99">
      <w:pPr>
        <w:pStyle w:val="Bezproreda"/>
      </w:pPr>
    </w:p>
    <w:p w:rsidRDefault="00B35E99" w:rsidP="00B35E99" w:rsidR="00B35E99">
      <w:pPr>
        <w:pStyle w:val="Bezproreda"/>
      </w:pPr>
      <w:r>
        <w:tab/>
        <w:t xml:space="preserve">Budući da vjerovnik – podnositelj prijedloga nije u roku od 8 dana od dana dostave zaključka platio dodatni iznos predujma, na temelju odredbe čl. 114. st. 5. Stečajnog zakona  ("Narodne novine" broj 71/15 – dalje: SZ) riješeno je kao u izreci. </w:t>
      </w:r>
    </w:p>
    <w:p w:rsidRDefault="00B35E99" w:rsidP="00B35E99" w:rsidR="00B35E99">
      <w:pPr>
        <w:pStyle w:val="Bezproreda"/>
      </w:pPr>
      <w:r>
        <w:tab/>
      </w:r>
    </w:p>
    <w:p w:rsidRDefault="00B35E99" w:rsidP="00B35E99" w:rsidR="00B35E99">
      <w:pPr>
        <w:pStyle w:val="Bezproreda"/>
      </w:pPr>
      <w:r>
        <w:t>U Bjelovaru  28. rujna  2016.</w:t>
      </w:r>
      <w:r>
        <w:rPr>
          <w:b/>
        </w:rPr>
        <w:t xml:space="preserve">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S U D A C</w:t>
      </w:r>
    </w:p>
    <w:p w:rsidRDefault="00B35E99" w:rsidP="00B35E99" w:rsidR="00B35E9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BRANKA PLESKALT </w:t>
      </w:r>
    </w:p>
    <w:p w:rsidRDefault="00B35E99" w:rsidP="00B35E99" w:rsidR="00B35E99">
      <w:pPr>
        <w:pStyle w:val="Bezproreda"/>
      </w:pPr>
    </w:p>
    <w:p w:rsidRDefault="00B35E99" w:rsidP="00B35E99" w:rsidR="00B35E99">
      <w:pPr>
        <w:pStyle w:val="Bezproreda"/>
      </w:pPr>
      <w:r>
        <w:t>POUKA O PRAVNOM LIJEKU:</w:t>
      </w:r>
    </w:p>
    <w:p w:rsidRDefault="00B35E99" w:rsidP="00B35E99" w:rsidR="00B35E99">
      <w:pPr>
        <w:pStyle w:val="Bezproreda"/>
      </w:pPr>
      <w: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B35E99" w:rsidP="00B35E99" w:rsidR="00B35E99">
      <w:pPr>
        <w:pStyle w:val="Bezproreda"/>
      </w:pPr>
    </w:p>
    <w:p w:rsidRDefault="00B35E99" w:rsidP="00B35E99" w:rsidR="00B35E99">
      <w:pPr>
        <w:pStyle w:val="Bezproreda"/>
      </w:pPr>
    </w:p>
    <w:p w:rsidRDefault="00B35E99" w:rsidP="00B35E99" w:rsidR="00B35E9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35E99" w:rsidP="00B35E99" w:rsidR="00B35E99">
      <w:pPr>
        <w:pStyle w:val="Bezproreda"/>
      </w:pPr>
      <w:r>
        <w:t>I. Dna: - dužniku putem e-oglasne ploče</w:t>
      </w:r>
    </w:p>
    <w:p w:rsidRDefault="00B35E99" w:rsidP="00B35E99" w:rsidR="00B35E99">
      <w:pPr>
        <w:pStyle w:val="Bezproreda"/>
      </w:pPr>
      <w:r>
        <w:t xml:space="preserve">            - punom. vjerovnika putem pošte</w:t>
      </w:r>
    </w:p>
    <w:p w:rsidRDefault="00B35E99" w:rsidP="00B35E99" w:rsidR="00B35E99">
      <w:pPr>
        <w:pStyle w:val="Bezproreda"/>
      </w:pPr>
      <w:r>
        <w:t>II. Kal pravomoćnost</w:t>
      </w:r>
    </w:p>
    <w:p w:rsidRDefault="00B35E99" w:rsidP="00B35E99" w:rsidR="00B35E99">
      <w:pPr>
        <w:pStyle w:val="Bezproreda"/>
      </w:pPr>
      <w:r>
        <w:t xml:space="preserve">Bjelovar, 28. 09. 2016. </w:t>
      </w:r>
    </w:p>
    <w:p w:rsidRDefault="00B35E99" w:rsidP="00B35E99" w:rsidR="00B35E99">
      <w:pPr>
        <w:pStyle w:val="Bezproreda"/>
      </w:pPr>
    </w:p>
    <w:p w:rsidRDefault="00B35E99" w:rsidP="00B35E99" w:rsidR="00B35E99">
      <w:pPr>
        <w:pStyle w:val="Bezproreda"/>
      </w:pPr>
    </w:p>
    <w:p w:rsidRDefault="00B35E99" w:rsidP="00B35E99" w:rsidR="00B35E99">
      <w:pPr>
        <w:pStyle w:val="Bezproreda"/>
      </w:pPr>
    </w:p>
    <w:p w:rsidRDefault="00B35E99" w:rsidP="00B35E99" w:rsidR="00B35E99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5E99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74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St-528/2016-5</izvorni_sadrzaj>
    <derivirana_varijabla naziv="DomainObject.Oznaka_1">St-528/2016-5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VLADO d.o.o.</izvorni_sadrzaj>
    <derivirana_varijabla naziv="DomainObject.Predmet.ProtustrankaFormated_1">  AUTOPRIJEVOZ VLADO d.o.o.</derivirana_varijabla>
  </DomainObject.Predmet.ProtustrankaFormated>
  <DomainObject.Predmet.ProtustrankaFormatedOIB>
    <izvorni_sadrzaj>  AUTOPRIJEVOZ VLADO d.o.o., OIB 62955824979</izvorni_sadrzaj>
    <derivirana_varijabla naziv="DomainObject.Predmet.ProtustrankaFormatedOIB_1">  AUTOPRIJEVOZ VLADO d.o.o., OIB 62955824979</derivirana_varijabla>
  </DomainObject.Predmet.ProtustrankaFormatedOIB>
  <DomainObject.Predmet.ProtustrankaFormatedWithAdress>
    <izvorni_sadrzaj> AUTOPRIJEVOZ VLADO d.o.o., Radnička cesta 27, 10000 Zagreb</izvorni_sadrzaj>
    <derivirana_varijabla naziv="DomainObject.Predmet.ProtustrankaFormatedWithAdress_1"> AUTOPRIJEVOZ VLADO d.o.o., Radnička cesta 27, 10000 Zagreb</derivirana_varijabla>
  </DomainObject.Predmet.ProtustrankaFormatedWithAdress>
  <DomainObject.Predmet.ProtustrankaFormatedWithAdressOIB>
    <izvorni_sadrzaj> AUTOPRIJEVOZ VLADO d.o.o., OIB 62955824979, Radnička cesta 27, 10000 Zagreb</izvorni_sadrzaj>
    <derivirana_varijabla naziv="DomainObject.Predmet.ProtustrankaFormatedWithAdressOIB_1"> AUTOPRIJEVOZ VLADO d.o.o., OIB 62955824979, Radnička cesta 27, 10000 Zagreb</derivirana_varijabla>
  </DomainObject.Predmet.ProtustrankaFormatedWithAdressOIB>
  <DomainObject.Predmet.ProtustrankaWithAdress>
    <izvorni_sadrzaj>AUTOPRIJEVOZ VLADO d.o.o. Radnička cesta 27, 10000 Zagreb</izvorni_sadrzaj>
    <derivirana_varijabla naziv="DomainObject.Predmet.ProtustrankaWithAdress_1">AUTOPRIJEVOZ VLADO d.o.o. Radnička cesta 27, 10000 Zagreb</derivirana_varijabla>
  </DomainObject.Predmet.ProtustrankaWithAdress>
  <DomainObject.Predmet.ProtustrankaWithAdressOIB>
    <izvorni_sadrzaj>AUTOPRIJEVOZ VLADO d.o.o., OIB 62955824979, Radnička cesta 27, 10000 Zagreb</izvorni_sadrzaj>
    <derivirana_varijabla naziv="DomainObject.Predmet.ProtustrankaWithAdressOIB_1">AUTOPRIJEVOZ VLADO d.o.o., OIB 62955824979, Radnička cesta 27, 10000 Zagreb</derivirana_varijabla>
  </DomainObject.Predmet.ProtustrankaWithAdressOIB>
  <DomainObject.Predmet.ProtustrankaNazivFormated>
    <izvorni_sadrzaj>AUTOPRIJEVOZ VLADO d.o.o.</izvorni_sadrzaj>
    <derivirana_varijabla naziv="DomainObject.Predmet.ProtustrankaNazivFormated_1">AUTOPRIJEVOZ VLADO d.o.o.</derivirana_varijabla>
  </DomainObject.Predmet.ProtustrankaNazivFormated>
  <DomainObject.Predmet.ProtustrankaNazivFormatedOIB>
    <izvorni_sadrzaj>AUTOPRIJEVOZ VLADO d.o.o., OIB 62955824979</izvorni_sadrzaj>
    <derivirana_varijabla naziv="DomainObject.Predmet.ProtustrankaNazivFormatedOIB_1">AUTOPRIJEVOZ VLADO d.o.o., OIB 62955824979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VIPnet, društvo s ograničenom odgovornošću za usluge javnih telekomunikacija zastupanog po punomoćniku Vesna Alaburić, odvj.</izvorni_sadrzaj>
    <derivirana_varijabla naziv="DomainObject.Predmet.StrankaFormated_1">  FINA Regionalni centar Zagreb; VIPnet, društvo s ograničenom odgovornošću za usluge javnih telekomunikacija zastupanog po punomoćniku Vesna Alaburić, odvj.</derivirana_varijabla>
  </DomainObject.Predmet.StrankaFormated>
  <DomainObject.Predmet.StrankaFormatedOIB>
    <izvorni_sadrzaj>  FINA Regionalni centar Zagreb, OIB 85821130368; VIPnet, društvo s ograničenom odgovornošću za usluge javnih telekomunikacija, OIB 29524210204 zastupanog po punomoćniku Vesna Alaburić, odvj.</izvorni_sadrzaj>
    <derivirana_varijabla naziv="DomainObject.Predmet.StrankaFormatedOIB_1">  FINA Regionalni centar Zagreb, OIB 85821130368; VIPnet, društvo s ograničenom odgovornošću za usluge javnih telekomunikacija, OIB 29524210204 zastupanog po punomoćniku Vesna Alaburić, odvj.</derivirana_varijabla>
  </DomainObject.Predmet.StrankaFormatedOIB>
  <DomainObject.Predmet.StrankaFormatedWithAdress>
    <izvorni_sadrzaj> FINA Regionalni centar Zagreb, Trg svibanjskih žrtava 1995. br. 1, 10000 Zagreb; VIPnet, društvo s ograničenom odgovornošću za usluge javnih telekomunikacija, Vrtni put 1, 10000 Zagreb zastupanog po punomoćniku Vesna Alaburić, odvj.</izvorni_sadrzaj>
    <derivirana_varijabla naziv="DomainObject.Predmet.StrankaFormatedWithAdress_1"> FINA Regionalni centar Zagreb, Trg svibanjskih žrtava 1995. br. 1, 10000 Zagreb; VIPnet, društvo s ograničenom odgovornošću za usluge javnih telekomunikacija, Vrtni put 1, 10000 Zagreb zastupanog po punomoćniku Vesna Alaburić, odvj.</derivirana_varijabla>
  </DomainObject.Predmet.StrankaFormatedWithAdress>
  <DomainObject.Predmet.StrankaFormatedWithAdressOIB>
    <izvorni_sadrzaj> FINA Regionalni centar Zagreb, OIB 85821130368, Trg svibanjskih žrtava 1995. br. 1, 10000 Zagreb; VIPnet, društvo s ograničenom odgovornošću za usluge javnih telekomunikacija, OIB 29524210204, Vrtni put 1, 10000 Zagreb zastupanog po punomoćniku Vesna Alaburić, odvj.</izvorni_sadrzaj>
    <derivirana_varijabla naziv="DomainObject.Predmet.StrankaFormatedWithAdressOIB_1"> FINA Regionalni centar Zagreb, OIB 85821130368, Trg svibanjskih žrtava 1995. br. 1, 10000 Zagreb; VIPnet, društvo s ograničenom odgovornošću za usluge javnih telekomunikacija, OIB 29524210204, Vrtni put 1, 10000 Zagreb zastupanog po punomoćniku Vesna Alaburić, odvj.</derivirana_varijabla>
  </DomainObject.Predmet.StrankaFormatedWithAdressOIB>
  <DomainObject.Predmet.StrankaWithAdress>
    <izvorni_sadrzaj>FINA Regionalni centar Zagreb Trg svibanjskih žrtava 1995. br. 1,10000 Zagreb,VIPnet, društvo s ograničenom odgovornošću za usluge javnih telekomunikacija Vrtni put 1,10000 Zagreb</izvorni_sadrzaj>
    <derivirana_varijabla naziv="DomainObject.Predmet.StrankaWithAdress_1">FINA Regionalni centar Zagreb Trg svibanjskih žrtava 1995. br. 1,10000 Zagreb,VIPnet, društvo s ograničenom odgovornošću za usluge javnih telekomunikacija Vrtni put 1,10000 Zagreb</derivirana_varijabla>
  </DomainObject.Predmet.StrankaWithAdress>
  <DomainObject.Predmet.StrankaWithAdressOIB>
    <izvorni_sadrzaj>FINA Regionalni centar Zagreb, OIB 85821130368, Trg svibanjskih žrtava 1995. br. 1,10000 Zagreb,VIPnet, društvo s ograničenom odgovornošću za usluge javnih telekomunikacija, OIB 29524210204, Vrtni put 1,10000 Zagreb</izvorni_sadrzaj>
    <derivirana_varijabla naziv="DomainObject.Predmet.StrankaWithAdressOIB_1">FINA Regionalni centar Zagreb, OIB 85821130368, Trg svibanjskih žrtava 1995. br. 1,10000 Zagreb,VIPnet, društvo s ograničenom odgovornošću za usluge javnih telekomunikacija, OIB 29524210204, Vrtni put 1,10000 Zagreb</derivirana_varijabla>
  </DomainObject.Predmet.StrankaWithAdressOIB>
  <DomainObject.Predmet.StrankaNazivFormated>
    <izvorni_sadrzaj>FINA Regionalni centar Zagreb,VIPnet, društvo s ograničenom odgovornošću za usluge javnih telekomunikacija</izvorni_sadrzaj>
    <derivirana_varijabla naziv="DomainObject.Predmet.StrankaNazivFormated_1">FINA Regionalni centar Zagreb,VIPnet, društvo s ograničenom odgovornošću za usluge javnih telekomunikacija</derivirana_varijabla>
  </DomainObject.Predmet.StrankaNazivFormated>
  <DomainObject.Predmet.StrankaNazivFormatedOIB>
    <izvorni_sadrzaj>FINA Regionalni centar Zagreb, OIB 85821130368,VIPnet, društvo s ograničenom odgovornošću za usluge javnih telekomunikacija, OIB 29524210204</izvorni_sadrzaj>
    <derivirana_varijabla naziv="DomainObject.Predmet.StrankaNazivFormatedOIB_1">FINA Regionalni centar Zagreb, OIB 85821130368,VIPnet, društvo s ograničenom odgovornošću za usluge javnih telekomunikacija, OIB 29524210204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  <item>VIPnet, društvo s ograničenom odgovornošću za usluge javnih telekomunikacija zastupanog po punomoćniku Vesna Alaburić, odvj.</item>
    </izvorni_sadrzaj>
    <derivirana_varijabla naziv="DomainObject.Predmet.StrankaListFormated_1">
      <item>FINA Regionalni centar Zagreb</item>
      <item>VIPnet, društvo s ograničenom odgovornošću za usluge javnih telekomunikacija zastupanog po punomoćniku Vesna Alaburić, odvj.</item>
    </derivirana_varijabla>
  </DomainObject.Predmet.StrankaListFormated>
  <DomainObject.Predmet.StrankaListFormatedOIB>
    <izvorni_sadrzaj>
      <item>FINA Regionalni centar Zagreb, OIB 85821130368</item>
      <item>VIPnet, društvo s ograničenom odgovornošću za usluge javnih telekomunikacija, OIB 29524210204 zastupanog po punomoćniku Vesna Alaburić, odvj.</item>
    </izvorni_sadrzaj>
    <derivirana_varijabla naziv="DomainObject.Predmet.StrankaListFormatedOIB_1">
      <item>FINA Regionalni centar Zagreb, OIB 85821130368</item>
      <item>VIPnet, društvo s ograničenom odgovornošću za usluge javnih telekomunikacija, OIB 29524210204 zastupanog po punomoćniku Vesna Alaburić, odvj.</item>
    </derivirana_varijabla>
  </DomainObject.Predmet.StrankaListFormatedOIB>
  <DomainObject.Predmet.StrankaListFormatedWithAdress>
    <izvorni_sadrzaj>
      <item>FINA Regionalni centar Zagreb, Trg svibanjskih žrtava 1995. br. 1, 10000 Zagreb</item>
      <item>VIPnet, društvo s ograničenom odgovornošću za usluge javnih telekomunikacija, Vrtni put 1, 10000 Zagreb zastupanog po punomoćniku Vesna Alaburić, odvj.</item>
    </izvorni_sadrzaj>
    <derivirana_varijabla naziv="DomainObject.Predmet.StrankaListFormatedWithAdress_1">
      <item>FINA Regionalni centar Zagreb, Trg svibanjskih žrtava 1995. br. 1, 10000 Zagreb</item>
      <item>VIPnet, društvo s ograničenom odgovornošću za usluge javnih telekomunikacija, Vrtni put 1, 10000 Zagreb zastupanog po punomoćniku Vesna Alaburić, odvj.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VIPnet, društvo s ograničenom odgovornošću za usluge javnih telekomunikacija, OIB 29524210204, Vrtni put 1, 10000 Zagreb zastupanog po punomoćniku Vesna Alaburić, odvj.</item>
    </izvorni_sadrzaj>
    <derivirana_varijabla naziv="DomainObject.Predmet.StrankaListFormatedWithAdressOIB_1">
      <item>FINA Regionalni centar Zagreb, OIB 85821130368, Trg svibanjskih žrtava 1995. br. 1, 10000 Zagreb</item>
      <item>VIPnet, društvo s ograničenom odgovornošću za usluge javnih telekomunikacija, OIB 29524210204, Vrtni put 1, 10000 Zagreb zastupanog po punomoćniku Vesna Alaburić, odvj.</item>
    </derivirana_varijabla>
  </DomainObject.Predmet.StrankaListFormatedWithAdressOIB>
  <DomainObject.Predmet.StrankaListNazivFormated>
    <izvorni_sadrzaj>
      <item>FINA Regionalni centar Zagreb</item>
      <item>VIPnet, društvo s ograničenom odgovornošću za usluge javnih telekomunikacija</item>
    </izvorni_sadrzaj>
    <derivirana_varijabla naziv="DomainObject.Predmet.StrankaListNazivFormated_1">
      <item>FINA Regionalni centar Zagreb</item>
      <item>VIPnet, društvo s ograničenom odgovornošću za usluge javnih telekomunikacija</item>
    </derivirana_varijabla>
  </DomainObject.Predmet.StrankaListNazivFormated>
  <DomainObject.Predmet.StrankaListNazivFormatedOIB>
    <izvorni_sadrzaj>
      <item>FINA Regionalni centar Zagreb, OIB 85821130368</item>
      <item>VIPnet, društvo s ograničenom odgovornošću za usluge javnih telekomunikacija, OIB 29524210204</item>
    </izvorni_sadrzaj>
    <derivirana_varijabla naziv="DomainObject.Predmet.StrankaListNazivFormatedOIB_1">
      <item>FINA Regionalni centar Zagreb,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AUTOPRIJEVOZ VLADO d.o.o.</item>
    </izvorni_sadrzaj>
    <derivirana_varijabla naziv="DomainObject.Predmet.ProtuStrankaListFormated_1">
      <item>AUTOPRIJEVOZ VLADO d.o.o.</item>
    </derivirana_varijabla>
  </DomainObject.Predmet.ProtuStrankaListFormated>
  <DomainObject.Predmet.ProtuStrankaListFormatedOIB>
    <izvorni_sadrzaj>
      <item>AUTOPRIJEVOZ VLADO d.o.o., OIB 62955824979</item>
    </izvorni_sadrzaj>
    <derivirana_varijabla naziv="DomainObject.Predmet.ProtuStrankaListFormatedOIB_1">
      <item>AUTOPRIJEVOZ VLADO d.o.o., OIB 62955824979</item>
    </derivirana_varijabla>
  </DomainObject.Predmet.ProtuStrankaListFormatedOIB>
  <DomainObject.Predmet.ProtuStrankaListFormatedWithAdress>
    <izvorni_sadrzaj>
      <item>AUTOPRIJEVOZ VLADO d.o.o., Radnička cesta 27, 10000 Zagreb</item>
    </izvorni_sadrzaj>
    <derivirana_varijabla naziv="DomainObject.Predmet.ProtuStrankaListFormatedWithAdress_1">
      <item>AUTOPRIJEVOZ VLADO d.o.o., Radnička cesta 27, 10000 Zagreb</item>
    </derivirana_varijabla>
  </DomainObject.Predmet.ProtuStrankaListFormatedWithAdress>
  <DomainObject.Predmet.ProtuStrankaListFormatedWithAdressOIB>
    <izvorni_sadrzaj>
      <item>AUTOPRIJEVOZ VLADO d.o.o., OIB 62955824979, Radnička cesta 27, 10000 Zagreb</item>
    </izvorni_sadrzaj>
    <derivirana_varijabla naziv="DomainObject.Predmet.ProtuStrankaListFormatedWithAdressOIB_1">
      <item>AUTOPRIJEVOZ VLADO d.o.o., OIB 62955824979, Radnička cesta 27, 10000 Zagreb</item>
    </derivirana_varijabla>
  </DomainObject.Predmet.ProtuStrankaListFormatedWithAdressOIB>
  <DomainObject.Predmet.ProtuStrankaListNazivFormated>
    <izvorni_sadrzaj>
      <item>AUTOPRIJEVOZ VLADO d.o.o.</item>
    </izvorni_sadrzaj>
    <derivirana_varijabla naziv="DomainObject.Predmet.ProtuStrankaListNazivFormated_1">
      <item>AUTOPRIJEVOZ VLADO d.o.o.</item>
    </derivirana_varijabla>
  </DomainObject.Predmet.ProtuStrankaListNazivFormated>
  <DomainObject.Predmet.ProtuStrankaListNazivFormatedOIB>
    <izvorni_sadrzaj>
      <item>AUTOPRIJEVOZ VLADO d.o.o., OIB 62955824979</item>
    </izvorni_sadrzaj>
    <derivirana_varijabla naziv="DomainObject.Predmet.ProtuStrankaListNazivFormatedOIB_1">
      <item>AUTOPRIJEVOZ VLADO d.o.o., OIB 62955824979</item>
    </derivirana_varijabla>
  </DomainObject.Predmet.ProtuStrankaListNazivFormatedOIB>
  <DomainObject.Predmet.OstaliListFormated>
    <izvorni_sadrzaj>
      <item>Vladimir Minovski</item>
      <item>Vesna Alaburić, odvj. punomoćnik sudionika u postupku VIPnet, društvo s ograničenom odgovornošću za usluge javnih telekomunikacija</item>
    </izvorni_sadrzaj>
    <derivirana_varijabla naziv="DomainObject.Predmet.OstaliListFormated_1">
      <item>Vladimir Minovski</item>
      <item>Vesna Alaburić, odvj. punomoćnik sudionika u postupku VIPnet, društvo s ograničenom odgovornošću za usluge javnih telekomunikacija</item>
    </derivirana_varijabla>
  </DomainObject.Predmet.OstaliListFormated>
  <DomainObject.Predmet.OstaliListFormatedOIB>
    <izvorni_sadrzaj>
      <item>Vladimir Minovski, OIB 27439672694</item>
      <item>Vesna Alaburić, odvj. punomoćnik sudionika u postupku VIPnet, društvo s ograničenom odgovornošću za usluge javnih telekomunikacija</item>
    </izvorni_sadrzaj>
    <derivirana_varijabla naziv="DomainObject.Predmet.OstaliListFormatedOIB_1">
      <item>Vladimir Minovski, OIB 27439672694</item>
      <item>Vesna Alaburić, odvj.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Vladimir Minovski, Kumičićeva 39., 51000 Rijeka</item>
      <item>Vesna Alaburić, odvj., Hebrangova 21, 10000 Zagreb punomoćnik sudionika u postupku VIPnet, društvo s ograničenom odgovornošću za usluge javnih telekomunikacija</item>
    </izvorni_sadrzaj>
    <derivirana_varijabla naziv="DomainObject.Predmet.OstaliListFormatedWithAdress_1">
      <item>Vladimir Minovski, Kumičićeva 39., 51000 Rijeka</item>
      <item>Vesna Alaburić, odvj., Hebrangova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Vladimir Minovski, OIB 27439672694, Kumičićeva 39., 51000 Rijeka</item>
      <item>Vesna Alaburić, odvj., Hebrangova 21, 10000 Zagreb punomoćnik sudionika u postupku VIPnet, društvo s ograničenom odgovornošću za usluge javnih telekomunikacija</item>
    </izvorni_sadrzaj>
    <derivirana_varijabla naziv="DomainObject.Predmet.OstaliListFormatedWithAdressOIB_1">
      <item>Vladimir Minovski, OIB 27439672694, Kumičićeva 39., 51000 Rijeka</item>
      <item>Vesna Alaburić, odvj., Hebrangova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Vladimir Minovski</item>
      <item>Vesna Alaburić, odvj.</item>
    </izvorni_sadrzaj>
    <derivirana_varijabla naziv="DomainObject.Predmet.OstaliListNazivFormated_1">
      <item>Vladimir Minovski</item>
      <item>Vesna Alaburić, odvj.</item>
    </derivirana_varijabla>
  </DomainObject.Predmet.OstaliListNazivFormated>
  <DomainObject.Predmet.OstaliListNazivFormatedOIB>
    <izvorni_sadrzaj>
      <item>Vladimir Minovski, OIB 27439672694</item>
      <item>Vesna Alaburić, odvj.</item>
    </izvorni_sadrzaj>
    <derivirana_varijabla naziv="DomainObject.Predmet.OstaliListNazivFormatedOIB_1">
      <item>Vladimir Minovski, OIB 27439672694</item>
      <item>Vesna Alaburić,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St-528/2016-5</izvorni_sadrzaj>
    <derivirana_varijabla naziv="DomainObject.PoslovniBrojDokumenta_1">St-528/2016-5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AUTOPRIJEVOZ VLADO d.o.o.</izvorni_sadrzaj>
    <derivirana_varijabla naziv="DomainObject.Predmet.ProtustrankaIDrugi_1">AUTOPRIJEVOZ VLADO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AUTOPRIJEVOZ VLADO d.o.o., OIB 62955824979, Radnička cesta 27, 10000 Zagreb</izvorni_sadrzaj>
    <derivirana_varijabla naziv="DomainObject.Predmet.ProtustrankaIDrugiAdressOIB_1">AUTOPRIJEVOZ VLADO d.o.o., OIB 62955824979,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AUTOPRIJEVOZ VLADO d.o.o.</item>
      <item>FINA Regionalni centar Zagreb</item>
      <item>Vladimir Minovski</item>
      <item>VIPnet, društvo s ograničenom odgovornošću za usluge javnih telekomunikacija</item>
      <item>Vesna Alaburić, odvj.</item>
    </izvorni_sadrzaj>
    <derivirana_varijabla naziv="DomainObject.Predmet.SudioniciListNaziv_1">
      <item>AUTOPRIJEVOZ VLADO d.o.o.</item>
      <item>FINA Regionalni centar Zagreb</item>
      <item>Vladimir Minovski</item>
      <item>VIPnet, društvo s ograničenom odgovornošću za usluge javnih telekomunikacija</item>
      <item>Vesna Alaburić, odvj.</item>
    </derivirana_varijabla>
  </DomainObject.Predmet.SudioniciListNaziv>
  <DomainObject.Predmet.SudioniciListAdressOIB>
    <izvorni_sadrzaj>
      <item>AUTOPRIJEVOZ VLADO d.o.o., OIB 62955824979, Radnička cesta 27,10000 Zagreb</item>
      <item>FINA Regionalni centar Zagreb, OIB 85821130368, Trg svibanjskih žrtava 1995. br. 1,10000 Zagreb</item>
      <item>Vladimir Minovski, OIB 27439672694, Kumičićeva 39.,51000 Rijeka</item>
      <item>VIPnet, društvo s ograničenom odgovornošću za usluge javnih telekomunikacija, OIB 29524210204, Vrtni put 1,10000 Zagreb</item>
      <item>Vesna Alaburić, odvj., Hebrangova 21,10000 Zagreb</item>
    </izvorni_sadrzaj>
    <derivirana_varijabla naziv="DomainObject.Predmet.SudioniciListAdressOIB_1">
      <item>AUTOPRIJEVOZ VLADO d.o.o., OIB 62955824979, Radnička cesta 27,10000 Zagreb</item>
      <item>FINA Regionalni centar Zagreb, OIB 85821130368, Trg svibanjskih žrtava 1995. br. 1,10000 Zagreb</item>
      <item>Vladimir Minovski, OIB 27439672694, Kumičićeva 39.,51000 Rijeka</item>
      <item>VIPnet, društvo s ograničenom odgovornošću za usluge javnih telekomunikacija, OIB 29524210204, Vrtni put 1,10000 Zagreb</item>
      <item>Vesna Alaburić, odvj.,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676F2-341A-4634-B33F-B00A6191A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1683</properties:Characters>
  <properties:Lines>61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2016-09-28T09:54:00Z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St-528/2016-5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