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fce8" w14:paraId="3cffce8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7949C3">
        <w:rPr>
          <w:b/>
        </w:rPr>
        <w:t>2</w:t>
      </w:r>
      <w:r w:rsidR="00DC455C">
        <w:rPr>
          <w:b/>
        </w:rPr>
        <w:t>07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5D229A">
        <w:t xml:space="preserve"> dužnikom</w:t>
      </w:r>
      <w:r w:rsidR="003D1C11">
        <w:t xml:space="preserve"> </w:t>
      </w:r>
      <w:r w:rsidR="00DC455C">
        <w:t xml:space="preserve">ELEKTRON  TOMISLAV   d.o.o., za elektroinstalacijske usluge, iz Dugog Sela,  Osječka 36, OIB 11567078658,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A0322E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A27486" w:rsidRPr="00A27486">
        <w:t xml:space="preserve"> </w:t>
      </w:r>
      <w:r w:rsidR="00A0322E">
        <w:t xml:space="preserve"> </w:t>
      </w:r>
      <w:r w:rsidR="00DC455C">
        <w:t xml:space="preserve">ELEKTRON  TOMISLAV   d.o.o., za elektroinstalacijske usluge, iz Dugog Sela,  Osječka 36, OIB 11567078658. </w:t>
      </w:r>
    </w:p>
    <w:p w:rsidRDefault="00BC2E86" w:rsidP="009C5627" w:rsidR="00BC2E86"/>
    <w:p w:rsidRDefault="006F33D5" w:rsidP="005D229A" w:rsidR="005D229A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 xml:space="preserve">Iznos duga evidentiran na temelju neizvršenih osnova za plaćanje </w:t>
      </w:r>
      <w:r w:rsidR="00A0322E">
        <w:t>je</w:t>
      </w:r>
      <w:r w:rsidR="00DC455C">
        <w:t xml:space="preserve"> 27. 117,57  </w:t>
      </w:r>
      <w:r w:rsidR="003D1C11">
        <w:t>k</w:t>
      </w:r>
      <w:r w:rsidR="00A0322E">
        <w:t>n.</w:t>
      </w:r>
    </w:p>
    <w:p w:rsidRDefault="00A0322E" w:rsidP="005D229A" w:rsidR="00A0322E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1C11"/>
    <w:rsid w:val="003D41E0"/>
    <w:rsid w:val="003E52A8"/>
    <w:rsid w:val="003E7223"/>
    <w:rsid w:val="0040615B"/>
    <w:rsid w:val="0045111A"/>
    <w:rsid w:val="004D2566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949C3"/>
    <w:rsid w:val="007D2E7F"/>
    <w:rsid w:val="007E38DC"/>
    <w:rsid w:val="00805289"/>
    <w:rsid w:val="0081192E"/>
    <w:rsid w:val="008439B9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0322E"/>
    <w:rsid w:val="00A11D88"/>
    <w:rsid w:val="00A27486"/>
    <w:rsid w:val="00A32673"/>
    <w:rsid w:val="00AA33B1"/>
    <w:rsid w:val="00AA4648"/>
    <w:rsid w:val="00AC4CBA"/>
    <w:rsid w:val="00AD25DE"/>
    <w:rsid w:val="00AE09BC"/>
    <w:rsid w:val="00AE7AAD"/>
    <w:rsid w:val="00BB319C"/>
    <w:rsid w:val="00BC2E86"/>
    <w:rsid w:val="00C2711B"/>
    <w:rsid w:val="00C664BF"/>
    <w:rsid w:val="00C92E4E"/>
    <w:rsid w:val="00C94396"/>
    <w:rsid w:val="00C94A3A"/>
    <w:rsid w:val="00D27F8E"/>
    <w:rsid w:val="00D75D9B"/>
    <w:rsid w:val="00D86799"/>
    <w:rsid w:val="00DA7277"/>
    <w:rsid w:val="00DB354C"/>
    <w:rsid w:val="00DC3796"/>
    <w:rsid w:val="00DC455C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C1D2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ELEKTRON TOMISLAV d.o.o. zastupanog po punomoćniku Tomislav Horvat</izvorni_sadrzaj>
    <derivirana_varijabla naziv="DomainObject.Predmet.ProtustrankaFormated_1">  ELEKTRON TOMISLAV d.o.o. zastupanog po punomoćniku Tomislav Horvat</derivirana_varijabla>
  </DomainObject.Predmet.ProtustrankaFormated>
  <DomainObject.Predmet.ProtustrankaFormatedOIB>
    <izvorni_sadrzaj>  ELEKTRON TOMISLAV d.o.o., OIB 11567078658 zastupanog po punomoćniku Tomislav Horvat</izvorni_sadrzaj>
    <derivirana_varijabla naziv="DomainObject.Predmet.ProtustrankaFormatedOIB_1">  ELEKTRON TOMISLAV d.o.o., OIB 11567078658 zastupanog po punomoćniku Tomislav Horvat</derivirana_varijabla>
  </DomainObject.Predmet.ProtustrankaFormatedOIB>
  <DomainObject.Predmet.ProtustrankaFormatedWithAdress>
    <izvorni_sadrzaj> ELEKTRON TOMISLAV d.o.o., Osječka 36, 10370 Dugo Selo zastupanog po punomoćniku Tomislav Horvat</izvorni_sadrzaj>
    <derivirana_varijabla naziv="DomainObject.Predmet.ProtustrankaFormatedWithAdress_1"> ELEKTRON TOMISLAV d.o.o., Osječka 36, 10370 Dugo Selo zastupanog po punomoćniku Tomislav Horvat</derivirana_varijabla>
  </DomainObject.Predmet.ProtustrankaFormatedWithAdress>
  <DomainObject.Predmet.ProtustrankaFormatedWithAdressOIB>
    <izvorni_sadrzaj> ELEKTRON TOMISLAV d.o.o., OIB 11567078658, Osječka 36, 10370 Dugo Selo zastupanog po punomoćniku Tomislav Horvat</izvorni_sadrzaj>
    <derivirana_varijabla naziv="DomainObject.Predmet.ProtustrankaFormatedWithAdressOIB_1"> ELEKTRON TOMISLAV d.o.o., OIB 11567078658, Osječka 36, 10370 Dugo Selo zastupanog po punomoćniku Tomislav Horvat</derivirana_varijabla>
  </DomainObject.Predmet.ProtustrankaFormatedWithAdressOIB>
  <DomainObject.Predmet.ProtustrankaWithAdress>
    <izvorni_sadrzaj>ELEKTRON TOMISLAV d.o.o. Osječka 36, 10370 Dugo Selo</izvorni_sadrzaj>
    <derivirana_varijabla naziv="DomainObject.Predmet.ProtustrankaWithAdress_1">ELEKTRON TOMISLAV d.o.o. Osječka 36, 10370 Dugo Selo</derivirana_varijabla>
  </DomainObject.Predmet.ProtustrankaWithAdress>
  <DomainObject.Predmet.ProtustrankaWithAdressOIB>
    <izvorni_sadrzaj>ELEKTRON TOMISLAV d.o.o., OIB 11567078658, Osječka 36, 10370 Dugo Selo</izvorni_sadrzaj>
    <derivirana_varijabla naziv="DomainObject.Predmet.ProtustrankaWithAdressOIB_1">ELEKTRON TOMISLAV d.o.o., OIB 11567078658, Osječka 36, 10370 Dugo Selo</derivirana_varijabla>
  </DomainObject.Predmet.ProtustrankaWithAdressOIB>
  <DomainObject.Predmet.ProtustrankaNazivFormated>
    <izvorni_sadrzaj>ELEKTRON TOMISLAV d.o.o.</izvorni_sadrzaj>
    <derivirana_varijabla naziv="DomainObject.Predmet.ProtustrankaNazivFormated_1">ELEKTRON TOMISLAV d.o.o.</derivirana_varijabla>
  </DomainObject.Predmet.ProtustrankaNazivFormated>
  <DomainObject.Predmet.ProtustrankaNazivFormatedOIB>
    <izvorni_sadrzaj>ELEKTRON TOMISLAV d.o.o., OIB 11567078658</izvorni_sadrzaj>
    <derivirana_varijabla naziv="DomainObject.Predmet.ProtustrankaNazivFormatedOIB_1">ELEKTRON TOMISLAV d.o.o., OIB 11567078658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 TOMISLAV d.o.o. zastupanog po punomoćniku Tomislav Horvat</item>
    </izvorni_sadrzaj>
    <derivirana_varijabla naziv="DomainObject.Predmet.ProtuStrankaListFormated_1">
      <item>ELEKTRON TOMISLAV d.o.o. zastupanog po punomoćniku Tomislav Horvat</item>
    </derivirana_varijabla>
  </DomainObject.Predmet.ProtuStrankaListFormated>
  <DomainObject.Predmet.ProtuStrankaListFormatedOIB>
    <izvorni_sadrzaj>
      <item>ELEKTRON TOMISLAV d.o.o., OIB 11567078658 zastupanog po punomoćniku Tomislav Horvat</item>
    </izvorni_sadrzaj>
    <derivirana_varijabla naziv="DomainObject.Predmet.ProtuStrankaListFormatedOIB_1">
      <item>ELEKTRON TOMISLAV d.o.o., OIB 11567078658 zastupanog po punomoćniku Tomislav Horvat</item>
    </derivirana_varijabla>
  </DomainObject.Predmet.ProtuStrankaListFormatedOIB>
  <DomainObject.Predmet.ProtuStrankaListFormatedWithAdress>
    <izvorni_sadrzaj>
      <item>ELEKTRON TOMISLAV d.o.o., Osječka 36, 10370 Dugo Selo zastupanog po punomoćniku Tomislav Horvat</item>
    </izvorni_sadrzaj>
    <derivirana_varijabla naziv="DomainObject.Predmet.ProtuStrankaListFormatedWithAdress_1">
      <item>ELEKTRON TOMISLAV d.o.o., Osječka 36, 10370 Dugo Selo zastupanog po punomoćniku Tomislav Horvat</item>
    </derivirana_varijabla>
  </DomainObject.Predmet.ProtuStrankaListFormatedWithAdress>
  <DomainObject.Predmet.ProtuStrankaListFormatedWithAdressOIB>
    <izvorni_sadrzaj>
      <item>ELEKTRON TOMISLAV d.o.o., OIB 11567078658, Osječka 36, 10370 Dugo Selo zastupanog po punomoćniku Tomislav Horvat</item>
    </izvorni_sadrzaj>
    <derivirana_varijabla naziv="DomainObject.Predmet.ProtuStrankaListFormatedWithAdressOIB_1">
      <item>ELEKTRON TOMISLAV d.o.o., OIB 11567078658, Osječka 36, 10370 Dugo Selo zastupanog po punomoćniku Tomislav Horvat</item>
    </derivirana_varijabla>
  </DomainObject.Predmet.ProtuStrankaListFormatedWithAdressOIB>
  <DomainObject.Predmet.ProtuStrankaListNazivFormated>
    <izvorni_sadrzaj>
      <item>ELEKTRON TOMISLAV d.o.o.</item>
    </izvorni_sadrzaj>
    <derivirana_varijabla naziv="DomainObject.Predmet.ProtuStrankaListNazivFormated_1">
      <item>ELEKTRON TOMISLAV d.o.o.</item>
    </derivirana_varijabla>
  </DomainObject.Predmet.ProtuStrankaListNazivFormated>
  <DomainObject.Predmet.ProtuStrankaListNazivFormatedOIB>
    <izvorni_sadrzaj>
      <item>ELEKTRON TOMISLAV d.o.o., OIB 11567078658</item>
    </izvorni_sadrzaj>
    <derivirana_varijabla naziv="DomainObject.Predmet.ProtuStrankaListNazivFormatedOIB_1">
      <item>ELEKTRON TOMISLAV d.o.o., OIB 11567078658</item>
    </derivirana_varijabla>
  </DomainObject.Predmet.ProtuStrankaListNazivFormatedOIB>
  <DomainObject.Predmet.OstaliListFormated>
    <izvorni_sadrzaj>
      <item>Tomislav Horvat punomoćnik sudionika u postupku ELEKTRON TOMISLAV d.o.o.</item>
    </izvorni_sadrzaj>
    <derivirana_varijabla naziv="DomainObject.Predmet.OstaliListFormated_1">
      <item>Tomislav Horvat punomoćnik sudionika u postupku ELEKTRON TOMISLAV d.o.o.</item>
    </derivirana_varijabla>
  </DomainObject.Predmet.OstaliListFormated>
  <DomainObject.Predmet.OstaliListFormatedOIB>
    <izvorni_sadrzaj>
      <item>Tomislav Horvat, OIB 14194193674 punomoćnik sudionika u postupku ELEKTRON TOMISLAV d.o.o.</item>
    </izvorni_sadrzaj>
    <derivirana_varijabla naziv="DomainObject.Predmet.OstaliListFormatedOIB_1">
      <item>Tomislav Horvat, OIB 14194193674 punomoćnik sudionika u postupku ELEKTRON TOMISLAV d.o.o.</item>
    </derivirana_varijabla>
  </DomainObject.Predmet.OstaliListFormatedOIB>
  <DomainObject.Predmet.OstaliListFormatedWithAdress>
    <izvorni_sadrzaj>
      <item>Tomislav Horvat, Osječka 36, 10370 Dugo Selo punomoćnik sudionika u postupku ELEKTRON TOMISLAV d.o.o.</item>
    </izvorni_sadrzaj>
    <derivirana_varijabla naziv="DomainObject.Predmet.OstaliListFormatedWithAdress_1">
      <item>Tomislav Horvat, Osječka 36, 10370 Dugo Selo punomoćnik sudionika u postupku ELEKTRON TOMISLAV d.o.o.</item>
    </derivirana_varijabla>
  </DomainObject.Predmet.OstaliListFormatedWithAdress>
  <DomainObject.Predmet.OstaliListFormatedWithAdressOIB>
    <izvorni_sadrzaj>
      <item>Tomislav Horvat, OIB 14194193674, Osječka 36, 10370 Dugo Selo punomoćnik sudionika u postupku ELEKTRON TOMISLAV d.o.o.</item>
    </izvorni_sadrzaj>
    <derivirana_varijabla naziv="DomainObject.Predmet.OstaliListFormatedWithAdressOIB_1">
      <item>Tomislav Horvat, OIB 14194193674, Osječka 36, 10370 Dugo Selo punomoćnik sudionika u postupku ELEKTRON TOMISLAV d.o.o.</item>
    </derivirana_varijabla>
  </DomainObject.Predmet.OstaliListFormatedWithAdressOIB>
  <DomainObject.Predmet.OstaliListNazivFormated>
    <izvorni_sadrzaj>
      <item>Tomislav Horvat</item>
    </izvorni_sadrzaj>
    <derivirana_varijabla naziv="DomainObject.Predmet.OstaliListNazivFormated_1">
      <item>Tomislav Horvat</item>
    </derivirana_varijabla>
  </DomainObject.Predmet.OstaliListNazivFormated>
  <DomainObject.Predmet.OstaliListNazivFormatedOIB>
    <izvorni_sadrzaj>
      <item>Tomislav Horvat, OIB 14194193674</item>
    </izvorni_sadrzaj>
    <derivirana_varijabla naziv="DomainObject.Predmet.OstaliListNazivFormatedOIB_1">
      <item>Tomislav Horvat, OIB 14194193674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 TOMISLAV d.o.o.</izvorni_sadrzaj>
    <derivirana_varijabla naziv="DomainObject.Predmet.ProtustrankaIDrugi_1">ELEKTRON TOMISLAV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ELEKTRON TOMISLAV d.o.o., OIB 11567078658, Osječka 36, 10370 Dugo Selo</izvorni_sadrzaj>
    <derivirana_varijabla naziv="DomainObject.Predmet.ProtustrankaIDrugiAdressOIB_1">ELEKTRON TOMISLAV d.o.o., OIB 11567078658, Osječka 36,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ELEKTRON TOMISLAV d.o.o.</item>
      <item>Tomislav Horvat</item>
    </izvorni_sadrzaj>
    <derivirana_varijabla naziv="DomainObject.Predmet.SudioniciListNaziv_1">
      <item>FINA Regionalni centar Zagreb</item>
      <item>ELEKTRON TOMISLAV d.o.o.</item>
      <item>Tomislav Horvat</item>
    </derivirana_varijabla>
  </DomainObject.Predmet.SudioniciListNaziv>
  <DomainObject.Predmet.SudioniciListAdressOIB>
    <izvorni_sadrzaj>
      <item>FINA Regionalni centar Zagreb, OIB 85821130368, Trg svibanjskih žrtava 1995.1,10000 Zagreb</item>
      <item>ELEKTRON TOMISLAV d.o.o., OIB 11567078658, Osječka 36,10370 Dugo Selo</item>
      <item>Tomislav Horvat, OIB 14194193674, Osječka 36,10370 Dugo Selo</item>
    </izvorni_sadrzaj>
    <derivirana_varijabla naziv="DomainObject.Predmet.SudioniciListAdressOIB_1">
      <item>FINA Regionalni centar Zagreb, OIB 85821130368, Trg svibanjskih žrtava 1995.1,10000 Zagreb</item>
      <item>ELEKTRON TOMISLAV d.o.o., OIB 11567078658, Osječka 36,10370 Dugo Selo</item>
      <item>Tomislav Horvat, OIB 14194193674, Osječka 36,10370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11567078658</item>
      <item>, OIB 14194193674</item>
    </izvorni_sadrzaj>
    <derivirana_varijabla naziv="DomainObject.Predmet.SudioniciListNazivOIB_1">
      <item>, OIB 85821130368</item>
      <item>, OIB 11567078658</item>
      <item>, OIB 14194193674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1405</properties:Characters>
  <properties:Lines>41</properties:Lines>
  <properties:Paragraphs>16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2017-03-09T12:57:00Z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