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706dde8" w14:paraId="706dde8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 w:rsidR="00AB1FEE">
        <w:t>986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sudskoj</w:t>
      </w:r>
      <w:r w:rsidRPr="00D7388E">
        <w:t xml:space="preserve"> savjetni</w:t>
      </w:r>
      <w:r w:rsidR="00907183">
        <w:t>ci</w:t>
      </w:r>
      <w:r w:rsidRPr="00D7388E">
        <w:t xml:space="preserve">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Jagera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AB1FEE">
        <w:t>MARTIN SOLDO j.d.o.o. za gradi</w:t>
      </w:r>
      <w:r w:rsidR="00DB42B3">
        <w:t>teljstvo, trgovinu i usluge</w:t>
      </w:r>
      <w:r w:rsidR="00361DEF">
        <w:t>,</w:t>
      </w:r>
      <w:r w:rsidR="002B40D7">
        <w:t xml:space="preserve"> </w:t>
      </w:r>
      <w:r>
        <w:t xml:space="preserve">MBS: </w:t>
      </w:r>
      <w:r w:rsidR="00AB1FEE">
        <w:t>030157685</w:t>
      </w:r>
      <w:r>
        <w:t xml:space="preserve">, OIB: </w:t>
      </w:r>
      <w:r w:rsidR="00AB1FEE">
        <w:t>67817873055</w:t>
      </w:r>
      <w:r w:rsidR="00B05FE1">
        <w:t>,</w:t>
      </w:r>
      <w:r>
        <w:t xml:space="preserve"> </w:t>
      </w:r>
      <w:r w:rsidR="00AB1FEE">
        <w:t>Soljani, Matije Gupca 6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DB42B3">
        <w:t>11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AB1FEE">
        <w:t>MARTIN SOLDO j.d.o.o. za graditeljstvo, trgovinu i usluge, MBS: 030157685, OIB: 67817873055, Soljani, Matije Gupca 6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8C092D">
        <w:t>31.162,14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AB1FEE">
        <w:t>Ivan Soldo</w:t>
      </w:r>
      <w:r w:rsidR="001C29A0">
        <w:t xml:space="preserve">, </w:t>
      </w:r>
      <w:r w:rsidR="00FD4C38">
        <w:t xml:space="preserve">OIB: </w:t>
      </w:r>
      <w:r w:rsidR="00AB1FEE">
        <w:t>48034671011</w:t>
      </w:r>
      <w:r w:rsidR="00C360A1">
        <w:t>,</w:t>
      </w:r>
      <w:r w:rsidR="009C6610">
        <w:t xml:space="preserve"> </w:t>
      </w:r>
      <w:r w:rsidR="00AB1FEE">
        <w:t>Soljani, Matije Gupca 8</w:t>
      </w:r>
      <w:r w:rsidR="006737B3">
        <w:t xml:space="preserve">, </w:t>
      </w:r>
      <w:r w:rsidRPr="00D7388E">
        <w:t>da u roku od 15 (petnaest) dana od dana objave ovog oglasa na mrežnoj stranici e-Oglasna ploča sudova podnese ovom sudu, pozivom na gornji broj spisa, javnobilježnički ovjerovljeni prokazni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681F77">
        <w:t>98</w:t>
      </w:r>
      <w:r w:rsidR="00AB1FEE">
        <w:t>6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prokazni popis imovine i obveza dužnika ili ako iz tog popisa  proizlazi  da dužnik ima imovinu koja nije dostatna za namirenje predvidivih troškova stečajnog postupka, te ako u roku od 45 (četrdesetpet)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AE629F">
        <w:t>11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101F1E">
        <w:t>2</w:t>
      </w:r>
      <w:r w:rsidR="00AB1FEE">
        <w:t>8</w:t>
      </w:r>
      <w:r w:rsidR="00361DEF">
        <w:t>/</w:t>
      </w:r>
      <w:r w:rsidR="00AE0BF7">
        <w:t>8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002" w:rsidP="00D95CE2" w:rsidR="00F97002">
      <w:r>
        <w:separator/>
      </w:r>
    </w:p>
  </w:endnote>
  <w:endnote w:id="0" w:type="continuationSeparator">
    <w:p w:rsidRDefault="00F97002" w:rsidP="00D95CE2" w:rsidR="00F97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002" w:rsidP="00D95CE2" w:rsidR="00F97002">
      <w:r>
        <w:separator/>
      </w:r>
    </w:p>
  </w:footnote>
  <w:footnote w:id="0" w:type="continuationSeparator">
    <w:p w:rsidRDefault="00F97002" w:rsidP="00D95CE2" w:rsidR="00F97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1F1E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61804"/>
    <w:rsid w:val="00463C3F"/>
    <w:rsid w:val="00473891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193F"/>
    <w:rsid w:val="00616E68"/>
    <w:rsid w:val="00620974"/>
    <w:rsid w:val="00630400"/>
    <w:rsid w:val="006320D2"/>
    <w:rsid w:val="00632DEA"/>
    <w:rsid w:val="006414F4"/>
    <w:rsid w:val="00655FB6"/>
    <w:rsid w:val="00667351"/>
    <w:rsid w:val="0066751B"/>
    <w:rsid w:val="006737B3"/>
    <w:rsid w:val="00681766"/>
    <w:rsid w:val="00681F77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C092D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5798"/>
    <w:rsid w:val="009C6610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1FEE"/>
    <w:rsid w:val="00AB536E"/>
    <w:rsid w:val="00AC76ED"/>
    <w:rsid w:val="00AD67F8"/>
    <w:rsid w:val="00AE0BF7"/>
    <w:rsid w:val="00AE629F"/>
    <w:rsid w:val="00B05FE1"/>
    <w:rsid w:val="00B153E2"/>
    <w:rsid w:val="00B6125C"/>
    <w:rsid w:val="00B81691"/>
    <w:rsid w:val="00B81BF6"/>
    <w:rsid w:val="00BE1232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97002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2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2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2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2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2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2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2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2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St-986/2018-3</izvorni_sadrzaj>
    <derivirana_varijabla naziv="DomainObject.Oznaka_1">St-986/2018-3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St-986/2018</izvorni_sadrzaj>
    <derivirana_varijabla naziv="DomainObject.Predmet.OznakaBroj_1">St-986/2018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 SOLDO j.d.o.o. za graditeljstvo, trgovinu i usluge</izvorni_sadrzaj>
    <derivirana_varijabla naziv="DomainObject.Predmet.ProtustrankaFormated_1">  MARTIN SOLDO j.d.o.o. za graditeljstvo, trgovinu i usluge</derivirana_varijabla>
  </DomainObject.Predmet.ProtustrankaFormated>
  <DomainObject.Predmet.ProtustrankaFormatedOIB>
    <izvorni_sadrzaj>  MARTIN SOLDO j.d.o.o. za graditeljstvo, trgovinu i usluge, OIB 67817873055</izvorni_sadrzaj>
    <derivirana_varijabla naziv="DomainObject.Predmet.ProtustrankaFormatedOIB_1">  MARTIN SOLDO j.d.o.o. za graditeljstvo, trgovinu i usluge, OIB 67817873055</derivirana_varijabla>
  </DomainObject.Predmet.ProtustrankaFormatedOIB>
  <DomainObject.Predmet.ProtustrankaFormatedWithAdress>
    <izvorni_sadrzaj> MARTIN SOLDO j.d.o.o. za graditeljstvo, trgovinu i usluge, Matije Gupca 6, 32255 Soljani</izvorni_sadrzaj>
    <derivirana_varijabla naziv="DomainObject.Predmet.ProtustrankaFormatedWithAdress_1"> MARTIN SOLDO j.d.o.o. za graditeljstvo, trgovinu i usluge, Matije Gupca 6, 32255 Soljani</derivirana_varijabla>
  </DomainObject.Predmet.ProtustrankaFormatedWithAdress>
  <DomainObject.Predmet.ProtustrankaFormatedWithAdressOIB>
    <izvorni_sadrzaj> MARTIN SOLDO j.d.o.o. za graditeljstvo, trgovinu i usluge, OIB 67817873055, Matije Gupca 6, 32255 Soljani</izvorni_sadrzaj>
    <derivirana_varijabla naziv="DomainObject.Predmet.ProtustrankaFormatedWithAdressOIB_1"> MARTIN SOLDO j.d.o.o. za graditeljstvo, trgovinu i usluge, OIB 67817873055, Matije Gupca 6, 32255 Soljani</derivirana_varijabla>
  </DomainObject.Predmet.ProtustrankaFormatedWithAdressOIB>
  <DomainObject.Predmet.ProtustrankaWithAdress>
    <izvorni_sadrzaj>MARTIN SOLDO j.d.o.o. za graditeljstvo, trgovinu i usluge Matije Gupca 6, 32255 Soljani</izvorni_sadrzaj>
    <derivirana_varijabla naziv="DomainObject.Predmet.ProtustrankaWithAdress_1">MARTIN SOLDO j.d.o.o. za graditeljstvo, trgovinu i usluge Matije Gupca 6, 32255 Soljani</derivirana_varijabla>
  </DomainObject.Predmet.ProtustrankaWithAdress>
  <DomainObject.Predmet.ProtustrankaWithAdressOIB>
    <izvorni_sadrzaj>MARTIN SOLDO j.d.o.o. za graditeljstvo, trgovinu i usluge, OIB 67817873055, Matije Gupca 6, 32255 Soljani</izvorni_sadrzaj>
    <derivirana_varijabla naziv="DomainObject.Predmet.ProtustrankaWithAdressOIB_1">MARTIN SOLDO j.d.o.o. za graditeljstvo, trgovinu i usluge, OIB 67817873055, Matije Gupca 6, 32255 Soljani</derivirana_varijabla>
  </DomainObject.Predmet.ProtustrankaWithAdressOIB>
  <DomainObject.Predmet.ProtustrankaNazivFormated>
    <izvorni_sadrzaj>MARTIN SOLDO j.d.o.o. za graditeljstvo, trgovinu i usluge</izvorni_sadrzaj>
    <derivirana_varijabla naziv="DomainObject.Predmet.ProtustrankaNazivFormated_1">MARTIN SOLDO j.d.o.o. za graditeljstvo, trgovinu i usluge</derivirana_varijabla>
  </DomainObject.Predmet.ProtustrankaNazivFormated>
  <DomainObject.Predmet.ProtustrankaNazivFormatedOIB>
    <izvorni_sadrzaj>MARTIN SOLDO j.d.o.o. za graditeljstvo, trgovinu i usluge, OIB 67817873055</izvorni_sadrzaj>
    <derivirana_varijabla naziv="DomainObject.Predmet.ProtustrankaNazivFormatedOIB_1">MARTIN SOLDO j.d.o.o. za graditeljstvo, trgovinu i usluge, OIB 67817873055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MARTIN SOLDO j.d.o.o. za graditeljstvo, trgovinu i usluge</item>
    </izvorni_sadrzaj>
    <derivirana_varijabla naziv="DomainObject.Predmet.ProtuStrankaListFormated_1">
      <item>MARTIN SOLDO j.d.o.o. za graditeljstvo, trgovinu i usluge</item>
    </derivirana_varijabla>
  </DomainObject.Predmet.ProtuStrankaListFormated>
  <DomainObject.Predmet.ProtuStrankaListFormatedOIB>
    <izvorni_sadrzaj>
      <item>MARTIN SOLDO j.d.o.o. za graditeljstvo, trgovinu i usluge, OIB 67817873055</item>
    </izvorni_sadrzaj>
    <derivirana_varijabla naziv="DomainObject.Predmet.ProtuStrankaListFormatedOIB_1">
      <item>MARTIN SOLDO j.d.o.o. za graditeljstvo, trgovinu i usluge, OIB 67817873055</item>
    </derivirana_varijabla>
  </DomainObject.Predmet.ProtuStrankaListFormatedOIB>
  <DomainObject.Predmet.ProtuStrankaListFormatedWithAdress>
    <izvorni_sadrzaj>
      <item>MARTIN SOLDO j.d.o.o. za graditeljstvo, trgovinu i usluge, Matije Gupca 6, 32255 Soljani</item>
    </izvorni_sadrzaj>
    <derivirana_varijabla naziv="DomainObject.Predmet.ProtuStrankaListFormatedWithAdress_1">
      <item>MARTIN SOLDO j.d.o.o. za graditeljstvo, trgovinu i usluge, Matije Gupca 6, 32255 Soljani</item>
    </derivirana_varijabla>
  </DomainObject.Predmet.ProtuStrankaListFormatedWithAdress>
  <DomainObject.Predmet.ProtuStrankaListFormatedWithAdressOIB>
    <izvorni_sadrzaj>
      <item>MARTIN SOLDO j.d.o.o. za graditeljstvo, trgovinu i usluge, OIB 67817873055, Matije Gupca 6, 32255 Soljani</item>
    </izvorni_sadrzaj>
    <derivirana_varijabla naziv="DomainObject.Predmet.ProtuStrankaListFormatedWithAdressOIB_1">
      <item>MARTIN SOLDO j.d.o.o. za graditeljstvo, trgovinu i usluge, OIB 67817873055, Matije Gupca 6, 32255 Soljani</item>
    </derivirana_varijabla>
  </DomainObject.Predmet.ProtuStrankaListFormatedWithAdressOIB>
  <DomainObject.Predmet.ProtuStrankaListNazivFormated>
    <izvorni_sadrzaj>
      <item>MARTIN SOLDO j.d.o.o. za graditeljstvo, trgovinu i usluge</item>
    </izvorni_sadrzaj>
    <derivirana_varijabla naziv="DomainObject.Predmet.ProtuStrankaListNazivFormated_1">
      <item>MARTIN SOLDO j.d.o.o. za graditeljstvo, trgovinu i usluge</item>
    </derivirana_varijabla>
  </DomainObject.Predmet.ProtuStrankaListNazivFormated>
  <DomainObject.Predmet.ProtuStrankaListNazivFormatedOIB>
    <izvorni_sadrzaj>
      <item>MARTIN SOLDO j.d.o.o. za graditeljstvo, trgovinu i usluge, OIB 67817873055</item>
    </izvorni_sadrzaj>
    <derivirana_varijabla naziv="DomainObject.Predmet.ProtuStrankaListNazivFormatedOIB_1">
      <item>MARTIN SOLDO j.d.o.o. za graditeljstvo, trgovinu i usluge, OIB 67817873055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St-986/2018-3</izvorni_sadrzaj>
    <derivirana_varijabla naziv="DomainObject.PoslovniBrojDokumenta_1">St-986/2018-3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MARTIN SOLDO j.d.o.o. za graditeljstvo, trgovinu i usluge</izvorni_sadrzaj>
    <derivirana_varijabla naziv="DomainObject.Predmet.ProtustrankaIDrugi_1">MARTIN SOLDO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MARTIN SOLDO j.d.o.o. za graditeljstvo, trgovinu i usluge, OIB 67817873055, Matije Gupca 6, 32255 Soljani</izvorni_sadrzaj>
    <derivirana_varijabla naziv="DomainObject.Predmet.ProtustrankaIDrugiAdressOIB_1">MARTIN SOLDO j.d.o.o. za graditeljstvo, trgovinu i usluge, OIB 67817873055, Matije Gupca 6, 32255 Soljani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MARTIN SOLDO j.d.o.o. za graditeljstvo, trgovinu i usluge</item>
    </izvorni_sadrzaj>
    <derivirana_varijabla naziv="DomainObject.Predmet.SudioniciListNaziv_1">
      <item>FINA RC OSIJEK</item>
      <item>MARTIN SOLDO j.d.o.o. za graditeljstvo, trgovinu i usluge</item>
    </derivirana_varijabla>
  </DomainObject.Predmet.SudioniciListNaziv>
  <DomainObject.Predmet.SudioniciListAdressOIB>
    <izvorni_sadrzaj>
      <item>FINA RC OSIJEK, OIB 85821130368</item>
      <item>MARTIN SOLDO j.d.o.o. za graditeljstvo, trgovinu i usluge, OIB 67817873055, Matije Gupca 6,32255 Soljani</item>
    </izvorni_sadrzaj>
    <derivirana_varijabla naziv="DomainObject.Predmet.SudioniciListAdressOIB_1">
      <item>FINA RC OSIJEK, OIB 85821130368</item>
      <item>MARTIN SOLDO j.d.o.o. za graditeljstvo, trgovinu i usluge, OIB 67817873055, Matije Gupca 6,32255 Soljani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67817873055</item>
    </izvorni_sadrzaj>
    <derivirana_varijabla naziv="DomainObject.Predmet.SudioniciListNazivOIB_1">
      <item>, OIB 85821130368</item>
      <item>, OIB 67817873055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E243D0-D008-4BCE-AAED-02DA2BD86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2205</properties:Characters>
  <properties:Lines>58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2018-07-11T09:12:00Z</dcterms:created>
  <dc:creator>Snježana Andrijanić</dc:creator>
  <cp:lastModifiedBy>Renata Horvat</cp:lastModifiedBy>
  <cp:lastPrinted>2018-07-11T09:13:00Z</cp:lastPrinted>
  <dcterms:modified xmlns:xsi="http://www.w3.org/2001/XMLSchema-instance" xsi:type="dcterms:W3CDTF">2018-07-11T09:16:00Z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St-986/2018-3 / Odluka - Oglas (St-983-18_-_oglas_MARTIN_SOLDO_OSIJEK.docx)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