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cc55189" w14:paraId="cc55189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AE1D5E">
        <w:t>47/2019-24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</w:t>
      </w:r>
      <w:r w:rsidR="00817957" w:rsidRPr="00DB4638">
        <w:t xml:space="preserve">u stečajnom postupku nad stečajnim dužnikom </w:t>
      </w:r>
      <w:r w:rsidR="00AE1D5E" w:rsidRPr="00987708">
        <w:t>EREŠ  METALI  j.d.o.o. u stečaju</w:t>
      </w:r>
      <w:r w:rsidR="00AE1D5E">
        <w:t xml:space="preserve">, </w:t>
      </w:r>
      <w:r w:rsidR="00AE1D5E" w:rsidRPr="00987708">
        <w:t>Zrinsko-</w:t>
      </w:r>
      <w:proofErr w:type="spellStart"/>
      <w:r w:rsidR="00AE1D5E" w:rsidRPr="00987708">
        <w:t>Frankopanska</w:t>
      </w:r>
      <w:proofErr w:type="spellEnd"/>
      <w:r w:rsidR="00AE1D5E" w:rsidRPr="00987708">
        <w:t xml:space="preserve"> 39/A</w:t>
      </w:r>
      <w:r w:rsidR="00AE1D5E">
        <w:t xml:space="preserve">, Makarska, OIB: </w:t>
      </w:r>
      <w:r w:rsidR="00AE1D5E" w:rsidRPr="00987708">
        <w:t>42849079312</w:t>
      </w:r>
      <w:r w:rsidR="0015753C">
        <w:t xml:space="preserve">, </w:t>
      </w:r>
      <w:r w:rsidR="001E3DFE">
        <w:t>31. svibnja</w:t>
      </w:r>
      <w:r w:rsidR="000D2A9C">
        <w:t xml:space="preserve"> 2019.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2C5D34" w:rsidP="006C489E" w:rsidR="00817957">
      <w:pPr>
        <w:ind w:firstLine="708"/>
        <w:jc w:val="both"/>
      </w:pPr>
      <w:r>
        <w:t xml:space="preserve">Zbog spriječenosti </w:t>
      </w:r>
      <w:r w:rsidR="000D2A9C">
        <w:t>suca zaduženog za ovaj predmet</w:t>
      </w:r>
      <w:r>
        <w:t xml:space="preserve"> </w:t>
      </w:r>
      <w:r w:rsidR="00817957">
        <w:t xml:space="preserve">ročišta određena za dan </w:t>
      </w:r>
      <w:r w:rsidR="00AE1D5E">
        <w:t>5</w:t>
      </w:r>
      <w:r w:rsidR="000D2A9C">
        <w:t xml:space="preserve">. </w:t>
      </w:r>
      <w:r w:rsidR="001E3DFE">
        <w:t>lipnja</w:t>
      </w:r>
      <w:r w:rsidR="000D2A9C">
        <w:t xml:space="preserve"> 2019</w:t>
      </w:r>
      <w:r w:rsidR="00817957">
        <w:t xml:space="preserve">. s početkom u </w:t>
      </w:r>
      <w:r w:rsidR="001E3DFE">
        <w:t>09</w:t>
      </w:r>
      <w:r w:rsidR="000D2A9C">
        <w:t>:00</w:t>
      </w:r>
      <w:r w:rsidR="00817957">
        <w:t xml:space="preserve"> sati (ispitno) i </w:t>
      </w:r>
      <w:r w:rsidR="001E3DFE">
        <w:t>09</w:t>
      </w:r>
      <w:r w:rsidR="000D2A9C">
        <w:t>:15</w:t>
      </w:r>
      <w:r w:rsidR="00817957">
        <w:t xml:space="preserve"> sati (izvještajno) se odgađaju, a slijedeća će biti određeno naknadno pisanim putem. </w:t>
      </w:r>
    </w:p>
    <w:p w:rsidRDefault="00955F32" w:rsidP="00817957" w:rsidR="00955F32"/>
    <w:p w:rsidRDefault="00C12105" w:rsidP="00955F32" w:rsidR="00C12105" w:rsidRPr="001536D6">
      <w:pPr>
        <w:jc w:val="center"/>
      </w:pPr>
      <w:r w:rsidRPr="001536D6">
        <w:t>U Splitu</w:t>
      </w:r>
      <w:r w:rsidR="000D2A9C">
        <w:t>,</w:t>
      </w:r>
      <w:r w:rsidR="002C5D34">
        <w:t xml:space="preserve"> </w:t>
      </w:r>
      <w:r w:rsidR="001E3DFE">
        <w:t>31. svibnja</w:t>
      </w:r>
      <w:r w:rsidR="000D2A9C">
        <w:t xml:space="preserve"> 2019</w:t>
      </w:r>
      <w:r w:rsidR="002C5D34">
        <w:t>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6C2ACD">
        <w:rPr>
          <w:bCs/>
        </w:rPr>
        <w:t>,v.r.</w:t>
      </w:r>
    </w:p>
    <w:p w:rsidRDefault="006C2ACD" w:rsidP="0071700F" w:rsidR="006C2AC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6C2ACD" w:rsidP="0071700F" w:rsidR="006C2ACD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C2ACD" w:rsidP="00E74386" w:rsidR="006C2ACD" w:rsidRPr="001536D6">
      <w:pPr>
        <w:jc w:val="right"/>
      </w:pP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2A9C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D4D5F"/>
    <w:rsid w:val="001E3DFE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2ACD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E1D5E"/>
    <w:rsid w:val="00AF3C39"/>
    <w:rsid w:val="00B122B2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4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D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4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D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St-47/2019-24</izvorni_sadrzaj>
    <derivirana_varijabla naziv="DomainObject.Oznaka_1">St-47/2019-24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St-47/2019</izvorni_sadrzaj>
    <derivirana_varijabla naziv="DomainObject.Predmet.OznakaBroj_1">St-47/2019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EREŠ METALI  jednostavno društvo s ograničenom odgovornošću za otkup metala i usluge u stečaju</izvorni_sadrzaj>
    <derivirana_varijabla naziv="DomainObject.Predmet.ProtustrankaFormated_1">  EREŠ METALI  jednostavno društvo s ograničenom odgovornošću za otkup metala i usluge u stečaju</derivirana_varijabla>
  </DomainObject.Predmet.ProtustrankaFormated>
  <DomainObject.Predmet.ProtustrankaFormatedOIB>
    <izvorni_sadrzaj>  EREŠ METALI  jednostavno društvo s ograničenom odgovornošću za otkup metala i usluge u stečaju, OIB 42849079312</izvorni_sadrzaj>
    <derivirana_varijabla naziv="DomainObject.Predmet.ProtustrankaFormatedOIB_1">  EREŠ METALI  jednostavno društvo s ograničenom odgovornošću za otkup metala i usluge u stečaju, OIB 42849079312</derivirana_varijabla>
  </DomainObject.Predmet.ProtustrankaFormatedOIB>
  <DomainObject.Predmet.ProtustrankaFormatedWithAdress>
    <izvorni_sadrzaj> EREŠ METALI  jednostavno društvo s ograničenom odgovornošću za otkup metala i usluge u stečaju, Zrinsko-Frankopanska 39/A, 21300 Makarska</izvorni_sadrzaj>
    <derivirana_varijabla naziv="DomainObject.Predmet.ProtustrankaFormatedWithAdress_1"> EREŠ METALI  jednostavno društvo s ograničenom odgovornošću za otkup metala i usluge u stečaju, Zrinsko-Frankopanska 39/A, 21300 Makarska</derivirana_varijabla>
  </DomainObject.Predmet.ProtustrankaFormatedWithAdress>
  <DomainObject.Predmet.ProtustrankaFormatedWithAdressOIB>
    <izvorni_sadrzaj> EREŠ METALI  jednostavno društvo s ograničenom odgovornošću za otkup metala i usluge u stečaju, OIB 42849079312, Zrinsko-Frankopanska 39/A, 21300 Makarska</izvorni_sadrzaj>
    <derivirana_varijabla naziv="DomainObject.Predmet.ProtustrankaFormatedWithAdressOIB_1"> EREŠ METALI  jednostavno društvo s ograničenom odgovornošću za otkup metala i usluge u stečaju, OIB 42849079312, Zrinsko-Frankopanska 39/A, 21300 Makarska</derivirana_varijabla>
  </DomainObject.Predmet.ProtustrankaFormatedWithAdressOIB>
  <DomainObject.Predmet.ProtustrankaWithAdress>
    <izvorni_sadrzaj>EREŠ METALI  jednostavno društvo s ograničenom odgovornošću za otkup metala i usluge u stečaju Zrinsko-Frankopanska 39/A, 21300 Makarska</izvorni_sadrzaj>
    <derivirana_varijabla naziv="DomainObject.Predmet.ProtustrankaWithAdress_1">EREŠ METALI  jednostavno društvo s ograničenom odgovornošću za otkup metala i usluge u stečaju Zrinsko-Frankopanska 39/A, 21300 Makarska</derivirana_varijabla>
  </DomainObject.Predmet.ProtustrankaWithAdress>
  <DomainObject.Predmet.ProtustrankaWithAdressOIB>
    <izvorni_sadrzaj>EREŠ METALI  jednostavno društvo s ograničenom odgovornošću za otkup metala i usluge u stečaju, OIB 42849079312, Zrinsko-Frankopanska 39/A, 21300 Makarska</izvorni_sadrzaj>
    <derivirana_varijabla naziv="DomainObject.Predmet.ProtustrankaWithAdressOIB_1">EREŠ METALI  jednostavno društvo s ograničenom odgovornošću za otkup metala i usluge u stečaju, OIB 42849079312, Zrinsko-Frankopanska 39/A, 21300 Makarska</derivirana_varijabla>
  </DomainObject.Predmet.ProtustrankaWithAdressOIB>
  <DomainObject.Predmet.ProtustrankaNazivFormated>
    <izvorni_sadrzaj>EREŠ METALI  jednostavno društvo s ograničenom odgovornošću za otkup metala i usluge u stečaju</izvorni_sadrzaj>
    <derivirana_varijabla naziv="DomainObject.Predmet.ProtustrankaNazivFormated_1">EREŠ METALI  jednostavno društvo s ograničenom odgovornošću za otkup metala i usluge u stečaju</derivirana_varijabla>
  </DomainObject.Predmet.ProtustrankaNazivFormated>
  <DomainObject.Predmet.ProtustrankaNazivFormatedOIB>
    <izvorni_sadrzaj>EREŠ METALI  jednostavno društvo s ograničenom odgovornošću za otkup metala i usluge u stečaju, OIB 42849079312</izvorni_sadrzaj>
    <derivirana_varijabla naziv="DomainObject.Predmet.ProtustrankaNazivFormatedOIB_1">EREŠ METALI  jednostavno društvo s ograničenom odgovornošću za otkup metala i usluge u stečaju, OIB 42849079312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Financijska agencija; Ministarstvo financija RH zastupanog po punomoćniku Županijsko državno odvjetništvo u Splitu</izvorni_sadrzaj>
    <derivirana_varijabla naziv="DomainObject.Predmet.StrankaFormated_1">  FINANCIJSKA AGENCIJA, RC SPLIT; Financijska agencija;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Financijska agencija, OIB 85821130368; Ministarstvo financija RH, OIB 18683136487 zastupanog po punomoćniku Županijsko državno odvjetništvo u Splitu</izvorni_sadrzaj>
    <derivirana_varijabla naziv="DomainObject.Predmet.StrankaFormatedOIB_1">  FINANCIJSKA AGENCIJA, RC SPLIT, OIB 85821130368; Financijska agencija,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Financijska agencija, Ulica grada Vukovara 70, 10000 Zagreb;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Financijska agencija, Ulica grada Vukovara 70, 10000 Zagreb;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Financijska agencija, OIB 85821130368, Ulica grada Vukovara 70, 10000 Zagreb;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Financijska agencija, OIB 85821130368, Ulica grada Vukovara 70, 10000 Zagreb;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Split,Financijska agencija Ulica grada Vukovara 70,10000 Zagreb,Ministarstvo financija RH Katančićeva 5,10000 Zagreb</izvorni_sadrzaj>
    <derivirana_varijabla naziv="DomainObject.Predmet.StrankaWithAdress_1">FINANCIJSKA AGENCIJA, RC SPLIT Mažuranićevo šetalište 24 b,21000 Split,Financijska agencija Ulica grada Vukovara 70,10000 Zagreb,Ministarstvo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Split,Financijska agencija, OIB 85821130368, Ulica grada Vukovara 70,10000 Zagreb,Ministarstvo financija RH, OIB 18683136487, Katančićeva 5,10000 Zagreb</izvorni_sadrzaj>
    <derivirana_varijabla naziv="DomainObject.Predmet.StrankaWithAdressOIB_1">FINANCIJSKA AGENCIJA, RC SPLIT, OIB 85821130368, Mažuranićevo šetalište 24 b,21000 Split,Financijska agencija, OIB 85821130368, Ulica grada Vukovara 70,10000 Zagreb,Ministarstvo financija RH, OIB 18683136487, Katančićeva 5,10000 Zagreb</derivirana_varijabla>
  </DomainObject.Predmet.StrankaWithAdressOIB>
  <DomainObject.Predmet.StrankaNazivFormated>
    <izvorni_sadrzaj>FINANCIJSKA AGENCIJA, RC SPLIT,Financijska agencija,Ministarstvo financija RH</izvorni_sadrzaj>
    <derivirana_varijabla naziv="DomainObject.Predmet.StrankaNazivFormated_1">FINANCIJSKA AGENCIJA, RC SPLIT,Financijska agencija,Ministarstvo financija RH</derivirana_varijabla>
  </DomainObject.Predmet.StrankaNazivFormated>
  <DomainObject.Predmet.StrankaNazivFormatedOIB>
    <izvorni_sadrzaj>FINANCIJSKA AGENCIJA, RC SPLIT, OIB 85821130368,Financijska agencija, OIB 85821130368,Ministarstvo financija RH, OIB 18683136487</izvorni_sadrzaj>
    <derivirana_varijabla naziv="DomainObject.Predmet.StrankaNazivFormatedOIB_1">FINANCIJSKA AGENCIJA, RC SPLIT, OIB 85821130368,Financijska agencija,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17532.15</izvorni_sadrzaj>
    <derivirana_varijabla naziv="DomainObject.Predmet.TrenutnaVrijednost_1">17532.15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Financijska agencija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Financijska agencija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Financijska agencija,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Financijska agencija,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Financijska agencija, Ulica grada Vukovara 70, 10000 Zagreb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Financijska agencija, Ulica grada Vukovara 70, 10000 Zagreb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Financijska agencija, OIB 85821130368, Ulica grada Vukovara 70, 10000 Zagreb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Financijska agencija, OIB 85821130368, Ulica grada Vukovara 70, 10000 Zagreb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Financijska agencija</item>
      <item>Ministarstvo financija RH</item>
    </izvorni_sadrzaj>
    <derivirana_varijabla naziv="DomainObject.Predmet.StrankaListNazivFormated_1">
      <item>FINANCIJSKA AGENCIJA, RC SPLIT</item>
      <item>Financijska agencija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Financijska agencija, OIB 85821130368</item>
      <item>Ministarstvo financija RH, OIB 18683136487</item>
    </izvorni_sadrzaj>
    <derivirana_varijabla naziv="DomainObject.Predmet.StrankaListNazivFormatedOIB_1">
      <item>FINANCIJSKA AGENCIJA, RC SPLIT, OIB 85821130368</item>
      <item>Financijska agencija, OIB 85821130368</item>
      <item>Ministarstvo financija RH, OIB 18683136487</item>
    </derivirana_varijabla>
  </DomainObject.Predmet.StrankaListNazivFormatedOIB>
  <DomainObject.Predmet.ProtuStrankaListFormated>
    <izvorni_sadrzaj>
      <item>EREŠ METALI  jednostavno društvo s ograničenom odgovornošću za otkup metala i usluge u stečaju</item>
    </izvorni_sadrzaj>
    <derivirana_varijabla naziv="DomainObject.Predmet.ProtuStrankaListFormated_1">
      <item>EREŠ METALI  jednostavno društvo s ograničenom odgovornošću za otkup metala i usluge u stečaju</item>
    </derivirana_varijabla>
  </DomainObject.Predmet.ProtuStrankaListFormated>
  <DomainObject.Predmet.ProtuStrankaListFormatedOIB>
    <izvorni_sadrzaj>
      <item>EREŠ METALI  jednostavno društvo s ograničenom odgovornošću za otkup metala i usluge u stečaju, OIB 42849079312</item>
    </izvorni_sadrzaj>
    <derivirana_varijabla naziv="DomainObject.Predmet.ProtuStrankaListFormatedOIB_1">
      <item>EREŠ METALI  jednostavno društvo s ograničenom odgovornošću za otkup metala i usluge u stečaju, OIB 42849079312</item>
    </derivirana_varijabla>
  </DomainObject.Predmet.ProtuStrankaListFormatedOIB>
  <DomainObject.Predmet.ProtuStrankaListFormatedWithAdress>
    <izvorni_sadrzaj>
      <item>EREŠ METALI  jednostavno društvo s ograničenom odgovornošću za otkup metala i usluge u stečaju, Zrinsko-Frankopanska 39/A, 21300 Makarska</item>
    </izvorni_sadrzaj>
    <derivirana_varijabla naziv="DomainObject.Predmet.ProtuStrankaListFormatedWithAdress_1">
      <item>EREŠ METALI  jednostavno društvo s ograničenom odgovornošću za otkup metala i usluge u stečaju, Zrinsko-Frankopanska 39/A, 21300 Makarska</item>
    </derivirana_varijabla>
  </DomainObject.Predmet.ProtuStrankaListFormatedWithAdress>
  <DomainObject.Predmet.ProtuStrankaListFormatedWithAdressOIB>
    <izvorni_sadrzaj>
      <item>EREŠ METALI  jednostavno društvo s ograničenom odgovornošću za otkup metala i usluge u stečaju, OIB 42849079312, Zrinsko-Frankopanska 39/A, 21300 Makarska</item>
    </izvorni_sadrzaj>
    <derivirana_varijabla naziv="DomainObject.Predmet.ProtuStrankaListFormatedWithAdressOIB_1">
      <item>EREŠ METALI  jednostavno društvo s ograničenom odgovornošću za otkup metala i usluge u stečaju, OIB 42849079312, Zrinsko-Frankopanska 39/A, 21300 Makarska</item>
    </derivirana_varijabla>
  </DomainObject.Predmet.ProtuStrankaListFormatedWithAdressOIB>
  <DomainObject.Predmet.ProtuStrankaListNazivFormated>
    <izvorni_sadrzaj>
      <item>EREŠ METALI  jednostavno društvo s ograničenom odgovornošću za otkup metala i usluge u stečaju</item>
    </izvorni_sadrzaj>
    <derivirana_varijabla naziv="DomainObject.Predmet.ProtuStrankaListNazivFormated_1">
      <item>EREŠ METALI  jednostavno društvo s ograničenom odgovornošću za otkup metala i usluge u stečaju</item>
    </derivirana_varijabla>
  </DomainObject.Predmet.ProtuStrankaListNazivFormated>
  <DomainObject.Predmet.ProtuStrankaListNazivFormatedOIB>
    <izvorni_sadrzaj>
      <item>EREŠ METALI  jednostavno društvo s ograničenom odgovornošću za otkup metala i usluge u stečaju, OIB 42849079312</item>
    </izvorni_sadrzaj>
    <derivirana_varijabla naziv="DomainObject.Predmet.ProtuStrankaListNazivFormatedOIB_1">
      <item>EREŠ METALI  jednostavno društvo s ograničenom odgovornošću za otkup metala i usluge u stečaju, OIB 42849079312</item>
    </derivirana_varijabla>
  </DomainObject.Predmet.ProtuStrankaListNazivFormatedOIB>
  <DomainObject.Predmet.OstaliListFormated>
    <izvorni_sadrzaj>
      <item>Vinko Ereš</item>
      <item>Županijsko državno odvjetništvo u Splitu punomoćnik sudionika u postupku Ministarstvo financija RH</item>
    </izvorni_sadrzaj>
    <derivirana_varijabla naziv="DomainObject.Predmet.OstaliListFormated_1">
      <item>Vinko Ereš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Vinko Ereš, OIB 58358396981</item>
      <item>Županijsko državno odvjetništvo u Splitu, OIB 70793241859 punomoćnik sudionika u postupku Ministarstvo financija RH</item>
    </izvorni_sadrzaj>
    <derivirana_varijabla naziv="DomainObject.Predmet.OstaliListFormatedOIB_1">
      <item>Vinko Ereš, OIB 58358396981</item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Vinko Ereš, Zrinsko-Frankopanska 39a, 21300 Makarska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Vinko Ereš, Zrinsko-Frankopanska 39a, 21300 Makarska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Vinko Ereš, OIB 58358396981, Zrinsko-Frankopanska 39a, 21300 Makarska</item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Vinko Ereš, OIB 58358396981, Zrinsko-Frankopanska 39a, 21300 Makarska</item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Vinko Ereš</item>
      <item>Županijsko državno odvjetništvo u Splitu</item>
    </izvorni_sadrzaj>
    <derivirana_varijabla naziv="DomainObject.Predmet.OstaliListNazivFormated_1">
      <item>Vinko Ereš</item>
      <item>Županijsko državno odvjetništvo u Splitu</item>
    </derivirana_varijabla>
  </DomainObject.Predmet.OstaliListNazivFormated>
  <DomainObject.Predmet.OstaliListNazivFormatedOIB>
    <izvorni_sadrzaj>
      <item>Vinko Ereš, OIB 58358396981</item>
      <item>Županijsko državno odvjetništvo u Splitu, OIB 70793241859</item>
    </izvorni_sadrzaj>
    <derivirana_varijabla naziv="DomainObject.Predmet.OstaliListNazivFormatedOIB_1">
      <item>Vinko Ereš, OIB 58358396981</item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>St-47/2019-24</izvorni_sadrzaj>
    <derivirana_varijabla naziv="DomainObject.PoslovniBrojDokumenta_1">St-47/2019-24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EREŠ METALI  jednostavno društvo s ograničenom odgovornošću za otkup metala i usluge u stečaju</izvorni_sadrzaj>
    <derivirana_varijabla naziv="DomainObject.Predmet.ProtustrankaIDrugi_1">EREŠ METALI  jednostavno društvo s ograničenom odgovornošću za otkup metala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EREŠ METALI  jednostavno društvo s ograničenom odgovornošću za otkup metala i usluge u stečaju, OIB 42849079312, Zrinsko-Frankopanska 39/A, 21300 Makarska</izvorni_sadrzaj>
    <derivirana_varijabla naziv="DomainObject.Predmet.ProtustrankaIDrugiAdressOIB_1">EREŠ METALI  jednostavno društvo s ograničenom odgovornošću za otkup metala i usluge u stečaju, OIB 42849079312, Zrinsko-Frankopanska 39/A,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EREŠ METALI  jednostavno društvo s ograničenom odgovornošću za otkup metala i usluge u stečaju</item>
      <item>FINANCIJSKA AGENCIJA, RC SPLIT</item>
      <item>Vinko Ereš</item>
      <item>Financijska agencija</item>
      <item>Ministarstvo financija RH</item>
      <item>Županijsko državno odvjetništvo u Splitu</item>
    </izvorni_sadrzaj>
    <derivirana_varijabla naziv="DomainObject.Predmet.SudioniciListNaziv_1">
      <item>EREŠ METALI  jednostavno društvo s ograničenom odgovornošću za otkup metala i usluge u stečaju</item>
      <item>FINANCIJSKA AGENCIJA, RC SPLIT</item>
      <item>Vinko Ereš</item>
      <item>Financijska agencija</item>
      <item>Ministarstvo financija RH</item>
      <item>Županijsko državno odvjetništvo u Splitu</item>
    </derivirana_varijabla>
  </DomainObject.Predmet.SudioniciListNaziv>
  <DomainObject.Predmet.SudioniciListAdressOIB>
    <izvorni_sadrzaj>
      <item>EREŠ METALI  jednostavno društvo s ograničenom odgovornošću za otkup metala i usluge u stečaju, OIB 42849079312, Zrinsko-Frankopanska 39/A,21300 Makarska</item>
      <item>FINANCIJSKA AGENCIJA, RC SPLIT, OIB 85821130368, Mažuranićevo šetalište 24 b,21000 Split</item>
      <item>Vinko Ereš, OIB 58358396981, Zrinsko-Frankopanska 39a,21300 Makarska</item>
      <item>Financijska agencija, OIB 85821130368, Ulica grada Vukovara 70,10000 Zagreb</item>
      <item>Ministarstvo financija RH, OIB 18683136487, Katančićeva 5,10000 Zagreb</item>
      <item>Županijsko državno odvjetništvo u Splitu, OIB 70793241859, Gundulićeva 29a,21000 Split</item>
    </izvorni_sadrzaj>
    <derivirana_varijabla naziv="DomainObject.Predmet.SudioniciListAdressOIB_1">
      <item>EREŠ METALI  jednostavno društvo s ograničenom odgovornošću za otkup metala i usluge u stečaju, OIB 42849079312, Zrinsko-Frankopanska 39/A,21300 Makarska</item>
      <item>FINANCIJSKA AGENCIJA, RC SPLIT, OIB 85821130368, Mažuranićevo šetalište 24 b,21000 Split</item>
      <item>Vinko Ereš, OIB 58358396981, Zrinsko-Frankopanska 39a,21300 Makarska</item>
      <item>Financijska agencija, OIB 85821130368, Ulica grada Vukovara 70,10000 Zagreb</item>
      <item>Ministarstvo financija RH, OIB 18683136487, Katančićeva 5,10000 Zagreb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42849079312</item>
      <item>, OIB 85821130368</item>
      <item>, OIB 58358396981</item>
      <item>, OIB 85821130368</item>
      <item>, OIB 18683136487</item>
      <item>, OIB 70793241859</item>
    </izvorni_sadrzaj>
    <derivirana_varijabla naziv="DomainObject.Predmet.SudioniciListNazivOIB_1">
      <item>, OIB 42849079312</item>
      <item>, OIB 85821130368</item>
      <item>, OIB 58358396981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St-47/2019-21</izvorni_sadrzaj>
    <derivirana_varijabla naziv="DomainObject.PredzadnjaOdlukaIzPredmeta.Oznaka_1">St-47/2019-21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138</properties:Words>
  <properties:Characters>635</properties:Characters>
  <properties:Lines>33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2019-05-31T09:52:00Z</cp:lastPrinted>
  <dcterms:modified xmlns:xsi="http://www.w3.org/2001/XMLSchema-instance" xsi:type="dcterms:W3CDTF">2019-05-31T09:52:00Z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St-47/2019-24 / Odluka - Zaključak (Zaključak-odgoda_ročišta.docx)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