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9a55" w14:paraId="e8e9a55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4F49E3">
        <w:rPr>
          <w:rFonts w:hAnsi="Times New Roman" w:ascii="Times New Roman"/>
          <w:b/>
          <w:sz w:val="24"/>
          <w:szCs w:val="24"/>
        </w:rPr>
        <w:t>3263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4F49E3">
        <w:rPr>
          <w:rFonts w:hAnsi="Times New Roman" w:ascii="Times New Roman"/>
        </w:rPr>
        <w:t>3263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4F49E3" w:rsidRPr="004F49E3">
        <w:rPr>
          <w:rFonts w:hAnsi="Times New Roman" w:ascii="Times New Roman"/>
        </w:rPr>
        <w:t>CROATIALES d.o.o.</w:t>
      </w:r>
      <w:r w:rsidR="004F49E3">
        <w:rPr>
          <w:rFonts w:hAnsi="Times New Roman" w:ascii="Times New Roman"/>
        </w:rPr>
        <w:t>, 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4F49E3" w:rsidRPr="004F49E3">
        <w:rPr>
          <w:rFonts w:hAnsi="Times New Roman" w:ascii="Times New Roman"/>
        </w:rPr>
        <w:t>49793632696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3A6F"/>
    <w:rsid w:val="00111589"/>
    <w:rsid w:val="001879A5"/>
    <w:rsid w:val="001C4347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440C15"/>
    <w:rsid w:val="004F49E3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97E2B"/>
    <w:rsid w:val="00CB161A"/>
    <w:rsid w:val="00CD6678"/>
    <w:rsid w:val="00CE2988"/>
    <w:rsid w:val="00CE7EDF"/>
    <w:rsid w:val="00D97A2A"/>
    <w:rsid w:val="00E90331"/>
    <w:rsid w:val="00ED171D"/>
    <w:rsid w:val="00ED43BF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E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E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E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E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E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E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E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E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3263</izvorni_sadrzaj>
    <derivirana_varijabla naziv="DomainObject.Predmet.Broj_1">3263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St-3263/2015</izvorni_sadrzaj>
    <derivirana_varijabla naziv="DomainObject.Predmet.OznakaBroj_1">St-3263/2015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CROATIALES d.o.o. zastupanog po punomoćniku STIPE ŽUŽUL</izvorni_sadrzaj>
    <derivirana_varijabla naziv="DomainObject.Predmet.ProtustrankaFormated_1">  CROATIALES d.o.o. zastupanog po punomoćniku STIPE ŽUŽUL</derivirana_varijabla>
  </DomainObject.Predmet.ProtustrankaFormated>
  <DomainObject.Predmet.ProtustrankaFormatedOIB>
    <izvorni_sadrzaj>  CROATIALES d.o.o., OIB 49793632696 zastupanog po punomoćniku STIPE ŽUŽUL</izvorni_sadrzaj>
    <derivirana_varijabla naziv="DomainObject.Predmet.ProtustrankaFormatedOIB_1">  CROATIALES d.o.o., OIB 49793632696 zastupanog po punomoćniku STIPE ŽUŽUL</derivirana_varijabla>
  </DomainObject.Predmet.ProtustrankaFormatedOIB>
  <DomainObject.Predmet.ProtustrankaFormatedWithAdress>
    <izvorni_sadrzaj> CROATIALES d.o.o., Savska Cesta 58, 10000 Zagreb zastupanog po punomoćniku STIPE ŽUŽUL</izvorni_sadrzaj>
    <derivirana_varijabla naziv="DomainObject.Predmet.ProtustrankaFormatedWithAdress_1"> CROATIALES d.o.o., Savska Cesta 58, 10000 Zagreb zastupanog po punomoćniku STIPE ŽUŽUL</derivirana_varijabla>
  </DomainObject.Predmet.ProtustrankaFormatedWithAdress>
  <DomainObject.Predmet.ProtustrankaFormatedWithAdressOIB>
    <izvorni_sadrzaj> CROATIALES d.o.o., OIB 49793632696, Savska Cesta 58, 10000 Zagreb zastupanog po punomoćniku STIPE ŽUŽUL</izvorni_sadrzaj>
    <derivirana_varijabla naziv="DomainObject.Predmet.ProtustrankaFormatedWithAdressOIB_1"> CROATIALES d.o.o., OIB 49793632696, Savska Cesta 58, 10000 Zagreb zastupanog po punomoćniku STIPE ŽUŽUL</derivirana_varijabla>
  </DomainObject.Predmet.ProtustrankaFormatedWithAdressOIB>
  <DomainObject.Predmet.ProtustrankaWithAdress>
    <izvorni_sadrzaj>CROATIALES d.o.o. Savska Cesta 58, 10000 Zagreb</izvorni_sadrzaj>
    <derivirana_varijabla naziv="DomainObject.Predmet.ProtustrankaWithAdress_1">CROATIALES d.o.o. Savska Cesta 58, 10000 Zagreb</derivirana_varijabla>
  </DomainObject.Predmet.ProtustrankaWithAdress>
  <DomainObject.Predmet.ProtustrankaWithAdressOIB>
    <izvorni_sadrzaj>CROATIALES d.o.o., OIB 49793632696, Savska Cesta 58, 10000 Zagreb</izvorni_sadrzaj>
    <derivirana_varijabla naziv="DomainObject.Predmet.ProtustrankaWithAdressOIB_1">CROATIALES d.o.o., OIB 49793632696, Savska Cesta 58, 10000 Zagreb</derivirana_varijabla>
  </DomainObject.Predmet.ProtustrankaWithAdressOIB>
  <DomainObject.Predmet.ProtustrankaNazivFormated>
    <izvorni_sadrzaj>CROATIALES d.o.o.</izvorni_sadrzaj>
    <derivirana_varijabla naziv="DomainObject.Predmet.ProtustrankaNazivFormated_1">CROATIALES d.o.o.</derivirana_varijabla>
  </DomainObject.Predmet.ProtustrankaNazivFormated>
  <DomainObject.Predmet.ProtustrankaNazivFormatedOIB>
    <izvorni_sadrzaj>CROATIALES d.o.o., OIB 49793632696</izvorni_sadrzaj>
    <derivirana_varijabla naziv="DomainObject.Predmet.ProtustrankaNazivFormatedOIB_1">CROATIALES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d.o.o. zastupanog po punomoćniku STIPE ŽUŽUL</item>
    </izvorni_sadrzaj>
    <derivirana_varijabla naziv="DomainObject.Predmet.ProtuStrankaListFormated_1">
      <item>CROATIALES d.o.o. zastupanog po punomoćniku STIPE ŽUŽUL</item>
    </derivirana_varijabla>
  </DomainObject.Predmet.ProtuStrankaListFormated>
  <DomainObject.Predmet.ProtuStrankaListFormatedOIB>
    <izvorni_sadrzaj>
      <item>CROATIALES d.o.o., OIB 49793632696 zastupanog po punomoćniku STIPE ŽUŽUL</item>
    </izvorni_sadrzaj>
    <derivirana_varijabla naziv="DomainObject.Predmet.ProtuStrankaListFormatedOIB_1">
      <item>CROATIALES d.o.o., OIB 49793632696 zastupanog po punomoćniku STIPE ŽUŽUL</item>
    </derivirana_varijabla>
  </DomainObject.Predmet.ProtuStrankaListFormatedOIB>
  <DomainObject.Predmet.ProtuStrankaListFormatedWithAdress>
    <izvorni_sadrzaj>
      <item>CROATIALES d.o.o., Savska Cesta 58, 10000 Zagreb zastupanog po punomoćniku STIPE ŽUŽUL</item>
    </izvorni_sadrzaj>
    <derivirana_varijabla naziv="DomainObject.Predmet.ProtuStrankaListFormatedWithAdress_1">
      <item>CROATIALES d.o.o., Savska Cesta 58, 10000 Zagreb zastupanog po punomoćniku STIPE ŽUŽUL</item>
    </derivirana_varijabla>
  </DomainObject.Predmet.ProtuStrankaListFormatedWithAdress>
  <DomainObject.Predmet.ProtuStrankaListFormatedWithAdressOIB>
    <izvorni_sadrzaj>
      <item>CROATIALES d.o.o., OIB 49793632696, Savska Cesta 58, 10000 Zagreb zastupanog po punomoćniku STIPE ŽUŽUL</item>
    </izvorni_sadrzaj>
    <derivirana_varijabla naziv="DomainObject.Predmet.ProtuStrankaListFormatedWithAdressOIB_1">
      <item>CROATIALES d.o.o., OIB 49793632696, Savska Cesta 58, 10000 Zagreb zastupanog po punomoćniku STIPE ŽUŽUL</item>
    </derivirana_varijabla>
  </DomainObject.Predmet.ProtuStrankaListFormatedWithAdressOIB>
  <DomainObject.Predmet.ProtuStrankaListNazivFormated>
    <izvorni_sadrzaj>
      <item>CROATIALES d.o.o.</item>
    </izvorni_sadrzaj>
    <derivirana_varijabla naziv="DomainObject.Predmet.ProtuStrankaListNazivFormated_1">
      <item>CROATIALES d.o.o.</item>
    </derivirana_varijabla>
  </DomainObject.Predmet.ProtuStrankaListNazivFormated>
  <DomainObject.Predmet.ProtuStrankaListNazivFormatedOIB>
    <izvorni_sadrzaj>
      <item>CROATIALES d.o.o., OIB 49793632696</item>
    </izvorni_sadrzaj>
    <derivirana_varijabla naziv="DomainObject.Predmet.ProtuStrankaListNazivFormatedOIB_1">
      <item>CROATIALES d.o.o., OIB 49793632696</item>
    </derivirana_varijabla>
  </DomainObject.Predmet.ProtuStrankaListNazivFormatedOIB>
  <DomainObject.Predmet.OstaliListFormated>
    <izvorni_sadrzaj>
      <item>STIPE ŽUŽUL punomoćnik sudionika u postupku CROATIALES d.o.o.</item>
    </izvorni_sadrzaj>
    <derivirana_varijabla naziv="DomainObject.Predmet.OstaliListFormated_1">
      <item>STIPE ŽUŽUL punomoćnik sudionika u postupku CROATIALES d.o.o.</item>
    </derivirana_varijabla>
  </DomainObject.Predmet.OstaliListFormated>
  <DomainObject.Predmet.OstaliListFormatedOIB>
    <izvorni_sadrzaj>
      <item>STIPE ŽUŽUL, OIB 64889439812 punomoćnik sudionika u postupku CROATIALES d.o.o.</item>
    </izvorni_sadrzaj>
    <derivirana_varijabla naziv="DomainObject.Predmet.OstaliListFormatedOIB_1">
      <item>STIPE ŽUŽUL, OIB 64889439812 punomoćnik sudionika u postupku CROATIALES d.o.o.</item>
    </derivirana_varijabla>
  </DomainObject.Predmet.OstaliListFormatedOIB>
  <DomainObject.Predmet.OstaliListFormatedWithAdress>
    <izvorni_sadrzaj>
      <item>STIPE ŽUŽUL, MLINOVI 25 B, 10000 Zagreb punomoćnik sudionika u postupku CROATIALES d.o.o.</item>
    </izvorni_sadrzaj>
    <derivirana_varijabla naziv="DomainObject.Predmet.OstaliListFormatedWithAdress_1">
      <item>STIPE ŽUŽUL, MLINOVI 25 B, 10000 Zagreb punomoćnik sudionika u postupku CROATIALES d.o.o.</item>
    </derivirana_varijabla>
  </DomainObject.Predmet.OstaliListFormatedWithAdress>
  <DomainObject.Predmet.OstaliListFormatedWithAdressOIB>
    <izvorni_sadrzaj>
      <item>STIPE ŽUŽUL, OIB 64889439812, MLINOVI 25 B, 10000 Zagreb punomoćnik sudionika u postupku CROATIALES d.o.o.</item>
    </izvorni_sadrzaj>
    <derivirana_varijabla naziv="DomainObject.Predmet.OstaliListFormatedWithAdressOIB_1">
      <item>STIPE ŽUŽUL, OIB 64889439812, MLINOVI 25 B, 10000 Zagreb punomoćnik sudionika u postupku CROATIALES d.o.o.</item>
    </derivirana_varijabla>
  </DomainObject.Predmet.OstaliListFormatedWithAdressOIB>
  <DomainObject.Predmet.OstaliListNazivFormated>
    <izvorni_sadrzaj>
      <item>STIPE ŽUŽUL</item>
    </izvorni_sadrzaj>
    <derivirana_varijabla naziv="DomainObject.Predmet.OstaliListNazivFormated_1">
      <item>STIPE ŽUŽUL</item>
    </derivirana_varijabla>
  </DomainObject.Predmet.OstaliListNazivFormated>
  <DomainObject.Predmet.OstaliListNazivFormatedOIB>
    <izvorni_sadrzaj>
      <item>STIPE ŽUŽUL, OIB 64889439812</item>
    </izvorni_sadrzaj>
    <derivirana_varijabla naziv="DomainObject.Predmet.OstaliListNazivFormatedOIB_1">
      <item>STIPE ŽUŽUL, OIB 64889439812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d.o.o.</izvorni_sadrzaj>
    <derivirana_varijabla naziv="DomainObject.Predmet.ProtustrankaIDrugi_1">CROATIALES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CROATIALES d.o.o., OIB 49793632696, Savska Cesta 58, 10000 Zagreb</izvorni_sadrzaj>
    <derivirana_varijabla naziv="DomainObject.Predmet.ProtustrankaIDrugiAdressOIB_1">CROATIALES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CROATIALES d.o.o.</item>
      <item>FINA Regionalni centar Zagreb</item>
      <item>STIPE ŽUŽUL</item>
    </izvorni_sadrzaj>
    <derivirana_varijabla naziv="DomainObject.Predmet.SudioniciListNaziv_1">
      <item>CROATIALES d.o.o.</item>
      <item>FINA Regionalni centar Zagreb</item>
      <item>STIPE ŽUŽUL</item>
    </derivirana_varijabla>
  </DomainObject.Predmet.SudioniciListNaziv>
  <DomainObject.Predmet.SudioniciListAdressOIB>
    <izvorni_sadrzaj>
      <item>CROATIALES d.o.o., OIB 49793632696, Savska Cesta 58,10000 Zagreb</item>
      <item>FINA Regionalni centar Zagreb, OIB 85821130368, Trg svibanjskih žrtava 1995. 1,10000 Zagreb</item>
      <item>STIPE ŽUŽUL, OIB 64889439812, MLINOVI 25 B,10000 Zagreb</item>
    </izvorni_sadrzaj>
    <derivirana_varijabla naziv="DomainObject.Predmet.SudioniciListAdressOIB_1">
      <item>CROATIALES d.o.o., OIB 49793632696, Savska Cesta 58,10000 Zagreb</item>
      <item>FINA Regionalni centar Zagreb, OIB 85821130368, Trg svibanjskih žrtava 1995. 1,10000 Zagreb</item>
      <item>STIPE ŽUŽUL, OIB 64889439812, MLINOVI 25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49793632696</item>
      <item>, OIB 85821130368</item>
      <item>, OIB 64889439812</item>
    </izvorni_sadrzaj>
    <derivirana_varijabla naziv="DomainObject.Predmet.SudioniciListNazivOIB_1">
      <item>, OIB 49793632696</item>
      <item>, OIB 85821130368</item>
      <item>, OIB 64889439812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420A5-D70E-455D-853A-EF24B5CFB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777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2016-04-15T12:02:00Z</dcterms:created>
  <dc:creator>Melita Knežević</dc:creator>
  <cp:lastModifiedBy>Višnja Svečak</cp:lastModifiedBy>
  <cp:lastPrinted>2016-04-15T12:02:00Z</cp:lastPrinted>
  <dcterms:modified xmlns:xsi="http://www.w3.org/2001/XMLSchema-instance" xsi:type="dcterms:W3CDTF">2016-04-15T12:03:00Z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