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8ee3" w14:paraId="0bb8ee3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0E06CF">
        <w:t>801/16-19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0E06CF">
        <w:rPr>
          <w:b/>
        </w:rPr>
        <w:t>EKOHELIOS d.o.o., Tordinci, Ante Starčevića 40, OIB: 60875701378, MBS: 030120059</w:t>
      </w:r>
      <w:r w:rsidRPr="00D14516">
        <w:t>,</w:t>
      </w:r>
      <w:r>
        <w:t xml:space="preserve"> dana </w:t>
      </w:r>
      <w:r w:rsidR="000E06CF">
        <w:t>11. siječnja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0E06CF">
        <w:t>Igor Popović, OIB: 81132520680, Županja, Trg prof. Martina Robotića 9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0E06CF">
        <w:rPr>
          <w:b/>
        </w:rPr>
        <w:t>5.0</w:t>
      </w:r>
      <w:r w:rsidR="00C06AA6" w:rsidRPr="000E06CF">
        <w:rPr>
          <w:b/>
        </w:rPr>
        <w:t>00</w:t>
      </w:r>
      <w:r w:rsidR="00C06AA6" w:rsidRPr="00050FF8">
        <w:rPr>
          <w:b/>
        </w:rPr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0E06CF">
        <w:rPr>
          <w:b/>
        </w:rPr>
        <w:t>801</w:t>
      </w:r>
      <w:r w:rsidR="007D3892" w:rsidRPr="007D3892">
        <w:rPr>
          <w:b/>
        </w:rPr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Igor Popović, OIB: 81132520680, Županja, Trg prof. Martina Robotića 9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>
        <w:rPr>
          <w:b/>
        </w:rPr>
        <w:t>5.0</w:t>
      </w:r>
      <w:r w:rsidRPr="00050FF8">
        <w:rPr>
          <w:b/>
        </w:rPr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0E06CF">
        <w:rPr>
          <w:b/>
        </w:rPr>
        <w:t>801</w:t>
      </w:r>
      <w:r w:rsidR="007D3892" w:rsidRPr="007D3892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0E06CF">
        <w:t>Igoru Popović, OIB: 81132520680, Županja, Trg prof. Martina Robotića 9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0E06CF">
        <w:t>Igor Popović, OIB: 81132520680, Županja, Trg prof. Martina Robotića 9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lastRenderedPageBreak/>
        <w:t xml:space="preserve">            </w:t>
      </w:r>
    </w:p>
    <w:p w:rsidRDefault="004C05DB" w:rsidP="007E6D1A" w:rsidR="004C05DB">
      <w:pPr>
        <w:jc w:val="both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 Broj: 6 St-801/16-19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0E06CF">
        <w:rPr>
          <w:bCs/>
        </w:rPr>
        <w:t>1. travnja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0E06CF">
        <w:rPr>
          <w:b/>
        </w:rPr>
        <w:t>EKOHELIOS d.o.o., Tordinci, Ante Starčevića 40, OIB: 60875701378, MBS: 030120059</w:t>
      </w:r>
      <w:r w:rsidR="00742CE9">
        <w:t>, temeljem odredbe članka 110. stav 1.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0E06CF">
        <w:t>801</w:t>
      </w:r>
      <w:r w:rsidR="007D3892">
        <w:t xml:space="preserve">/16 od </w:t>
      </w:r>
      <w:r w:rsidR="000E06CF">
        <w:t xml:space="preserve">16. rujna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0E06CF">
        <w:t>Igor Popović, OIB: 81132520680, Županja, Trg prof. Martina Robotića 9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0E06CF">
        <w:t>801</w:t>
      </w:r>
      <w:r w:rsidR="007D3892">
        <w:t xml:space="preserve">/16 od </w:t>
      </w:r>
      <w:r w:rsidR="000E06CF">
        <w:t>31. listopada</w:t>
      </w:r>
      <w:r w:rsidR="007D3892">
        <w:t xml:space="preserve"> 2016. g.</w:t>
      </w:r>
      <w:r w:rsidR="00477781">
        <w:t xml:space="preserve"> na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575D73">
        <w:t xml:space="preserve">e osobe </w:t>
      </w:r>
      <w:r w:rsidR="007E6D1A">
        <w:t xml:space="preserve"> za zastupanje dužnika upozoren</w:t>
      </w:r>
      <w:r w:rsidR="00575D73">
        <w:t>e su</w:t>
      </w:r>
      <w:r w:rsidR="007E6D1A">
        <w:t xml:space="preserve"> da ukoliko predujmove ne uplat</w:t>
      </w:r>
      <w:r w:rsidR="00575D73">
        <w:t>e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4C05DB">
        <w:t>ke St-</w:t>
      </w:r>
      <w:r w:rsidR="000E06CF">
        <w:t>801</w:t>
      </w:r>
      <w:r w:rsidR="007D3892">
        <w:t>/16</w:t>
      </w:r>
      <w:r w:rsidR="004C05DB">
        <w:t xml:space="preserve"> od </w:t>
      </w:r>
      <w:r w:rsidR="000E06CF">
        <w:t>16.9.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0E06CF">
        <w:t xml:space="preserve">Igor Popović, OIB: 81132520680, Županja, Trg prof. Martina Robotića 9  te Zaključak od 31. listopada 2016. g. zaprimio je 7. studenog 2016. g. </w:t>
      </w:r>
      <w:r w:rsidR="007D3892">
        <w:t xml:space="preserve"> </w:t>
      </w:r>
      <w:r w:rsidR="000634F3">
        <w:t>a što</w:t>
      </w:r>
      <w:r w:rsidR="00477781">
        <w:t xml:space="preserve"> je utvrđeno uvidom u povratnic</w:t>
      </w:r>
      <w:r w:rsidR="000E06CF">
        <w:t>u</w:t>
      </w:r>
      <w:r w:rsidR="000634F3">
        <w:t xml:space="preserve"> koj</w:t>
      </w:r>
      <w:r w:rsidR="000E06CF">
        <w:t>a</w:t>
      </w:r>
      <w:r w:rsidR="000634F3">
        <w:t xml:space="preserve"> se nalaz</w:t>
      </w:r>
      <w:r w:rsidR="000E06CF">
        <w:t>i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0E06CF">
        <w:t>11. siječnja</w:t>
      </w:r>
      <w:r w:rsidR="00766840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0E06CF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0E06CF">
        <w:t>Igor Popović, Split, Sarajevska 45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0E06CF">
        <w:t>11.2.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7D3892" w:rsidP="007D3892" w:rsidR="00E75FA5">
      <w:pPr>
        <w:tabs>
          <w:tab w:pos="930" w:val="left"/>
        </w:tabs>
      </w:pPr>
      <w:r>
        <w:tab/>
      </w:r>
    </w:p>
    <w:p w:rsidRDefault="007E6D1A" w:rsidP="007E6D1A" w:rsidR="007E6D1A">
      <w:pPr>
        <w:ind w:left="5580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390" w:rsidP="00C06AA6" w:rsidR="006E7390">
      <w:r>
        <w:separator/>
      </w:r>
    </w:p>
  </w:endnote>
  <w:endnote w:id="0" w:type="continuationSeparator">
    <w:p w:rsidRDefault="006E7390" w:rsidP="00C06AA6" w:rsidR="006E7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390" w:rsidP="00C06AA6" w:rsidR="006E7390">
      <w:r>
        <w:separator/>
      </w:r>
    </w:p>
  </w:footnote>
  <w:footnote w:id="0" w:type="continuationSeparator">
    <w:p w:rsidRDefault="006E7390" w:rsidP="00C06AA6" w:rsidR="006E7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463D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6E7390"/>
    <w:rsid w:val="00723D92"/>
    <w:rsid w:val="0073010A"/>
    <w:rsid w:val="00742CE9"/>
    <w:rsid w:val="00766840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7F6682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BF463D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6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6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6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6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6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6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6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6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6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6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St-801/2016-19</izvorni_sadrzaj>
    <derivirana_varijabla naziv="DomainObject.Oznaka_1">St-801/2016-19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EKOHELIOS društvo s ograničenom odgovornošću za istraživanje, proizvodnju i trgovinu alternativnim izvorima energije</izvorni_sadrzaj>
    <derivirana_varijabla naziv="DomainObject.Predmet.ProtustrankaFormated_1">  EKOHELIOS društvo s ograničenom odgovornošću za istraživanje, proizvodnju i trgovinu alternativnim izvorima energije</derivirana_varijabla>
  </DomainObject.Predmet.ProtustrankaFormated>
  <DomainObject.Predmet.ProtustrankaFormatedOIB>
    <izvorni_sadrzaj>  EKOHELIOS društvo s ograničenom odgovornošću za istraživanje, proizvodnju i trgovinu alternativnim izvorima energije, OIB 60875701378</izvorni_sadrzaj>
    <derivirana_varijabla naziv="DomainObject.Predmet.ProtustrankaFormatedOIB_1">  EKOHELIOS društvo s ograničenom odgovornošću za istraživanje, proizvodnju i trgovinu alternativnim izvorima energije, OIB 60875701378</derivirana_varijabla>
  </DomainObject.Predmet.ProtustrankaFormatedOIB>
  <DomainObject.Predmet.ProtustrankaFormatedWithAdress>
    <izvorni_sadrzaj> EKOHELIOS društvo s ograničenom odgovornošću za istraživanje, proizvodnju i trgovinu alternativnim izvorima energije, Ante Starčevića 40, 32213 Tordinci</izvorni_sadrzaj>
    <derivirana_varijabla naziv="DomainObject.Predmet.ProtustrankaFormatedWithAdress_1"> EKOHELIOS društvo s ograničenom odgovornošću za istraživanje, proizvodnju i trgovinu alternativnim izvorima energije, Ante Starčevića 40, 32213 Tordinci</derivirana_varijabla>
  </DomainObject.Predmet.ProtustrankaFormatedWithAdress>
  <DomainObject.Predmet.ProtustrankaFormatedWithAdressOIB>
    <izvorni_sadrzaj> EKOHELIOS društvo s ograničenom odgovornošću za istraživanje, proizvodnju i trgovinu alternativnim izvorima energije, OIB 60875701378, Ante Starčevića 40, 32213 Tordinci</izvorni_sadrzaj>
    <derivirana_varijabla naziv="DomainObject.Predmet.ProtustrankaFormatedWithAdressOIB_1"> EKOHELIOS društvo s ograničenom odgovornošću za istraživanje, proizvodnju i trgovinu alternativnim izvorima energije, OIB 60875701378, Ante Starčevića 40, 32213 Tordinci</derivirana_varijabla>
  </DomainObject.Predmet.ProtustrankaFormatedWithAdressOIB>
  <DomainObject.Predmet.ProtustrankaWithAdress>
    <izvorni_sadrzaj>EKOHELIOS društvo s ograničenom odgovornošću za istraživanje, proizvodnju i trgovinu alternativnim izvorima energije Ante Starčevića 40, 32213 Tordinci</izvorni_sadrzaj>
    <derivirana_varijabla naziv="DomainObject.Predmet.ProtustrankaWithAdress_1">EKOHELIOS društvo s ograničenom odgovornošću za istraživanje, proizvodnju i trgovinu alternativnim izvorima energije Ante Starčevića 40, 32213 Tordinci</derivirana_varijabla>
  </DomainObject.Predmet.ProtustrankaWithAdress>
  <DomainObject.Predmet.ProtustrankaWithAdressOIB>
    <izvorni_sadrzaj>EKOHELIOS društvo s ograničenom odgovornošću za istraživanje, proizvodnju i trgovinu alternativnim izvorima energije, OIB 60875701378, Ante Starčevića 40, 32213 Tordinci</izvorni_sadrzaj>
    <derivirana_varijabla naziv="DomainObject.Predmet.ProtustrankaWithAdressOIB_1">EKOHELIOS društvo s ograničenom odgovornošću za istraživanje, proizvodnju i trgovinu alternativnim izvorima energije, OIB 60875701378, Ante Starčevića 40, 32213 Tordinci</derivirana_varijabla>
  </DomainObject.Predmet.ProtustrankaWithAdressOIB>
  <DomainObject.Predmet.ProtustrankaNazivFormated>
    <izvorni_sadrzaj>EKOHELIOS društvo s ograničenom odgovornošću za istraživanje, proizvodnju i trgovinu alternativnim izvorima energije</izvorni_sadrzaj>
    <derivirana_varijabla naziv="DomainObject.Predmet.ProtustrankaNazivFormated_1">EKOHELIOS društvo s ograničenom odgovornošću za istraživanje, proizvodnju i trgovinu alternativnim izvorima energije</derivirana_varijabla>
  </DomainObject.Predmet.ProtustrankaNazivFormated>
  <DomainObject.Predmet.ProtustrankaNazivFormatedOIB>
    <izvorni_sadrzaj>EKOHELIOS društvo s ograničenom odgovornošću za istraživanje, proizvodnju i trgovinu alternativnim izvorima energije, OIB 60875701378</izvorni_sadrzaj>
    <derivirana_varijabla naziv="DomainObject.Predmet.ProtustrankaNazivFormatedOIB_1">EKOHELIOS društvo s ograničenom odgovornošću za istraživanje, proizvodnju i trgovinu alternativnim izvorima energije, OIB 60875701378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60875701378</izvorni_sadrzaj>
    <derivirana_varijabla naziv="DomainObject.Predmet.StrankaFormatedOIB_1">  FINA RC OSIJEK, OIB 60875701378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60875701378</izvorni_sadrzaj>
    <derivirana_varijabla naziv="DomainObject.Predmet.StrankaFormatedWithAdressOIB_1"> FINA RC OSIJEK, OIB 60875701378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60875701378</izvorni_sadrzaj>
    <derivirana_varijabla naziv="DomainObject.Predmet.StrankaWithAdressOIB_1">FINA RC OSIJEK, OIB 60875701378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60875701378</izvorni_sadrzaj>
    <derivirana_varijabla naziv="DomainObject.Predmet.StrankaNazivFormatedOIB_1">FINA RC OSIJEK, OIB 60875701378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60875701378</item>
    </izvorni_sadrzaj>
    <derivirana_varijabla naziv="DomainObject.Predmet.StrankaListFormatedOIB_1">
      <item>FINA RC OSIJEK, OIB 60875701378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60875701378</item>
    </izvorni_sadrzaj>
    <derivirana_varijabla naziv="DomainObject.Predmet.StrankaListFormatedWithAdressOIB_1">
      <item>FINA RC OSIJEK, OIB 60875701378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60875701378</item>
    </izvorni_sadrzaj>
    <derivirana_varijabla naziv="DomainObject.Predmet.StrankaListNazivFormatedOIB_1">
      <item>FINA RC OSIJEK, OIB 60875701378</item>
    </derivirana_varijabla>
  </DomainObject.Predmet.StrankaListNazivFormatedOIB>
  <DomainObject.Predmet.ProtuStrankaListFormated>
    <izvorni_sadrzaj>
      <item>EKOHELIOS društvo s ograničenom odgovornošću za istraživanje, proizvodnju i trgovinu alternativnim izvorima energije</item>
    </izvorni_sadrzaj>
    <derivirana_varijabla naziv="DomainObject.Predmet.ProtuStrankaListFormated_1">
      <item>EKOHELIOS društvo s ograničenom odgovornošću za istraživanje, proizvodnju i trgovinu alternativnim izvorima energije</item>
    </derivirana_varijabla>
  </DomainObject.Predmet.ProtuStrankaListFormated>
  <DomainObject.Predmet.ProtuStrankaListFormatedOIB>
    <izvorni_sadrzaj>
      <item>EKOHELIOS društvo s ograničenom odgovornošću za istraživanje, proizvodnju i trgovinu alternativnim izvorima energije, OIB 60875701378</item>
    </izvorni_sadrzaj>
    <derivirana_varijabla naziv="DomainObject.Predmet.ProtuStrankaListFormatedOIB_1">
      <item>EKOHELIOS društvo s ograničenom odgovornošću za istraživanje, proizvodnju i trgovinu alternativnim izvorima energije, OIB 60875701378</item>
    </derivirana_varijabla>
  </DomainObject.Predmet.ProtuStrankaListFormatedOIB>
  <DomainObject.Predmet.ProtuStrankaListFormatedWithAdress>
    <izvorni_sadrzaj>
      <item>EKOHELIOS društvo s ograničenom odgovornošću za istraživanje, proizvodnju i trgovinu alternativnim izvorima energije, Ante Starčevića 40, 32213 Tordinci</item>
    </izvorni_sadrzaj>
    <derivirana_varijabla naziv="DomainObject.Predmet.ProtuStrankaListFormatedWithAdress_1">
      <item>EKOHELIOS društvo s ograničenom odgovornošću za istraživanje, proizvodnju i trgovinu alternativnim izvorima energije, Ante Starčevića 40, 32213 Tordinci</item>
    </derivirana_varijabla>
  </DomainObject.Predmet.ProtuStrankaListFormatedWithAdress>
  <DomainObject.Predmet.ProtuStrankaListFormatedWithAdressOIB>
    <izvorni_sadrzaj>
      <item>EKOHELIOS društvo s ograničenom odgovornošću za istraživanje, proizvodnju i trgovinu alternativnim izvorima energije, OIB 60875701378, Ante Starčevića 40, 32213 Tordinci</item>
    </izvorni_sadrzaj>
    <derivirana_varijabla naziv="DomainObject.Predmet.ProtuStrankaListFormatedWithAdressOIB_1">
      <item>EKOHELIOS društvo s ograničenom odgovornošću za istraživanje, proizvodnju i trgovinu alternativnim izvorima energije, OIB 60875701378, Ante Starčevića 40, 32213 Tordinci</item>
    </derivirana_varijabla>
  </DomainObject.Predmet.ProtuStrankaListFormatedWithAdressOIB>
  <DomainObject.Predmet.ProtuStrankaListNazivFormated>
    <izvorni_sadrzaj>
      <item>EKOHELIOS društvo s ograničenom odgovornošću za istraživanje, proizvodnju i trgovinu alternativnim izvorima energije</item>
    </izvorni_sadrzaj>
    <derivirana_varijabla naziv="DomainObject.Predmet.ProtuStrankaListNazivFormated_1">
      <item>EKOHELIOS društvo s ograničenom odgovornošću za istraživanje, proizvodnju i trgovinu alternativnim izvorima energije</item>
    </derivirana_varijabla>
  </DomainObject.Predmet.ProtuStrankaListNazivFormated>
  <DomainObject.Predmet.ProtuStrankaListNazivFormatedOIB>
    <izvorni_sadrzaj>
      <item>EKOHELIOS društvo s ograničenom odgovornošću za istraživanje, proizvodnju i trgovinu alternativnim izvorima energije, OIB 60875701378</item>
    </izvorni_sadrzaj>
    <derivirana_varijabla naziv="DomainObject.Predmet.ProtuStrankaListNazivFormatedOIB_1">
      <item>EKOHELIOS društvo s ograničenom odgovornošću za istraživanje, proizvodnju i trgovinu alternativnim izvorima energije, OIB 60875701378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St-801/2016-19</izvorni_sadrzaj>
    <derivirana_varijabla naziv="DomainObject.PoslovniBrojDokumenta_1">St-801/2016-19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EKOHELIOS društvo s ograničenom odgovornošću za istraživanje, proizvodnju i trgovinu alternativnim izvorima energije</izvorni_sadrzaj>
    <derivirana_varijabla naziv="DomainObject.Predmet.ProtustrankaIDrugi_1">EKOHELIOS društvo s ograničenom odgovornošću za istraživanje, proizvodnju i trgovinu alternativnim izvorima energije</derivirana_varijabla>
  </DomainObject.Predmet.ProtustrankaIDrugi>
  <DomainObject.Predmet.StrankaIDrugiAdressOIB>
    <izvorni_sadrzaj>FINA RC OSIJEK, OIB 60875701378</izvorni_sadrzaj>
    <derivirana_varijabla naziv="DomainObject.Predmet.StrankaIDrugiAdressOIB_1">FINA RC OSIJEK, OIB 60875701378</derivirana_varijabla>
  </DomainObject.Predmet.StrankaIDrugiAdressOIB>
  <DomainObject.Predmet.ProtustrankaIDrugiAdressOIB>
    <izvorni_sadrzaj>EKOHELIOS društvo s ograničenom odgovornošću za istraživanje, proizvodnju i trgovinu alternativnim izvorima energije, OIB 60875701378, Ante Starčevića 40, 32213 Tordinci</izvorni_sadrzaj>
    <derivirana_varijabla naziv="DomainObject.Predmet.ProtustrankaIDrugiAdressOIB_1">EKOHELIOS društvo s ograničenom odgovornošću za istraživanje, proizvodnju i trgovinu alternativnim izvorima energije, OIB 60875701378, Ante Starčevića 40,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EKOHELIOS društvo s ograničenom odgovornošću za istraživanje, proizvodnju i trgovinu alternativnim izvorima energije</item>
    </izvorni_sadrzaj>
    <derivirana_varijabla naziv="DomainObject.Predmet.SudioniciListNaziv_1">
      <item>FINA RC OSIJEK</item>
      <item>EKOHELIOS društvo s ograničenom odgovornošću za istraživanje, proizvodnju i trgovinu alternativnim izvorima energije</item>
    </derivirana_varijabla>
  </DomainObject.Predmet.SudioniciListNaziv>
  <DomainObject.Predmet.SudioniciListAdressOIB>
    <izvorni_sadrzaj>
      <item>FINA RC OSIJEK, OIB 60875701378</item>
      <item>EKOHELIOS društvo s ograničenom odgovornošću za istraživanje, proizvodnju i trgovinu alternativnim izvorima energije, OIB 60875701378, Ante Starčevića 40,32213 Tordinci</item>
    </izvorni_sadrzaj>
    <derivirana_varijabla naziv="DomainObject.Predmet.SudioniciListAdressOIB_1">
      <item>FINA RC OSIJEK, OIB 60875701378</item>
      <item>EKOHELIOS društvo s ograničenom odgovornošću za istraživanje, proizvodnju i trgovinu alternativnim izvorima energije, OIB 60875701378, Ante Starčevića 40,32213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60875701378</item>
      <item>, OIB 60875701378</item>
    </izvorni_sadrzaj>
    <derivirana_varijabla naziv="DomainObject.Predmet.SudioniciListNazivOIB_1">
      <item>, OIB 60875701378</item>
      <item>, OIB 60875701378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BF8F6-0DF5-449E-86B9-701E65ADF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645</properties:Words>
  <properties:Characters>3352</properties:Characters>
  <properties:Lines>112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2017-01-11T07:11:00Z</dcterms:created>
  <dc:creator>Korisnik</dc:creator>
  <cp:lastModifiedBy>Žana Bem</cp:lastModifiedBy>
  <cp:lastPrinted>2017-01-11T07:11:00Z</cp:lastPrinted>
  <dcterms:modified xmlns:xsi="http://www.w3.org/2001/XMLSchema-instance" xsi:type="dcterms:W3CDTF">2017-01-11T11:14:00Z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St-801/2016-19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