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dae" w14:paraId="2d25dae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72F27">
        <w:rPr>
          <w:rStyle w:val="Naglaeno"/>
          <w:b w:val="false"/>
        </w:rPr>
        <w:t>2</w:t>
      </w:r>
      <w:r w:rsidR="00097B62">
        <w:rPr>
          <w:rStyle w:val="Naglaeno"/>
          <w:b w:val="false"/>
        </w:rPr>
        <w:t>9</w:t>
      </w:r>
      <w:r w:rsidR="00E72F27">
        <w:rPr>
          <w:rStyle w:val="Naglaeno"/>
          <w:b w:val="false"/>
        </w:rPr>
        <w:t>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80B52" w:rsidRPr="00D80B52">
        <w:t>PBI-INVEST d.o.o. za graditeljstvo, trgovinu i zastupanje</w:t>
      </w:r>
      <w:r w:rsidR="00D80B52">
        <w:t xml:space="preserve"> Samobor, Langova 21, MBS </w:t>
      </w:r>
      <w:r w:rsidR="00D80B52" w:rsidRPr="00D80B52">
        <w:t>080405879</w:t>
      </w:r>
      <w:r w:rsidR="00D80B52">
        <w:t xml:space="preserve">, OIB </w:t>
      </w:r>
      <w:r w:rsidR="00D80B52" w:rsidRPr="00D80B52">
        <w:t>32370008336</w:t>
      </w:r>
      <w:r w:rsidR="00D80B52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9778B">
        <w:t>8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F06365" w:rsidRPr="00D80B52">
        <w:t>PBI-INVEST d.o.o. za graditeljstvo, trgovinu i zastupanje</w:t>
      </w:r>
      <w:r w:rsidR="00F06365">
        <w:t xml:space="preserve"> Samobor, Langova 21, MBS </w:t>
      </w:r>
      <w:r w:rsidR="00F06365" w:rsidRPr="00D80B52">
        <w:t>080405879</w:t>
      </w:r>
      <w:r w:rsidR="00F06365">
        <w:t xml:space="preserve">, OIB </w:t>
      </w:r>
      <w:r w:rsidR="00F06365" w:rsidRPr="00D80B52">
        <w:t>32370008336</w:t>
      </w:r>
      <w:r w:rsidR="00F06365">
        <w:t xml:space="preserve">, </w:t>
      </w:r>
      <w:r w:rsidR="004D3C2C">
        <w:t xml:space="preserve">na temelju neizvršenih osnova za plaćanje </w:t>
      </w:r>
      <w:r>
        <w:t>iznosi</w:t>
      </w:r>
      <w:r w:rsidR="004D3304">
        <w:t xml:space="preserve"> </w:t>
      </w:r>
      <w:r w:rsidR="00D71C95">
        <w:t>6.677,65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F06365">
        <w:t xml:space="preserve">Ivana Butković, Samobor, Milana Langa 21, OIB: 63828339249,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5E47">
        <w:t>2</w:t>
      </w:r>
      <w:r w:rsidR="00073947">
        <w:t>9</w:t>
      </w:r>
      <w:r w:rsidR="000D5E47">
        <w:t>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5E47">
        <w:t>8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</w:t>
      </w:r>
      <w:r w:rsidR="00A91A40">
        <w:t>9/4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C1B"/>
    <w:rsid w:val="00073947"/>
    <w:rsid w:val="00073950"/>
    <w:rsid w:val="00077C9D"/>
    <w:rsid w:val="00091B4B"/>
    <w:rsid w:val="000938B8"/>
    <w:rsid w:val="0009509C"/>
    <w:rsid w:val="00095305"/>
    <w:rsid w:val="00097B62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0934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64021"/>
    <w:rsid w:val="00D71C95"/>
    <w:rsid w:val="00D745AC"/>
    <w:rsid w:val="00D77EA4"/>
    <w:rsid w:val="00D80B5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72F27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06365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09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09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9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9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09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09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9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9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</izvorni_sadrzaj>
    <derivirana_varijabla naziv="DomainObject.Oznaka_1">St-291/2017-3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PBI-INVEST d.o.o. za graditeljstvo, trgovinu i zastupanje</izvorni_sadrzaj>
    <derivirana_varijabla naziv="DomainObject.Predmet.ProtustrankaFormated_1">  PBI-INVEST d.o.o. za graditeljstvo, trgovinu i zastupanje</derivirana_varijabla>
  </DomainObject.Predmet.ProtustrankaFormated>
  <DomainObject.Predmet.ProtustrankaFormatedOIB>
    <izvorni_sadrzaj>  PBI-INVEST d.o.o. za graditeljstvo, trgovinu i zastupanje, OIB 32370008336</izvorni_sadrzaj>
    <derivirana_varijabla naziv="DomainObject.Predmet.ProtustrankaFormatedOIB_1">  PBI-INVEST d.o.o. za graditeljstvo, trgovinu i zastupanje, OIB 32370008336</derivirana_varijabla>
  </DomainObject.Predmet.ProtustrankaFormatedOIB>
  <DomainObject.Predmet.ProtustrankaFormatedWithAdress>
    <izvorni_sadrzaj> PBI-INVEST d.o.o. za graditeljstvo, trgovinu i zastupanje, Langova 21, 10430 Samobor</izvorni_sadrzaj>
    <derivirana_varijabla naziv="DomainObject.Predmet.ProtustrankaFormatedWithAdress_1"> PBI-INVEST d.o.o. za graditeljstvo, trgovinu i zastupanje, Langova 21, 10430 Samobor</derivirana_varijabla>
  </DomainObject.Predmet.ProtustrankaFormatedWithAdress>
  <DomainObject.Predmet.ProtustrankaFormatedWithAdressOIB>
    <izvorni_sadrzaj> PBI-INVEST d.o.o. za graditeljstvo, trgovinu i zastupanje, OIB 32370008336, Langova 21, 10430 Samobor</izvorni_sadrzaj>
    <derivirana_varijabla naziv="DomainObject.Predmet.ProtustrankaFormatedWithAdressOIB_1"> PBI-INVEST d.o.o. za graditeljstvo, trgovinu i zastupanje, OIB 32370008336, Langova 21, 10430 Samobor</derivirana_varijabla>
  </DomainObject.Predmet.ProtustrankaFormatedWithAdressOIB>
  <DomainObject.Predmet.ProtustrankaWithAdress>
    <izvorni_sadrzaj>PBI-INVEST d.o.o. za graditeljstvo, trgovinu i zastupanje Langova 21, 10430 Samobor</izvorni_sadrzaj>
    <derivirana_varijabla naziv="DomainObject.Predmet.ProtustrankaWithAdress_1">PBI-INVEST d.o.o. za graditeljstvo, trgovinu i zastupanje Langova 21, 10430 Samobor</derivirana_varijabla>
  </DomainObject.Predmet.ProtustrankaWithAdress>
  <DomainObject.Predmet.ProtustrankaWithAdressOIB>
    <izvorni_sadrzaj>PBI-INVEST d.o.o. za graditeljstvo, trgovinu i zastupanje, OIB 32370008336, Langova 21, 10430 Samobor</izvorni_sadrzaj>
    <derivirana_varijabla naziv="DomainObject.Predmet.ProtustrankaWithAdressOIB_1">PBI-INVEST d.o.o. za graditeljstvo, trgovinu i zastupanje, OIB 32370008336, Langova 21, 10430 Samobor</derivirana_varijabla>
  </DomainObject.Predmet.ProtustrankaWithAdressOIB>
  <DomainObject.Predmet.ProtustrankaNazivFormated>
    <izvorni_sadrzaj>PBI-INVEST d.o.o. za graditeljstvo, trgovinu i zastupanje</izvorni_sadrzaj>
    <derivirana_varijabla naziv="DomainObject.Predmet.ProtustrankaNazivFormated_1">PBI-INVEST d.o.o. za graditeljstvo, trgovinu i zastupanje</derivirana_varijabla>
  </DomainObject.Predmet.ProtustrankaNazivFormated>
  <DomainObject.Predmet.ProtustrankaNazivFormatedOIB>
    <izvorni_sadrzaj>PBI-INVEST d.o.o. za graditeljstvo, trgovinu i zastupanje, OIB 32370008336</izvorni_sadrzaj>
    <derivirana_varijabla naziv="DomainObject.Predmet.ProtustrankaNazivFormatedOIB_1">PBI-INVEST d.o.o. za graditeljstvo, trgovinu i zastupanje, OIB 32370008336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PBI-INVEST d.o.o. za graditeljstvo, trgovinu i zastupanje</item>
    </izvorni_sadrzaj>
    <derivirana_varijabla naziv="DomainObject.Predmet.ProtuStrankaListFormated_1">
      <item>PBI-INVEST d.o.o. za graditeljstvo, trgovinu i zastupanje</item>
    </derivirana_varijabla>
  </DomainObject.Predmet.ProtuStrankaListFormated>
  <DomainObject.Predmet.ProtuStrankaListFormatedOIB>
    <izvorni_sadrzaj>
      <item>PBI-INVEST d.o.o. za graditeljstvo, trgovinu i zastupanje, OIB 32370008336</item>
    </izvorni_sadrzaj>
    <derivirana_varijabla naziv="DomainObject.Predmet.ProtuStrankaListFormatedOIB_1">
      <item>PBI-INVEST d.o.o. za graditeljstvo, trgovinu i zastupanje, OIB 32370008336</item>
    </derivirana_varijabla>
  </DomainObject.Predmet.ProtuStrankaListFormatedOIB>
  <DomainObject.Predmet.ProtuStrankaListFormatedWithAdress>
    <izvorni_sadrzaj>
      <item>PBI-INVEST d.o.o. za graditeljstvo, trgovinu i zastupanje, Langova 21, 10430 Samobor</item>
    </izvorni_sadrzaj>
    <derivirana_varijabla naziv="DomainObject.Predmet.ProtuStrankaListFormatedWithAdress_1">
      <item>PBI-INVEST d.o.o. za graditeljstvo, trgovinu i zastupanje, Langova 21, 10430 Samobor</item>
    </derivirana_varijabla>
  </DomainObject.Predmet.ProtuStrankaListFormatedWithAdress>
  <DomainObject.Predmet.ProtuStrankaListFormatedWithAdressOIB>
    <izvorni_sadrzaj>
      <item>PBI-INVEST d.o.o. za graditeljstvo, trgovinu i zastupanje, OIB 32370008336, Langova 21, 10430 Samobor</item>
    </izvorni_sadrzaj>
    <derivirana_varijabla naziv="DomainObject.Predmet.ProtuStrankaListFormatedWithAdressOIB_1">
      <item>PBI-INVEST d.o.o. za graditeljstvo, trgovinu i zastupanje, OIB 32370008336, Langova 21, 10430 Samobor</item>
    </derivirana_varijabla>
  </DomainObject.Predmet.ProtuStrankaListFormatedWithAdressOIB>
  <DomainObject.Predmet.ProtuStrankaListNazivFormated>
    <izvorni_sadrzaj>
      <item>PBI-INVEST d.o.o. za graditeljstvo, trgovinu i zastupanje</item>
    </izvorni_sadrzaj>
    <derivirana_varijabla naziv="DomainObject.Predmet.ProtuStrankaListNazivFormated_1">
      <item>PBI-INVEST d.o.o. za graditeljstvo, trgovinu i zastupanje</item>
    </derivirana_varijabla>
  </DomainObject.Predmet.ProtuStrankaListNazivFormated>
  <DomainObject.Predmet.ProtuStrankaListNazivFormatedOIB>
    <izvorni_sadrzaj>
      <item>PBI-INVEST d.o.o. za graditeljstvo, trgovinu i zastupanje, OIB 32370008336</item>
    </izvorni_sadrzaj>
    <derivirana_varijabla naziv="DomainObject.Predmet.ProtuStrankaListNazivFormatedOIB_1">
      <item>PBI-INVEST d.o.o. za graditeljstvo, trgovinu i zastupanje, OIB 32370008336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St-291/2017-3</izvorni_sadrzaj>
    <derivirana_varijabla naziv="DomainObject.PoslovniBrojDokumenta_1">St-291/2017-3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PBI-INVEST d.o.o. za graditeljstvo, trgovinu i zastupanje</izvorni_sadrzaj>
    <derivirana_varijabla naziv="DomainObject.Predmet.ProtustrankaIDrugi_1">PBI-INVEST d.o.o. za graditeljstvo, trgovinu i zastupanje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PBI-INVEST d.o.o. za graditeljstvo, trgovinu i zastupanje, OIB 32370008336, Langova 21, 10430 Samobor</izvorni_sadrzaj>
    <derivirana_varijabla naziv="DomainObject.Predmet.ProtustrankaIDrugiAdressOIB_1">PBI-INVEST d.o.o. za graditeljstvo, trgovinu i zastupanje, OIB 32370008336, Langova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PBI-INVEST d.o.o. za graditeljstvo, trgovinu i zastupanje</item>
      <item>FINA Regionalni centar Zagreb</item>
    </izvorni_sadrzaj>
    <derivirana_varijabla naziv="DomainObject.Predmet.SudioniciListNaziv_1">
      <item>PBI-INVEST d.o.o. za graditeljstvo, trgovinu i zastupanje</item>
      <item>FINA Regionalni centar Zagreb</item>
    </derivirana_varijabla>
  </DomainObject.Predmet.SudioniciListNaziv>
  <DomainObject.Predmet.SudioniciListAdressOIB>
    <izvorni_sadrzaj>
      <item>PBI-INVEST d.o.o. za graditeljstvo, trgovinu i zastupanje, OIB 32370008336, Langova 21,10430 Samobor</item>
      <item>FINA Regionalni centar Zagreb, OIB 85821130368, Trg svibanjskih žrtava 1995. 1,10000 Zagreb</item>
    </izvorni_sadrzaj>
    <derivirana_varijabla naziv="DomainObject.Predmet.SudioniciListAdressOIB_1">
      <item>PBI-INVEST d.o.o. za graditeljstvo, trgovinu i zastupanje, OIB 32370008336, Langova 21,10430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32370008336</item>
      <item>, OIB 85821130368</item>
    </izvorni_sadrzaj>
    <derivirana_varijabla naziv="DomainObject.Predmet.SudioniciListNazivOIB_1">
      <item>, OIB 32370008336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59B57-FBFC-472A-8D98-A20B8835B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2191</properties:Characters>
  <properties:Lines>52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2017-02-08T07:48:00Z</dcterms:created>
  <dc:creator>Korisnik</dc:creator>
  <cp:lastModifiedBy>Elizabeta Đeke</cp:lastModifiedBy>
  <cp:lastPrinted>2017-02-08T07:52:00Z</cp:lastPrinted>
  <dcterms:modified xmlns:xsi="http://www.w3.org/2001/XMLSchema-instance" xsi:type="dcterms:W3CDTF">2017-02-08T12:05:00Z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