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9b10" w14:paraId="c7b9b10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511AA6" w:rsidP="00511AA6" w:rsidR="00CE0D8A" w:rsidRPr="00CE0D8A">
      <w:pPr>
        <w:jc w:val="both"/>
        <w:rPr>
          <w:color w:val="FF0000"/>
          <w:sz w:val="24"/>
          <w:szCs w:val="24"/>
        </w:rPr>
      </w:pPr>
      <w:r w:rsidRPr="00511AA6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</w:t>
      </w:r>
      <w:r w:rsidR="00B261BD">
        <w:rPr>
          <w:sz w:val="24"/>
          <w:szCs w:val="24"/>
        </w:rPr>
        <w:t>dužnikom GOTAL USLUGE j.d.o.o. za trgovinu i usluge, Zagreb, I. Kozari put XVIII. odvojak 2, OIB: 47072999082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 w:rsidR="0012504C">
        <w:rPr>
          <w:color w:val="FF0000"/>
          <w:sz w:val="24"/>
          <w:szCs w:val="24"/>
        </w:rPr>
        <w:t>9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B261BD">
        <w:rPr>
          <w:sz w:val="24"/>
          <w:szCs w:val="24"/>
        </w:rPr>
        <w:t>GOTAL USLUGE j.d.o.o. za trgovinu i usluge, Zagreb, I. Kozari put XVIII. odvojak 2, OIB: 47072999082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12504C">
        <w:rPr>
          <w:sz w:val="24"/>
          <w:szCs w:val="24"/>
        </w:rPr>
        <w:t>9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8F3AAA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8F3AAA" w:rsidRPr="008F3AAA">
        <w:rPr>
          <w:sz w:val="24"/>
          <w:szCs w:val="24"/>
        </w:rPr>
        <w:t>Jujnović Lučić Goran</w:t>
      </w:r>
      <w:r w:rsidR="008F3AAA">
        <w:rPr>
          <w:sz w:val="24"/>
          <w:szCs w:val="24"/>
        </w:rPr>
        <w:t>, OIB:</w:t>
      </w:r>
      <w:r w:rsidR="008F3AAA" w:rsidRPr="008F3AAA">
        <w:rPr>
          <w:sz w:val="24"/>
          <w:szCs w:val="24"/>
        </w:rPr>
        <w:t xml:space="preserve"> 62461289936</w:t>
      </w:r>
      <w:r w:rsidR="008F3AAA">
        <w:rPr>
          <w:sz w:val="24"/>
          <w:szCs w:val="24"/>
        </w:rPr>
        <w:t>,</w:t>
      </w:r>
      <w:r w:rsidR="008F3AAA" w:rsidRPr="008F3AAA">
        <w:rPr>
          <w:sz w:val="24"/>
          <w:szCs w:val="24"/>
        </w:rPr>
        <w:t xml:space="preserve"> S</w:t>
      </w:r>
      <w:r w:rsidR="008F3AAA">
        <w:rPr>
          <w:sz w:val="24"/>
          <w:szCs w:val="24"/>
        </w:rPr>
        <w:t>trojarska cesta 20/XXII, Zagreb</w:t>
      </w:r>
      <w:r w:rsidR="00391685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B261BD">
        <w:rPr>
          <w:sz w:val="24"/>
          <w:szCs w:val="24"/>
        </w:rPr>
        <w:t>GOTAL USLUGE j.d.o.o. za trgovinu i usluge, Zagreb, I. Kozari put XVIII. odvojak 2, OIB: 47072999082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261BD" w:rsidP="00B261BD" w:rsidR="00B261BD" w:rsidRPr="00B261BD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t>Predlagatelj Financijska agencija (dalje: FINA) podnio je ovom sudu 10. kolovoza 2016. prijedlog za otvaranje stečajnog postupka nad gore navedenom pravnom osobom.</w:t>
      </w:r>
    </w:p>
    <w:p w:rsidRDefault="00B261BD" w:rsidP="00B261BD" w:rsidR="00B261BD" w:rsidRPr="00B261BD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t>U svom prijedlogu predlagatelj navodi da dužnik ima evidentirane neizvršene osnove za  plaćanje u neprekinutom razdoblju od 120 dana u ukupnom iznosu od 53.430,09 kn.</w:t>
      </w:r>
    </w:p>
    <w:p w:rsidRDefault="00B261BD" w:rsidP="00B261BD" w:rsidR="00B261BD" w:rsidRPr="00B261BD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t>Dužnik ima jednog zaposlenika.</w:t>
      </w:r>
    </w:p>
    <w:p w:rsidRDefault="00B261BD" w:rsidP="00B261BD" w:rsidR="00B261BD" w:rsidRPr="00B261BD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t>Prijedlog je objavljen na e-oglasnoj ploči suda 30. kolovoza 2016.</w:t>
      </w:r>
    </w:p>
    <w:p w:rsidRDefault="00B261BD" w:rsidP="00B261BD" w:rsidR="00B261BD" w:rsidRPr="00B261BD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t>Kako je predlagatelj učinio vjerojatnim postojanje stečajnih razloga, to je rješenjem ovog suda broj St-5443/16-6 od 10. ožujka 2016. pokrenut prethodni postupak radi utvrđivanja uvjeta za otvaranje stečajnog postupka.</w:t>
      </w:r>
    </w:p>
    <w:p w:rsidRDefault="00B261BD" w:rsidP="00B261BD" w:rsidR="00B261BD" w:rsidRPr="00B261BD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tab/>
        <w:t>Na ročište radi utvrđivanja pretpostavki za otvaranje stečajnog postupka nad dužnikom, održanom 10. listopada 2017., nije pristupio zakonski zastupnik dužnika niti je postupio po nalogu suda.</w:t>
      </w:r>
    </w:p>
    <w:p w:rsidRDefault="00B261BD" w:rsidP="00B261BD" w:rsidR="00B261BD" w:rsidRPr="00B261BD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lastRenderedPageBreak/>
        <w:tab/>
      </w:r>
    </w:p>
    <w:p w:rsidRDefault="00B261BD" w:rsidP="00B261BD" w:rsidR="00B261BD" w:rsidRPr="00B261BD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t>Iz Potvrde FINA-e na dan 29. srpnja 2016. proizlazi da dužnik ima evidentirane neizvršene osnove za plaćanje u neprekinutom razdoblju od 120 dana u iznosu od 53.430,09 kn.</w:t>
      </w:r>
    </w:p>
    <w:p w:rsidRDefault="00B261BD" w:rsidP="00B261BD" w:rsidR="00C651FF">
      <w:pPr>
        <w:overflowPunct w:val="false"/>
        <w:ind w:firstLine="708"/>
        <w:jc w:val="both"/>
        <w:rPr>
          <w:sz w:val="24"/>
          <w:szCs w:val="24"/>
        </w:rPr>
      </w:pPr>
      <w:r w:rsidRPr="00B261BD">
        <w:rPr>
          <w:sz w:val="24"/>
          <w:szCs w:val="24"/>
        </w:rPr>
        <w:t>Slijedom navedenog, pozvani su vjerovnici na uplatu iznosa od 10.000,00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C651FF" w:rsidP="00B261BD" w:rsidR="00C651FF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B261BD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12504C">
        <w:t>9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372129" w:rsidP="00E91121" w:rsidR="003721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2129" w:rsidP="00E91121" w:rsidR="003721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72129" w:rsidP="00E91121" w:rsidR="003721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2129" w:rsidP="00E91121" w:rsidR="0037212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72129" w:rsidP="00E91121" w:rsidR="0037212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4923" w:rsidP="001D208B" w:rsidR="00CB492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FA7" w:rsidP="00CB4923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6B7FA7" w:rsidP="00743790" w:rsidR="006B7FA7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CB4923" w:rsidP="00743790" w:rsidR="00CB4923">
      <w:pPr>
        <w:jc w:val="both"/>
        <w:rPr>
          <w:sz w:val="24"/>
          <w:szCs w:val="24"/>
        </w:rPr>
      </w:pPr>
    </w:p>
    <w:p w:rsidRDefault="001D208B" w:rsidP="00743790" w:rsidR="001D208B">
      <w:pPr>
        <w:jc w:val="both"/>
        <w:rPr>
          <w:sz w:val="24"/>
          <w:szCs w:val="24"/>
        </w:rPr>
      </w:pPr>
    </w:p>
    <w:p w:rsidRDefault="001D208B" w:rsidP="00743790" w:rsidR="001D208B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372129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B261BD">
      <w:t>5443</w:t>
    </w:r>
    <w:r w:rsidR="00A01565">
      <w:t>/</w:t>
    </w:r>
    <w:r w:rsidR="006955CD">
      <w:t>2016</w:t>
    </w:r>
    <w:r w:rsidR="001D208B">
      <w:t>-13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D0DBD"/>
    <w:rsid w:val="000D0E18"/>
    <w:rsid w:val="00103BB3"/>
    <w:rsid w:val="00116BD3"/>
    <w:rsid w:val="0012073F"/>
    <w:rsid w:val="0012504C"/>
    <w:rsid w:val="00135A2D"/>
    <w:rsid w:val="001C364D"/>
    <w:rsid w:val="001D208B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72129"/>
    <w:rsid w:val="00391685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4F14EA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B4C97"/>
    <w:rsid w:val="008D1D84"/>
    <w:rsid w:val="008F3AAA"/>
    <w:rsid w:val="008F5381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261BD"/>
    <w:rsid w:val="00B37EE7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651FF"/>
    <w:rsid w:val="00C93568"/>
    <w:rsid w:val="00C963FA"/>
    <w:rsid w:val="00CB4923"/>
    <w:rsid w:val="00CC1FE2"/>
    <w:rsid w:val="00CE0D8A"/>
    <w:rsid w:val="00CF1D6C"/>
    <w:rsid w:val="00D04186"/>
    <w:rsid w:val="00D17C58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129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129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129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129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129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129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129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129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5443</izvorni_sadrzaj>
    <derivirana_varijabla naziv="DomainObject.Predmet.Broj_1">5443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St-5443/2016</izvorni_sadrzaj>
    <derivirana_varijabla naziv="DomainObject.Predmet.OznakaBroj_1">St-5443/2016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GOTAL USLUGE  j.d.o.o. za trgovinu i usluge zastupanog po punomoćniku Davor Gotal</izvorni_sadrzaj>
    <derivirana_varijabla naziv="DomainObject.Predmet.ProtustrankaFormated_1">  GOTAL USLUGE  j.d.o.o. za trgovinu i usluge zastupanog po punomoćniku Davor Gotal</derivirana_varijabla>
  </DomainObject.Predmet.ProtustrankaFormated>
  <DomainObject.Predmet.ProtustrankaFormatedOIB>
    <izvorni_sadrzaj>  GOTAL USLUGE  j.d.o.o. za trgovinu i usluge, OIB 47072999082 zastupanog po punomoćniku Davor Gotal</izvorni_sadrzaj>
    <derivirana_varijabla naziv="DomainObject.Predmet.ProtustrankaFormatedOIB_1">  GOTAL USLUGE  j.d.o.o. za trgovinu i usluge, OIB 47072999082 zastupanog po punomoćniku Davor Gotal</derivirana_varijabla>
  </DomainObject.Predmet.ProtustrankaFormatedOIB>
  <DomainObject.Predmet.ProtustrankaFormatedWithAdress>
    <izvorni_sadrzaj> GOTAL USLUGE  j.d.o.o. za trgovinu i usluge, I. Kozari put XVIII. odvojak 2, 10000 Zagreb zastupanog po punomoćniku Davor Gotal</izvorni_sadrzaj>
    <derivirana_varijabla naziv="DomainObject.Predmet.ProtustrankaFormatedWithAdress_1"> GOTAL USLUGE  j.d.o.o. za trgovinu i usluge, I. Kozari put XVIII. odvojak 2, 10000 Zagreb zastupanog po punomoćniku Davor Gotal</derivirana_varijabla>
  </DomainObject.Predmet.ProtustrankaFormatedWithAdress>
  <DomainObject.Predmet.ProtustrankaFormatedWithAdressOIB>
    <izvorni_sadrzaj> GOTAL USLUGE  j.d.o.o. za trgovinu i usluge, OIB 47072999082, I. Kozari put XVIII. odvojak 2, 10000 Zagreb zastupanog po punomoćniku Davor Gotal</izvorni_sadrzaj>
    <derivirana_varijabla naziv="DomainObject.Predmet.ProtustrankaFormatedWithAdressOIB_1"> GOTAL USLUGE  j.d.o.o. za trgovinu i usluge, OIB 47072999082, I. Kozari put XVIII. odvojak 2, 10000 Zagreb zastupanog po punomoćniku Davor Gotal</derivirana_varijabla>
  </DomainObject.Predmet.ProtustrankaFormatedWithAdressOIB>
  <DomainObject.Predmet.ProtustrankaWithAdress>
    <izvorni_sadrzaj>GOTAL USLUGE  j.d.o.o. za trgovinu i usluge I. Kozari put XVIII. odvojak 2, 10000 Zagreb</izvorni_sadrzaj>
    <derivirana_varijabla naziv="DomainObject.Predmet.ProtustrankaWithAdress_1">GOTAL USLUGE  j.d.o.o. za trgovinu i usluge I. Kozari put XVIII. odvojak 2, 10000 Zagreb</derivirana_varijabla>
  </DomainObject.Predmet.ProtustrankaWithAdress>
  <DomainObject.Predmet.ProtustrankaWithAdressOIB>
    <izvorni_sadrzaj>GOTAL USLUGE  j.d.o.o. za trgovinu i usluge, OIB 47072999082, I. Kozari put XVIII. odvojak 2, 10000 Zagreb</izvorni_sadrzaj>
    <derivirana_varijabla naziv="DomainObject.Predmet.ProtustrankaWithAdressOIB_1">GOTAL USLUGE  j.d.o.o. za trgovinu i usluge, OIB 47072999082, I. Kozari put XVIII. odvojak 2, 10000 Zagreb</derivirana_varijabla>
  </DomainObject.Predmet.ProtustrankaWithAdressOIB>
  <DomainObject.Predmet.ProtustrankaNazivFormated>
    <izvorni_sadrzaj>GOTAL USLUGE  j.d.o.o. za trgovinu i usluge</izvorni_sadrzaj>
    <derivirana_varijabla naziv="DomainObject.Predmet.ProtustrankaNazivFormated_1">GOTAL USLUGE  j.d.o.o. za trgovinu i usluge</derivirana_varijabla>
  </DomainObject.Predmet.ProtustrankaNazivFormated>
  <DomainObject.Predmet.ProtustrankaNazivFormatedOIB>
    <izvorni_sadrzaj>GOTAL USLUGE  j.d.o.o. za trgovinu i usluge, OIB 47072999082</izvorni_sadrzaj>
    <derivirana_varijabla naziv="DomainObject.Predmet.ProtustrankaNazivFormatedOIB_1">GOTAL USLUGE  j.d.o.o. za trgovinu i usluge, OIB 47072999082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Gotal; vjerovnici</izvorni_sadrzaj>
    <derivirana_varijabla naziv="DomainObject.Predmet.StrankaFormated_1">  FINA Regionalni centar Zagreb; Davor Gotal; vjerovnici</derivirana_varijabla>
  </DomainObject.Predmet.StrankaFormated>
  <DomainObject.Predmet.StrankaFormatedOIB>
    <izvorni_sadrzaj>  FINA Regionalni centar Zagreb, OIB 85821130368; Davor Gotal, OIB 17119453684; vjerovnici</izvorni_sadrzaj>
    <derivirana_varijabla naziv="DomainObject.Predmet.StrankaFormatedOIB_1">  FINA Regionalni centar Zagreb, OIB 85821130368; Davor Gotal, OIB 17119453684; vjerovnici</derivirana_varijabla>
  </DomainObject.Predmet.StrankaFormatedOIB>
  <DomainObject.Predmet.StrankaFormatedWithAdress>
    <izvorni_sadrzaj> FINA Regionalni centar Zagreb, Trg svibanjskih žrtava 1995. br. 1, 10000 Zagreb; Davor Gotal, I. Kozari Put Xviii. Odvojak 2, 10000 Zagreb; vjerovnici</izvorni_sadrzaj>
    <derivirana_varijabla naziv="DomainObject.Predmet.StrankaFormatedWithAdress_1"> FINA Regionalni centar Zagreb, Trg svibanjskih žrtava 1995. br. 1, 10000 Zagreb; Davor Gotal, I. Kozari Put Xviii. Odvojak 2, 10000 Zagreb; vjerovnici</derivirana_varijabla>
  </DomainObject.Predmet.StrankaFormatedWithAdress>
  <DomainObject.Predmet.StrankaFormatedWithAdressOIB>
    <izvorni_sadrzaj> FINA Regionalni centar Zagreb, OIB 85821130368, Trg svibanjskih žrtava 1995. br. 1, 10000 Zagreb; Davor Gotal, OIB 17119453684, I. Kozari Put Xviii. Odvojak 2, 10000 Zagreb; vjerovnici</izvorni_sadrzaj>
    <derivirana_varijabla naziv="DomainObject.Predmet.StrankaFormatedWithAdressOIB_1"> FINA Regionalni centar Zagreb, OIB 85821130368, Trg svibanjskih žrtava 1995. br. 1, 10000 Zagreb; Davor Gotal, OIB 17119453684, I. Kozari Put Xviii. Odvojak 2, 10000 Zagreb; vjerovnici</derivirana_varijabla>
  </DomainObject.Predmet.StrankaFormatedWithAdressOIB>
  <DomainObject.Predmet.StrankaWithAdress>
    <izvorni_sadrzaj>FINA Regionalni centar Zagreb Trg svibanjskih žrtava 1995. br. 1,10000 Zagreb,Davor Gotal I. Kozari Put Xviii. Odvojak 2,10000 Zagreb,vjerovnici </izvorni_sadrzaj>
    <derivirana_varijabla naziv="DomainObject.Predmet.StrankaWithAdress_1">FINA Regionalni centar Zagreb Trg svibanjskih žrtava 1995. br. 1,10000 Zagreb,Davor Gotal I. Kozari Put Xviii. Odvojak 2,10000 Zagreb,vjerovnici </derivirana_varijabla>
  </DomainObject.Predmet.StrankaWithAdress>
  <DomainObject.Predmet.StrankaWithAdressOIB>
    <izvorni_sadrzaj>FINA Regionalni centar Zagreb, OIB 85821130368, Trg svibanjskih žrtava 1995. br. 1,10000 Zagreb,Davor Gotal, OIB 17119453684, I. Kozari Put Xviii. Odvojak 2,10000 Zagreb,vjerovnici</izvorni_sadrzaj>
    <derivirana_varijabla naziv="DomainObject.Predmet.StrankaWithAdressOIB_1">FINA Regionalni centar Zagreb, OIB 85821130368, Trg svibanjskih žrtava 1995. br. 1,10000 Zagreb,Davor Gotal, OIB 17119453684, I. Kozari Put Xviii. Odvojak 2,10000 Zagreb,vjerovnici</derivirana_varijabla>
  </DomainObject.Predmet.StrankaWithAdressOIB>
  <DomainObject.Predmet.StrankaNazivFormated>
    <izvorni_sadrzaj>FINA Regionalni centar Zagreb,Davor Gotal,vjerovnici</izvorni_sadrzaj>
    <derivirana_varijabla naziv="DomainObject.Predmet.StrankaNazivFormated_1">FINA Regionalni centar Zagreb,Davor Gotal,vjerovnici</derivirana_varijabla>
  </DomainObject.Predmet.StrankaNazivFormated>
  <DomainObject.Predmet.StrankaNazivFormatedOIB>
    <izvorni_sadrzaj>FINA Regionalni centar Zagreb, OIB 85821130368,Davor Gotal, OIB 17119453684,vjerovnici</izvorni_sadrzaj>
    <derivirana_varijabla naziv="DomainObject.Predmet.StrankaNazivFormatedOIB_1">FINA Regionalni centar Zagreb, OIB 85821130368,Davor Gotal, OIB 17119453684,vjerovnici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Davor Gotal</item>
      <item>vjerovnici</item>
    </izvorni_sadrzaj>
    <derivirana_varijabla naziv="DomainObject.Predmet.StrankaListFormated_1">
      <item>FINA Regionalni centar Zagreb</item>
      <item>Davor Gotal</item>
      <item>vjerovnici</item>
    </derivirana_varijabla>
  </DomainObject.Predmet.StrankaListFormated>
  <DomainObject.Predmet.StrankaListFormatedOIB>
    <izvorni_sadrzaj>
      <item>FINA Regionalni centar Zagreb, OIB 85821130368</item>
      <item>Davor Gotal, OIB 17119453684</item>
      <item>vjerovnici</item>
    </izvorni_sadrzaj>
    <derivirana_varijabla naziv="DomainObject.Predmet.StrankaListFormatedOIB_1">
      <item>FINA Regionalni centar Zagreb, OIB 85821130368</item>
      <item>Davor Gotal, OIB 17119453684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Gotal, I. Kozari Put Xviii. Odvojak 2, 10000 Zagreb</item>
      <item>vjerovnici</item>
    </izvorni_sadrzaj>
    <derivirana_varijabla naziv="DomainObject.Predmet.StrankaListFormatedWithAdress_1">
      <item>FINA Regionalni centar Zagreb, Trg svibanjskih žrtava 1995. br. 1, 10000 Zagreb</item>
      <item>Davor Gotal, I. Kozari Put Xviii. Odvojak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Gotal, OIB 17119453684, I. Kozari Put Xviii. Odvojak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Davor Gotal, OIB 17119453684, I. Kozari Put Xviii. Odvojak 2, 10000 Zagreb</item>
      <item>vjerovnici</item>
    </derivirana_varijabla>
  </DomainObject.Predmet.StrankaListFormatedWithAdressOIB>
  <DomainObject.Predmet.StrankaListNazivFormated>
    <izvorni_sadrzaj>
      <item>FINA Regionalni centar Zagreb</item>
      <item>Davor Gotal</item>
      <item>vjerovnici</item>
    </izvorni_sadrzaj>
    <derivirana_varijabla naziv="DomainObject.Predmet.StrankaListNazivFormated_1">
      <item>FINA Regionalni centar Zagreb</item>
      <item>Davor Gotal</item>
      <item>vjerovnici</item>
    </derivirana_varijabla>
  </DomainObject.Predmet.StrankaListNazivFormated>
  <DomainObject.Predmet.StrankaListNazivFormatedOIB>
    <izvorni_sadrzaj>
      <item>FINA Regionalni centar Zagreb, OIB 85821130368</item>
      <item>Davor Gotal, OIB 17119453684</item>
      <item>vjerovnici</item>
    </izvorni_sadrzaj>
    <derivirana_varijabla naziv="DomainObject.Predmet.StrankaListNazivFormatedOIB_1">
      <item>FINA Regionalni centar Zagreb, OIB 85821130368</item>
      <item>Davor Gotal, OIB 17119453684</item>
      <item>vjerovnici</item>
    </derivirana_varijabla>
  </DomainObject.Predmet.StrankaListNazivFormatedOIB>
  <DomainObject.Predmet.ProtuStrankaListFormated>
    <izvorni_sadrzaj>
      <item>GOTAL USLUGE  j.d.o.o. za trgovinu i usluge zastupanog po punomoćniku Davor Gotal</item>
    </izvorni_sadrzaj>
    <derivirana_varijabla naziv="DomainObject.Predmet.ProtuStrankaListFormated_1">
      <item>GOTAL USLUGE  j.d.o.o. za trgovinu i usluge zastupanog po punomoćniku Davor Gotal</item>
    </derivirana_varijabla>
  </DomainObject.Predmet.ProtuStrankaListFormated>
  <DomainObject.Predmet.ProtuStrankaListFormatedOIB>
    <izvorni_sadrzaj>
      <item>GOTAL USLUGE  j.d.o.o. za trgovinu i usluge, OIB 47072999082 zastupanog po punomoćniku Davor Gotal</item>
    </izvorni_sadrzaj>
    <derivirana_varijabla naziv="DomainObject.Predmet.ProtuStrankaListFormatedOIB_1">
      <item>GOTAL USLUGE  j.d.o.o. za trgovinu i usluge, OIB 47072999082 zastupanog po punomoćniku Davor Gotal</item>
    </derivirana_varijabla>
  </DomainObject.Predmet.ProtuStrankaListFormatedOIB>
  <DomainObject.Predmet.ProtuStrankaListFormatedWithAdress>
    <izvorni_sadrzaj>
      <item>GOTAL USLUGE  j.d.o.o. za trgovinu i usluge, I. Kozari put XVIII. odvojak 2, 10000 Zagreb zastupanog po punomoćniku Davor Gotal</item>
    </izvorni_sadrzaj>
    <derivirana_varijabla naziv="DomainObject.Predmet.ProtuStrankaListFormatedWithAdress_1">
      <item>GOTAL USLUGE  j.d.o.o. za trgovinu i usluge, I. Kozari put XVIII. odvojak 2, 10000 Zagreb zastupanog po punomoćniku Davor Gotal</item>
    </derivirana_varijabla>
  </DomainObject.Predmet.ProtuStrankaListFormatedWithAdress>
  <DomainObject.Predmet.ProtuStrankaListFormatedWithAdressOIB>
    <izvorni_sadrzaj>
      <item>GOTAL USLUGE  j.d.o.o. za trgovinu i usluge, OIB 47072999082, I. Kozari put XVIII. odvojak 2, 10000 Zagreb zastupanog po punomoćniku Davor Gotal</item>
    </izvorni_sadrzaj>
    <derivirana_varijabla naziv="DomainObject.Predmet.ProtuStrankaListFormatedWithAdressOIB_1">
      <item>GOTAL USLUGE  j.d.o.o. za trgovinu i usluge, OIB 47072999082, I. Kozari put XVIII. odvojak 2, 10000 Zagreb zastupanog po punomoćniku Davor Gotal</item>
    </derivirana_varijabla>
  </DomainObject.Predmet.ProtuStrankaListFormatedWithAdressOIB>
  <DomainObject.Predmet.ProtuStrankaListNazivFormated>
    <izvorni_sadrzaj>
      <item>GOTAL USLUGE  j.d.o.o. za trgovinu i usluge</item>
    </izvorni_sadrzaj>
    <derivirana_varijabla naziv="DomainObject.Predmet.ProtuStrankaListNazivFormated_1">
      <item>GOTAL USLUGE  j.d.o.o. za trgovinu i usluge</item>
    </derivirana_varijabla>
  </DomainObject.Predmet.ProtuStrankaListNazivFormated>
  <DomainObject.Predmet.ProtuStrankaListNazivFormatedOIB>
    <izvorni_sadrzaj>
      <item>GOTAL USLUGE  j.d.o.o. za trgovinu i usluge, OIB 47072999082</item>
    </izvorni_sadrzaj>
    <derivirana_varijabla naziv="DomainObject.Predmet.ProtuStrankaListNazivFormatedOIB_1">
      <item>GOTAL USLUGE  j.d.o.o. za trgovinu i usluge, OIB 47072999082</item>
    </derivirana_varijabla>
  </DomainObject.Predmet.ProtuStrankaListNazivFormatedOIB>
  <DomainObject.Predmet.OstaliListFormated>
    <izvorni_sadrzaj>
      <item>Davor Gotal punomoćnik sudionika u postupku GOTAL USLUGE  j.d.o.o. za trgovinu i usluge</item>
    </izvorni_sadrzaj>
    <derivirana_varijabla naziv="DomainObject.Predmet.OstaliListFormated_1">
      <item>Davor Gotal punomoćnik sudionika u postupku GOTAL USLUGE  j.d.o.o. za trgovinu i usluge</item>
    </derivirana_varijabla>
  </DomainObject.Predmet.OstaliListFormated>
  <DomainObject.Predmet.OstaliListFormatedOIB>
    <izvorni_sadrzaj>
      <item>Davor Gotal, OIB 17119453684 punomoćnik sudionika u postupku GOTAL USLUGE  j.d.o.o. za trgovinu i usluge</item>
    </izvorni_sadrzaj>
    <derivirana_varijabla naziv="DomainObject.Predmet.OstaliListFormatedOIB_1">
      <item>Davor Gotal, OIB 17119453684 punomoćnik sudionika u postupku GOTAL USLUGE  j.d.o.o. za trgovinu i usluge</item>
    </derivirana_varijabla>
  </DomainObject.Predmet.OstaliListFormatedOIB>
  <DomainObject.Predmet.OstaliListFormatedWithAdress>
    <izvorni_sadrzaj>
      <item>Davor Gotal, I. Kozari Put Xviii. Odvojak 2, 10000 Zagreb punomoćnik sudionika u postupku GOTAL USLUGE  j.d.o.o. za trgovinu i usluge</item>
    </izvorni_sadrzaj>
    <derivirana_varijabla naziv="DomainObject.Predmet.OstaliListFormatedWithAdress_1">
      <item>Davor Gotal, I. Kozari Put Xviii. Odvojak 2, 10000 Zagreb punomoćnik sudionika u postupku GOTAL USLUGE  j.d.o.o. za trgovinu i usluge</item>
    </derivirana_varijabla>
  </DomainObject.Predmet.OstaliListFormatedWithAdress>
  <DomainObject.Predmet.OstaliListFormatedWithAdressOIB>
    <izvorni_sadrzaj>
      <item>Davor Gotal, OIB 17119453684, I. Kozari Put Xviii. Odvojak 2, 10000 Zagreb punomoćnik sudionika u postupku GOTAL USLUGE  j.d.o.o. za trgovinu i usluge</item>
    </izvorni_sadrzaj>
    <derivirana_varijabla naziv="DomainObject.Predmet.OstaliListFormatedWithAdressOIB_1">
      <item>Davor Gotal, OIB 17119453684, I. Kozari Put Xviii. Odvojak 2, 10000 Zagreb punomoćnik sudionika u postupku GOTAL USLUGE  j.d.o.o. za trgovinu i usluge</item>
    </derivirana_varijabla>
  </DomainObject.Predmet.OstaliListFormatedWithAdressOIB>
  <DomainObject.Predmet.OstaliListNazivFormated>
    <izvorni_sadrzaj>
      <item>Davor Gotal</item>
    </izvorni_sadrzaj>
    <derivirana_varijabla naziv="DomainObject.Predmet.OstaliListNazivFormated_1">
      <item>Davor Gotal</item>
    </derivirana_varijabla>
  </DomainObject.Predmet.OstaliListNazivFormated>
  <DomainObject.Predmet.OstaliListNazivFormatedOIB>
    <izvorni_sadrzaj>
      <item>Davor Gotal, OIB 17119453684</item>
    </izvorni_sadrzaj>
    <derivirana_varijabla naziv="DomainObject.Predmet.OstaliListNazivFormatedOIB_1">
      <item>Davor Gotal, OIB 17119453684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GOTAL USLUGE  j.d.o.o. za trgovinu i usluge</izvorni_sadrzaj>
    <derivirana_varijabla naziv="DomainObject.Predmet.ProtustrankaIDrugi_1">GOTAL USLUGE 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GOTAL USLUGE  j.d.o.o. za trgovinu i usluge, OIB 47072999082, I. Kozari put XVIII. odvojak 2, 10000 Zagreb</izvorni_sadrzaj>
    <derivirana_varijabla naziv="DomainObject.Predmet.ProtustrankaIDrugiAdressOIB_1">GOTAL USLUGE  j.d.o.o. za trgovinu i usluge, OIB 47072999082, I. Kozari put XVIII.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GOTAL USLUGE  j.d.o.o. za trgovinu i usluge</item>
      <item>Davor Gotal</item>
      <item>Davor Gotal</item>
      <item>vjerovnici</item>
    </izvorni_sadrzaj>
    <derivirana_varijabla naziv="DomainObject.Predmet.SudioniciListNaziv_1">
      <item>FINA Regionalni centar Zagreb</item>
      <item>GOTAL USLUGE  j.d.o.o. za trgovinu i usluge</item>
      <item>Davor Gotal</item>
      <item>Davor Gotal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GOTAL USLUGE  j.d.o.o. za trgovinu i usluge, OIB 47072999082, I. Kozari put XVIII. odvojak 2,10000 Zagreb</item>
      <item>Davor Gotal, OIB 17119453684, I. Kozari Put Xviii. Odvojak 2,10000 Zagreb</item>
      <item>Davor Gotal, OIB 17119453684, I. Kozari Put Xviii. Odvojak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GOTAL USLUGE  j.d.o.o. za trgovinu i usluge, OIB 47072999082, I. Kozari put XVIII. odvojak 2,10000 Zagreb</item>
      <item>Davor Gotal, OIB 17119453684, I. Kozari Put Xviii. Odvojak 2,10000 Zagreb</item>
      <item>Davor Gotal, OIB 17119453684, I. Kozari Put Xviii. Odvojak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47072999082</item>
      <item>, OIB 17119453684</item>
      <item>, OIB 17119453684</item>
      <item>, OIB null</item>
    </izvorni_sadrzaj>
    <derivirana_varijabla naziv="DomainObject.Predmet.SudioniciListNazivOIB_1">
      <item>, OIB 85821130368</item>
      <item>, OIB 47072999082</item>
      <item>, OIB 17119453684</item>
      <item>, OIB 17119453684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655</properties:Words>
  <properties:Characters>3520</properties:Characters>
  <properties:Lines>97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2018-08-29T10:39:00Z</dcterms:created>
  <dc:creator>nribaric</dc:creator>
  <cp:lastModifiedBy>Jadranka Zelić</cp:lastModifiedBy>
  <cp:lastPrinted>2018-08-29T12:17:00Z</cp:lastPrinted>
  <dcterms:modified xmlns:xsi="http://www.w3.org/2001/XMLSchema-instance" xsi:type="dcterms:W3CDTF">2018-08-29T12:18:00Z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29.8.2018.  gotal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