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081b" w14:paraId="bdd081b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506C07" w:rsidRPr="00506C07">
        <w:t>MIROŠ j.d.o.o.</w:t>
      </w:r>
      <w:r w:rsidR="009745DD">
        <w:t xml:space="preserve">, </w:t>
      </w:r>
      <w:r w:rsidR="00506C07" w:rsidRPr="00506C07">
        <w:t xml:space="preserve">Donja </w:t>
      </w:r>
      <w:proofErr w:type="spellStart"/>
      <w:r w:rsidR="00506C07" w:rsidRPr="00506C07">
        <w:t>Motičina</w:t>
      </w:r>
      <w:proofErr w:type="spellEnd"/>
      <w:r w:rsidR="009745DD">
        <w:t xml:space="preserve">, </w:t>
      </w:r>
      <w:r w:rsidR="00506C07" w:rsidRPr="00506C07">
        <w:t>Braće Radića 22</w:t>
      </w:r>
      <w:r w:rsidR="009745DD">
        <w:t xml:space="preserve">, MBS: </w:t>
      </w:r>
      <w:r w:rsidR="00506C07" w:rsidRPr="00506C07">
        <w:t>030182364</w:t>
      </w:r>
      <w:r w:rsidR="009745DD">
        <w:t xml:space="preserve">, OIB: </w:t>
      </w:r>
      <w:r w:rsidR="00506C07" w:rsidRPr="00506C07">
        <w:t>18850270151</w:t>
      </w:r>
      <w:r w:rsidRPr="00B37760">
        <w:rPr>
          <w:color w:val="000000"/>
        </w:rPr>
        <w:t xml:space="preserve">, dana </w:t>
      </w:r>
      <w:r w:rsidR="00320AFB">
        <w:rPr>
          <w:color w:val="000000"/>
        </w:rPr>
        <w:t>5</w:t>
      </w:r>
      <w:r w:rsidR="0023004B">
        <w:rPr>
          <w:color w:val="000000"/>
        </w:rPr>
        <w:t xml:space="preserve">. </w:t>
      </w:r>
      <w:r w:rsidR="00506C07">
        <w:rPr>
          <w:color w:val="000000"/>
        </w:rPr>
        <w:t>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74DAD" w:rsidRPr="00506C07">
        <w:t>MIROŠ j.d.o.o.</w:t>
      </w:r>
      <w:r w:rsidR="00074DAD">
        <w:t xml:space="preserve">, </w:t>
      </w:r>
      <w:r w:rsidR="00074DAD" w:rsidRPr="00506C07">
        <w:t xml:space="preserve">Donja </w:t>
      </w:r>
      <w:proofErr w:type="spellStart"/>
      <w:r w:rsidR="00074DAD" w:rsidRPr="00506C07">
        <w:t>Motičina</w:t>
      </w:r>
      <w:proofErr w:type="spellEnd"/>
      <w:r w:rsidR="00074DAD">
        <w:t xml:space="preserve">, </w:t>
      </w:r>
      <w:r w:rsidR="00074DAD" w:rsidRPr="00506C07">
        <w:t>Braće Radića 22</w:t>
      </w:r>
      <w:r w:rsidR="00074DAD">
        <w:t xml:space="preserve">, MBS: </w:t>
      </w:r>
      <w:r w:rsidR="00074DAD" w:rsidRPr="00506C07">
        <w:t>030182364</w:t>
      </w:r>
      <w:r w:rsidR="00074DAD">
        <w:t xml:space="preserve">, OIB: </w:t>
      </w:r>
      <w:r w:rsidR="00074DAD" w:rsidRPr="00506C07">
        <w:t>18850270151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B92DE4" w:rsidP="00B92DE4" w:rsidR="00B92DE4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>
        <w:t xml:space="preserve">Margareta </w:t>
      </w:r>
      <w:proofErr w:type="spellStart"/>
      <w:r>
        <w:t>Bondža</w:t>
      </w:r>
      <w:proofErr w:type="spellEnd"/>
      <w:r>
        <w:t xml:space="preserve"> OIB: 43842887527, Vinkovci, </w:t>
      </w:r>
      <w:proofErr w:type="spellStart"/>
      <w:r>
        <w:t>Lapovačka</w:t>
      </w:r>
      <w:proofErr w:type="spellEnd"/>
      <w:r>
        <w:t xml:space="preserve"> 30,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96F26" w:rsidRPr="00506C07">
        <w:t>MIROŠ j.d.o.o.</w:t>
      </w:r>
      <w:r w:rsidR="00896F26">
        <w:t xml:space="preserve">, </w:t>
      </w:r>
      <w:r w:rsidR="00896F26" w:rsidRPr="00506C07">
        <w:t xml:space="preserve">Donja </w:t>
      </w:r>
      <w:proofErr w:type="spellStart"/>
      <w:r w:rsidR="00896F26" w:rsidRPr="00506C07">
        <w:t>Motičina</w:t>
      </w:r>
      <w:proofErr w:type="spellEnd"/>
      <w:r w:rsidR="00896F26">
        <w:t xml:space="preserve">, </w:t>
      </w:r>
      <w:r w:rsidR="00896F26" w:rsidRPr="00506C07">
        <w:t>Braće Radića 22</w:t>
      </w:r>
      <w:r w:rsidR="00896F26">
        <w:t xml:space="preserve">, MBS: </w:t>
      </w:r>
      <w:r w:rsidR="00896F26" w:rsidRPr="00506C07">
        <w:t>030182364</w:t>
      </w:r>
      <w:r w:rsidR="00896F26">
        <w:t xml:space="preserve">, OIB: </w:t>
      </w:r>
      <w:r w:rsidR="00896F26" w:rsidRPr="00506C07">
        <w:t>18850270151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8A1D67" w:rsidP="008A1D67" w:rsidR="0085221D" w:rsidRPr="008A1D67">
      <w:pPr>
        <w:pStyle w:val="Odlomakpopisa"/>
        <w:numPr>
          <w:ilvl w:val="0"/>
          <w:numId w:val="16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8A1D67">
        <w:rPr>
          <w:b/>
          <w:color w:val="000000"/>
        </w:rPr>
        <w:t xml:space="preserve"> 201</w:t>
      </w:r>
      <w:r w:rsidR="00DB48D4" w:rsidRPr="008A1D67">
        <w:rPr>
          <w:b/>
          <w:color w:val="000000"/>
        </w:rPr>
        <w:t>8</w:t>
      </w:r>
      <w:r w:rsidR="00ED6F97" w:rsidRPr="008A1D67">
        <w:rPr>
          <w:b/>
          <w:color w:val="000000"/>
        </w:rPr>
        <w:t xml:space="preserve">. u </w:t>
      </w:r>
      <w:r>
        <w:rPr>
          <w:b/>
          <w:color w:val="000000"/>
        </w:rPr>
        <w:t>9,00</w:t>
      </w:r>
      <w:r w:rsidR="0085221D" w:rsidRPr="008A1D67">
        <w:rPr>
          <w:b/>
          <w:color w:val="000000"/>
        </w:rPr>
        <w:t xml:space="preserve"> sati</w:t>
      </w:r>
    </w:p>
    <w:p w:rsidRDefault="00D05229" w:rsidP="00014B0E" w:rsidR="0085221D" w:rsidRPr="008A1D67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8A1D67">
        <w:rPr>
          <w:b/>
          <w:color w:val="000000"/>
        </w:rPr>
        <w:t>u prostorijama Trgovačkog suda u Osijeku,</w:t>
      </w:r>
    </w:p>
    <w:p w:rsidRDefault="00D05229" w:rsidP="00014B0E" w:rsidR="0085221D" w:rsidRPr="00EC24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="0085221D" w:rsidRPr="008A1D67">
        <w:rPr>
          <w:b/>
          <w:color w:val="000000"/>
        </w:rPr>
        <w:t>Zagrebačka br. 2, soba broj 2</w:t>
      </w:r>
      <w:r w:rsidR="00ED6F97" w:rsidRPr="008A1D67">
        <w:rPr>
          <w:b/>
          <w:color w:val="000000"/>
        </w:rPr>
        <w:t>3</w:t>
      </w:r>
      <w:r w:rsidR="0085221D" w:rsidRPr="008A1D67">
        <w:rPr>
          <w:b/>
          <w:color w:val="000000"/>
        </w:rPr>
        <w:t>/I.</w:t>
      </w: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AA6BD3">
        <w:t>11. siječnja 2018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</w:t>
      </w:r>
      <w:r w:rsidR="00A4310C" w:rsidRPr="00EA5CE5">
        <w:t>85821130368</w:t>
      </w:r>
      <w:r w:rsidRPr="00EA5CE5">
        <w:t xml:space="preserve"> klasa: 110-07/1</w:t>
      </w:r>
      <w:r w:rsidR="00AA6BD3" w:rsidRPr="00EA5CE5">
        <w:t>8</w:t>
      </w:r>
      <w:r w:rsidRPr="00EA5CE5">
        <w:t xml:space="preserve">-01/04 </w:t>
      </w:r>
      <w:proofErr w:type="spellStart"/>
      <w:r w:rsidRPr="00EA5CE5">
        <w:t>Ur</w:t>
      </w:r>
      <w:proofErr w:type="spellEnd"/>
      <w:r w:rsidRPr="00EA5CE5">
        <w:t>. broj 04-06-1</w:t>
      </w:r>
      <w:r w:rsidR="00AA6BD3" w:rsidRPr="00EA5CE5">
        <w:t>8</w:t>
      </w:r>
      <w:r w:rsidRPr="00EA5CE5">
        <w:t>-</w:t>
      </w:r>
      <w:r w:rsidR="00AA6BD3" w:rsidRPr="00EA5CE5">
        <w:t>157</w:t>
      </w:r>
      <w:r w:rsidRPr="00EA5CE5">
        <w:t xml:space="preserve"> od </w:t>
      </w:r>
      <w:r w:rsidR="00E55087">
        <w:t>10. siječnja 2018</w:t>
      </w:r>
      <w:r w:rsidR="000B1FC5" w:rsidRPr="00EA5CE5">
        <w:t>.</w:t>
      </w:r>
      <w:r w:rsidRPr="00EA5CE5">
        <w:t xml:space="preserve"> godine, za otvaranje stečajnog postupka nad dužnikom </w:t>
      </w:r>
      <w:r w:rsidR="00E55087">
        <w:t xml:space="preserve">MIROŠ j.d.o.o., Donja </w:t>
      </w:r>
      <w:proofErr w:type="spellStart"/>
      <w:r w:rsidR="00E55087">
        <w:t>Motičina</w:t>
      </w:r>
      <w:proofErr w:type="spellEnd"/>
      <w:r w:rsidR="00E55087">
        <w:t>, Braće Radića 22, MBS: 030182364, OIB: 18850270151</w:t>
      </w:r>
      <w:r w:rsidRPr="00EA5CE5"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E55087">
        <w:t xml:space="preserve">U zahtjevu je navela da na dan </w:t>
      </w:r>
      <w:r w:rsidR="00E55087" w:rsidRPr="00E55087">
        <w:t>9. siječnja 2018.</w:t>
      </w:r>
      <w:r w:rsidR="00045111" w:rsidRPr="00E55087">
        <w:t xml:space="preserve"> </w:t>
      </w:r>
      <w:r w:rsidRPr="00E55087">
        <w:t>godine dužnik u Očevidniku</w:t>
      </w:r>
      <w:r>
        <w:t xml:space="preserve">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E55087">
        <w:t>18.144,32</w:t>
      </w:r>
      <w:r>
        <w:t xml:space="preserve"> kn, u koji iznos je uračunata kamata i naknada FINE za provedbu ovrhe na novčanim sredstvima dužnika. Navodi da dužnik ima </w:t>
      </w:r>
      <w:r w:rsidR="008F1A52">
        <w:t>3</w:t>
      </w:r>
      <w:r>
        <w:t xml:space="preserve"> zaposlen</w:t>
      </w:r>
      <w:r w:rsidR="008F1A52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8F1A52">
        <w:t xml:space="preserve">9. siječnja 2018. </w:t>
      </w:r>
      <w:r>
        <w:t xml:space="preserve">godine te u svom podnesku od </w:t>
      </w:r>
      <w:r w:rsidR="008F1A52">
        <w:t xml:space="preserve">10. siječnja 2018. </w:t>
      </w:r>
      <w:r>
        <w:t xml:space="preserve">godine navodi da dužnik na dan </w:t>
      </w:r>
      <w:r w:rsidR="005B532B">
        <w:t>9. siječnja 2018.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5B532B">
        <w:t xml:space="preserve">HR5725000091101454695 </w:t>
      </w:r>
      <w:proofErr w:type="spellStart"/>
      <w:r w:rsidR="005B532B">
        <w:t>Addiko</w:t>
      </w:r>
      <w:proofErr w:type="spellEnd"/>
      <w:r w:rsidR="005B532B">
        <w:t xml:space="preserve"> Bank d.d.</w:t>
      </w:r>
      <w:r w:rsidR="00DE3EF2">
        <w:rPr>
          <w:color w:val="000000"/>
        </w:rPr>
        <w:t>,</w:t>
      </w:r>
      <w:r w:rsidR="00E1624B">
        <w:rPr>
          <w:color w:val="000000"/>
        </w:rPr>
        <w:t xml:space="preserve"> </w:t>
      </w:r>
      <w:r w:rsidR="00E1624B">
        <w:t xml:space="preserve">te da na temelju čl. 112. st. 5. Stečajnog zakona dužnik na dan </w:t>
      </w:r>
      <w:r w:rsidR="0049358B">
        <w:t xml:space="preserve">9. siječnja 2018.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49358B">
        <w:t>nema</w:t>
      </w:r>
      <w:r w:rsidR="00AD754C">
        <w:t xml:space="preserve"> zaplijenjena novčana sredstva.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1066A1">
        <w:t>5.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>
      <w:pPr>
        <w:jc w:val="both"/>
      </w:pPr>
    </w:p>
    <w:p w:rsidRDefault="00151867" w:rsidP="00732816" w:rsidR="00151867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622A74" w:rsidP="00622A74" w:rsidR="00622A74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="00C71EEA">
        <w:t xml:space="preserve">Margareta </w:t>
      </w:r>
      <w:proofErr w:type="spellStart"/>
      <w:r w:rsidR="00C71EEA">
        <w:t>Bondža</w:t>
      </w:r>
      <w:proofErr w:type="spellEnd"/>
      <w:r w:rsidR="00C71EEA">
        <w:t xml:space="preserve">, Vinkovci, </w:t>
      </w:r>
      <w:proofErr w:type="spellStart"/>
      <w:r w:rsidR="00C71EEA">
        <w:t>Lapovačka</w:t>
      </w:r>
      <w:proofErr w:type="spellEnd"/>
      <w:r w:rsidR="00C71EEA">
        <w:t xml:space="preserve"> 30</w:t>
      </w:r>
    </w:p>
    <w:p w:rsidRDefault="00622A74" w:rsidP="00622A74" w:rsidR="00622A74">
      <w:pPr>
        <w:jc w:val="both"/>
      </w:pPr>
      <w:r>
        <w:t xml:space="preserve">-dužniku MIROŠ j.d.o.o., Donja </w:t>
      </w:r>
      <w:proofErr w:type="spellStart"/>
      <w:r>
        <w:t>Motičina</w:t>
      </w:r>
      <w:proofErr w:type="spellEnd"/>
      <w:r>
        <w:t>, Braće Radića 22</w:t>
      </w:r>
    </w:p>
    <w:p w:rsidRDefault="00622A74" w:rsidP="00622A74" w:rsidR="00622A74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622A74">
        <w:t xml:space="preserve">Miroslav </w:t>
      </w:r>
      <w:proofErr w:type="spellStart"/>
      <w:r w:rsidRPr="00622A74">
        <w:t>Divjanović</w:t>
      </w:r>
      <w:proofErr w:type="spellEnd"/>
      <w:r w:rsidRPr="00622A74">
        <w:t xml:space="preserve">, Donja </w:t>
      </w:r>
      <w:proofErr w:type="spellStart"/>
      <w:r w:rsidRPr="00622A74">
        <w:t>Motičina</w:t>
      </w:r>
      <w:proofErr w:type="spellEnd"/>
      <w:r w:rsidRPr="00622A74">
        <w:t>, Braće Radića 22</w:t>
      </w:r>
    </w:p>
    <w:p w:rsidRDefault="00622A74" w:rsidP="00622A74" w:rsidR="00622A74">
      <w:pPr>
        <w:jc w:val="both"/>
      </w:pPr>
      <w:r>
        <w:t xml:space="preserve">-FINA </w:t>
      </w:r>
    </w:p>
    <w:p w:rsidRDefault="00622A74" w:rsidP="00622A74" w:rsidR="00622A74">
      <w:pPr>
        <w:jc w:val="both"/>
      </w:pPr>
      <w:r>
        <w:t>-Ministarstvu pravosuđa RH, Zagreb, Ulica Grada Vukovara 49, elektroničkom poštom</w:t>
      </w:r>
    </w:p>
    <w:p w:rsidRDefault="00622A74" w:rsidP="00622A74" w:rsidR="00622A74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uz prijedlog </w:t>
      </w:r>
    </w:p>
    <w:p w:rsidRDefault="000F72BA" w:rsidP="00622A74" w:rsidR="006D3C3F" w:rsidRPr="00B37760">
      <w:pPr>
        <w:jc w:val="both"/>
      </w:pPr>
      <w:r>
        <w:t>-</w:t>
      </w:r>
      <w:r w:rsidR="00622A74">
        <w:t>R 4.4.2018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EA6" w:rsidR="00800EA6">
      <w:r>
        <w:separator/>
      </w:r>
    </w:p>
  </w:endnote>
  <w:endnote w:id="0" w:type="continuationSeparator">
    <w:p w:rsidRDefault="00800EA6" w:rsidR="00800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EA6" w:rsidR="00800EA6">
      <w:r>
        <w:separator/>
      </w:r>
    </w:p>
  </w:footnote>
  <w:footnote w:id="0" w:type="continuationSeparator">
    <w:p w:rsidRDefault="00800EA6" w:rsidR="00800E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2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10FAD" w:rsidR="00B10FA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10FAD">
      <w:t>7 St-39/18-4</w:t>
    </w:r>
  </w:p>
  <w:p w:rsidRDefault="00546D11" w:rsidP="00B10FAD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B10FAD">
      <w:t>39/18-4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  <w:num w:numId="15">
    <w:abstractNumId w:val="12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578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955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4271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49A6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0EA6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7D00"/>
    <w:rsid w:val="00BF1169"/>
    <w:rsid w:val="00BF1493"/>
    <w:rsid w:val="00BF3E59"/>
    <w:rsid w:val="00BF46FE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3ED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2D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0FA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9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249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49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9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9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0FA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9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249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49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9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9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St-39/2018-4</izvorni_sadrzaj>
    <derivirana_varijabla naziv="DomainObject.Oznaka_1">St-39/2018-4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MIROŠ jednostavno društvo s ograničenom odgovornošću za ugostiteljstvo</izvorni_sadrzaj>
    <derivirana_varijabla naziv="DomainObject.Predmet.ProtustrankaFormated_1">  MIROŠ jednostavno društvo s ograničenom odgovornošću za ugostiteljstvo</derivirana_varijabla>
  </DomainObject.Predmet.ProtustrankaFormated>
  <DomainObject.Predmet.ProtustrankaFormatedOIB>
    <izvorni_sadrzaj>  MIROŠ jednostavno društvo s ograničenom odgovornošću za ugostiteljstvo, OIB 18850270151</izvorni_sadrzaj>
    <derivirana_varijabla naziv="DomainObject.Predmet.ProtustrankaFormatedOIB_1">  MIROŠ jednostavno društvo s ograničenom odgovornošću za ugostiteljstvo, OIB 18850270151</derivirana_varijabla>
  </DomainObject.Predmet.ProtustrankaFormatedOIB>
  <DomainObject.Predmet.ProtustrankaFormatedWithAdress>
    <izvorni_sadrzaj> MIROŠ jednostavno društvo s ograničenom odgovornošću za ugostiteljstvo, Braće Radića 22, 31513 Donja Motičina</izvorni_sadrzaj>
    <derivirana_varijabla naziv="DomainObject.Predmet.ProtustrankaFormatedWithAdress_1"> MIROŠ jednostavno društvo s ograničenom odgovornošću za ugostiteljstvo, Braće Radića 22, 31513 Donja Motičina</derivirana_varijabla>
  </DomainObject.Predmet.ProtustrankaFormatedWithAdress>
  <DomainObject.Predmet.ProtustrankaFormatedWithAdressOIB>
    <izvorni_sadrzaj> MIROŠ jednostavno društvo s ograničenom odgovornošću za ugostiteljstvo, OIB 18850270151, Braće Radića 22, 31513 Donja Motičina</izvorni_sadrzaj>
    <derivirana_varijabla naziv="DomainObject.Predmet.ProtustrankaFormatedWithAdressOIB_1"> MIROŠ jednostavno društvo s ograničenom odgovornošću za ugostiteljstvo, OIB 18850270151, Braće Radića 22, 31513 Donja Motičina</derivirana_varijabla>
  </DomainObject.Predmet.ProtustrankaFormatedWithAdressOIB>
  <DomainObject.Predmet.ProtustrankaWithAdress>
    <izvorni_sadrzaj>MIROŠ jednostavno društvo s ograničenom odgovornošću za ugostiteljstvo Braće Radića 22, 31513 Donja Motičina</izvorni_sadrzaj>
    <derivirana_varijabla naziv="DomainObject.Predmet.ProtustrankaWithAdress_1">MIROŠ jednostavno društvo s ograničenom odgovornošću za ugostiteljstvo Braće Radića 22, 31513 Donja Motičina</derivirana_varijabla>
  </DomainObject.Predmet.ProtustrankaWithAdress>
  <DomainObject.Predmet.ProtustrankaWithAdressOIB>
    <izvorni_sadrzaj>MIROŠ jednostavno društvo s ograničenom odgovornošću za ugostiteljstvo, OIB 18850270151, Braće Radića 22, 31513 Donja Motičina</izvorni_sadrzaj>
    <derivirana_varijabla naziv="DomainObject.Predmet.ProtustrankaWithAdressOIB_1">MIROŠ jednostavno društvo s ograničenom odgovornošću za ugostiteljstvo, OIB 18850270151, Braće Radića 22, 31513 Donja Motičina</derivirana_varijabla>
  </DomainObject.Predmet.ProtustrankaWithAdressOIB>
  <DomainObject.Predmet.ProtustrankaNazivFormated>
    <izvorni_sadrzaj>MIROŠ jednostavno društvo s ograničenom odgovornošću za ugostiteljstvo</izvorni_sadrzaj>
    <derivirana_varijabla naziv="DomainObject.Predmet.ProtustrankaNazivFormated_1">MIROŠ jednostavno društvo s ograničenom odgovornošću za ugostiteljstvo</derivirana_varijabla>
  </DomainObject.Predmet.ProtustrankaNazivFormated>
  <DomainObject.Predmet.ProtustrankaNazivFormatedOIB>
    <izvorni_sadrzaj>MIROŠ jednostavno društvo s ograničenom odgovornošću za ugostiteljstvo, OIB 18850270151</izvorni_sadrzaj>
    <derivirana_varijabla naziv="DomainObject.Predmet.ProtustrankaNazivFormatedOIB_1">MIROŠ jednostavno društvo s ograničenom odgovornošću za ugostiteljstvo, OIB 18850270151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MIROŠ jednostavno društvo s ograničenom odgovornošću za ugostiteljstvo</item>
    </izvorni_sadrzaj>
    <derivirana_varijabla naziv="DomainObject.Predmet.ProtuStrankaListFormated_1">
      <item>MIROŠ jednostavno društvo s ograničenom odgovornošću za ugostiteljstvo</item>
    </derivirana_varijabla>
  </DomainObject.Predmet.ProtuStrankaListFormated>
  <DomainObject.Predmet.ProtuStrankaListFormatedOIB>
    <izvorni_sadrzaj>
      <item>MIROŠ jednostavno društvo s ograničenom odgovornošću za ugostiteljstvo, OIB 18850270151</item>
    </izvorni_sadrzaj>
    <derivirana_varijabla naziv="DomainObject.Predmet.ProtuStrankaListFormatedOIB_1">
      <item>MIROŠ jednostavno društvo s ograničenom odgovornošću za ugostiteljstvo, OIB 18850270151</item>
    </derivirana_varijabla>
  </DomainObject.Predmet.ProtuStrankaListFormatedOIB>
  <DomainObject.Predmet.ProtuStrankaListFormatedWithAdress>
    <izvorni_sadrzaj>
      <item>MIROŠ jednostavno društvo s ograničenom odgovornošću za ugostiteljstvo, Braće Radića 22, 31513 Donja Motičina</item>
    </izvorni_sadrzaj>
    <derivirana_varijabla naziv="DomainObject.Predmet.ProtuStrankaListFormatedWithAdress_1">
      <item>MIROŠ jednostavno društvo s ograničenom odgovornošću za ugostiteljstvo, Braće Radića 22, 31513 Donja Motičina</item>
    </derivirana_varijabla>
  </DomainObject.Predmet.ProtuStrankaListFormatedWithAdress>
  <DomainObject.Predmet.ProtuStrankaListFormatedWithAdressOIB>
    <izvorni_sadrzaj>
      <item>MIROŠ jednostavno društvo s ograničenom odgovornošću za ugostiteljstvo, OIB 18850270151, Braće Radića 22, 31513 Donja Motičina</item>
    </izvorni_sadrzaj>
    <derivirana_varijabla naziv="DomainObject.Predmet.ProtuStrankaListFormatedWithAdressOIB_1">
      <item>MIROŠ jednostavno društvo s ograničenom odgovornošću za ugostiteljstvo, OIB 18850270151, Braće Radića 22, 31513 Donja Motičina</item>
    </derivirana_varijabla>
  </DomainObject.Predmet.ProtuStrankaListFormatedWithAdressOIB>
  <DomainObject.Predmet.ProtuStrankaListNazivFormated>
    <izvorni_sadrzaj>
      <item>MIROŠ jednostavno društvo s ograničenom odgovornošću za ugostiteljstvo</item>
    </izvorni_sadrzaj>
    <derivirana_varijabla naziv="DomainObject.Predmet.ProtuStrankaListNazivFormated_1">
      <item>MIROŠ jednostavno društvo s ograničenom odgovornošću za ugostiteljstvo</item>
    </derivirana_varijabla>
  </DomainObject.Predmet.ProtuStrankaListNazivFormated>
  <DomainObject.Predmet.ProtuStrankaListNazivFormatedOIB>
    <izvorni_sadrzaj>
      <item>MIROŠ jednostavno društvo s ograničenom odgovornošću za ugostiteljstvo, OIB 18850270151</item>
    </izvorni_sadrzaj>
    <derivirana_varijabla naziv="DomainObject.Predmet.ProtuStrankaListNazivFormatedOIB_1">
      <item>MIROŠ jednostavno društvo s ograničenom odgovornošću za ugostiteljstvo, OIB 18850270151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St-39/2018-4</izvorni_sadrzaj>
    <derivirana_varijabla naziv="DomainObject.PoslovniBrojDokumenta_1">St-39/2018-4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MIROŠ jednostavno društvo s ograničenom odgovornošću za ugostiteljstvo</izvorni_sadrzaj>
    <derivirana_varijabla naziv="DomainObject.Predmet.ProtustrankaIDrugi_1">MIROŠ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MIROŠ jednostavno društvo s ograničenom odgovornošću za ugostiteljstvo, OIB 18850270151, Braće Radića 22, 31513 Donja Motičina</izvorni_sadrzaj>
    <derivirana_varijabla naziv="DomainObject.Predmet.ProtustrankaIDrugiAdressOIB_1">MIROŠ jednostavno društvo s ograničenom odgovornošću za ugostiteljstvo, OIB 18850270151,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MIROŠ jednostavno društvo s ograničenom odgovornošću za ugostiteljstvo</item>
    </izvorni_sadrzaj>
    <derivirana_varijabla naziv="DomainObject.Predmet.SudioniciListNaziv_1">
      <item>FINA RC OSIJEK</item>
      <item>MIROŠ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MIROŠ jednostavno društvo s ograničenom odgovornošću za ugostiteljstvo, OIB 18850270151, Braće Radića 22,31513 Donja Motičina</item>
    </izvorni_sadrzaj>
    <derivirana_varijabla naziv="DomainObject.Predmet.SudioniciListAdressOIB_1">
      <item>FINA RC OSIJEK, OIB 85821130368</item>
      <item>MIROŠ jednostavno društvo s ograničenom odgovornošću za ugostiteljstvo, OIB 18850270151, Braće Radića 22,31513 Donja Motičina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18850270151</item>
    </izvorni_sadrzaj>
    <derivirana_varijabla naziv="DomainObject.Predmet.SudioniciListNazivOIB_1">
      <item>, OIB 85821130368</item>
      <item>, OIB 18850270151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A23BC-1EFB-4966-81B4-233F646C6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4058</properties:Characters>
  <properties:Lines>105</properties:Lines>
  <properties:Paragraphs>36</properties:Paragraphs>
  <properties:TotalTime>818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2018-02-05T09:30:00Z</cp:lastPrinted>
  <dcterms:modified xmlns:xsi="http://www.w3.org/2001/XMLSchema-instance" xsi:type="dcterms:W3CDTF">2018-02-05T09:31:00Z</dcterms:modified>
  <cp:revision>761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St-39/2018-4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