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bf68" w14:paraId="e8abf6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</w:t>
      </w:r>
      <w:r w:rsidR="006B43C8">
        <w:rPr>
          <w:lang w:val="hr-HR"/>
        </w:rPr>
        <w:t>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56888">
        <w:rPr>
          <w:lang w:val="hr-HR"/>
        </w:rPr>
        <w:t xml:space="preserve">GRUPA TOMISLAV društvo s ograničenom odgovornošću za trgovinu, proizvodnju i usluge, Bjelovar, Marije Petković 31,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056888">
        <w:rPr>
          <w:lang w:val="hr-HR"/>
        </w:rPr>
        <w:t>81285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056888">
        <w:rPr>
          <w:lang w:val="hr-HR"/>
        </w:rPr>
        <w:t>81073437972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B97F89">
        <w:rPr>
          <w:lang w:val="hr-HR"/>
        </w:rPr>
        <w:t>6</w:t>
      </w:r>
      <w:r w:rsidR="00056888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750AC">
        <w:rPr>
          <w:lang w:val="hr-HR"/>
        </w:rPr>
        <w:t>4.589.692,96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750AC">
        <w:rPr>
          <w:lang w:val="hr-HR"/>
        </w:rPr>
        <w:t>Ivana Crnjaković, Bjelovar, Križevačka cesta 79/B</w:t>
      </w:r>
      <w:r w:rsidR="007371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750AC">
        <w:rPr>
          <w:lang w:val="hr-HR"/>
        </w:rPr>
        <w:t>90595766725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0A1" w:rsidR="00ED60A1">
      <w:r>
        <w:separator/>
      </w:r>
    </w:p>
  </w:endnote>
  <w:endnote w:id="0" w:type="continuationSeparator">
    <w:p w:rsidRDefault="00ED60A1" w:rsidR="00ED6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0A1" w:rsidR="00ED60A1">
      <w:r>
        <w:separator/>
      </w:r>
    </w:p>
  </w:footnote>
  <w:footnote w:id="0" w:type="continuationSeparator">
    <w:p w:rsidRDefault="00ED60A1" w:rsidR="00ED6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6888"/>
    <w:rsid w:val="00061220"/>
    <w:rsid w:val="00071E80"/>
    <w:rsid w:val="00080DAD"/>
    <w:rsid w:val="000E2229"/>
    <w:rsid w:val="000E2494"/>
    <w:rsid w:val="00184DF0"/>
    <w:rsid w:val="001B397D"/>
    <w:rsid w:val="00230CD2"/>
    <w:rsid w:val="002609EF"/>
    <w:rsid w:val="0032457F"/>
    <w:rsid w:val="004629E7"/>
    <w:rsid w:val="004B7E8E"/>
    <w:rsid w:val="0052619D"/>
    <w:rsid w:val="005A21BE"/>
    <w:rsid w:val="005A3017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259B1"/>
    <w:rsid w:val="00831DA7"/>
    <w:rsid w:val="00841C7A"/>
    <w:rsid w:val="008750AC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ED60A1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St-166/2015-2</izvorni_sadrzaj>
    <derivirana_varijabla naziv="DomainObject.Oznaka_1">St-166/2015-2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TOMISLAV društvo s ograničenom odgovornošću za trgovinu, proizvodnju i usluge, Bjelovar</izvorni_sadrzaj>
    <derivirana_varijabla naziv="DomainObject.Predmet.ProtustrankaFormated_1">  GRUPA TOMISLAV društvo s ograničenom odgovornošću za trgovinu, proizvodnju i usluge, Bjelovar</derivirana_varijabla>
  </DomainObject.Predmet.ProtustrankaFormated>
  <DomainObject.Predmet.ProtustrankaFormatedOIB>
    <izvorni_sadrzaj>  GRUPA TOMISLAV društvo s ograničenom odgovornošću za trgovinu, proizvodnju i usluge, Bjelovar, OIB 81073437972</izvorni_sadrzaj>
    <derivirana_varijabla naziv="DomainObject.Predmet.ProtustrankaFormatedOIB_1">  GRUPA TOMISLAV društvo s ograničenom odgovornošću za trgovinu, proizvodnju i usluge, Bjelovar, OIB 81073437972</derivirana_varijabla>
  </DomainObject.Predmet.ProtustrankaFormatedOIB>
  <DomainObject.Predmet.ProtustrankaFormatedWithAdress>
    <izvorni_sadrzaj> GRUPA TOMISLAV društvo s ograničenom odgovornošću za trgovinu, proizvodnju i usluge, Bjelovar, Marije Petković 31, 43000 Bjelovar</izvorni_sadrzaj>
    <derivirana_varijabla naziv="DomainObject.Predmet.ProtustrankaFormatedWithAdress_1"> GRUPA TOMISLAV društvo s ograničenom odgovornošću za trgovinu, proizvodnju i usluge, Bjelovar, Marije Petković 31, 43000 Bjelovar</derivirana_varijabla>
  </DomainObject.Predmet.ProtustrankaFormatedWithAdress>
  <DomainObject.Predmet.ProtustrankaFormatedWithAdressOIB>
    <izvorni_sadrzaj> GRUPA TOMISLAV društvo s ograničenom odgovornošću za trgovinu, proizvodnju i usluge, Bjelovar, OIB 81073437972, Marije Petković 31, 43000 Bjelovar</izvorni_sadrzaj>
    <derivirana_varijabla naziv="DomainObject.Predmet.ProtustrankaFormatedWithAdressOIB_1"> GRUPA TOMISLAV društvo s ograničenom odgovornošću za trgovinu, proizvodnju i usluge, Bjelovar, OIB 81073437972, Marije Petković 31, 43000 Bjelovar</derivirana_varijabla>
  </DomainObject.Predmet.ProtustrankaFormatedWithAdressOIB>
  <DomainObject.Predmet.ProtustrankaWithAdress>
    <izvorni_sadrzaj>GRUPA TOMISLAV društvo s ograničenom odgovornošću za trgovinu, proizvodnju i usluge, Bjelovar Marije Petković 31, 43000 Bjelovar</izvorni_sadrzaj>
    <derivirana_varijabla naziv="DomainObject.Predmet.ProtustrankaWithAdress_1">GRUPA TOMISLAV društvo s ograničenom odgovornošću za trgovinu, proizvodnju i usluge, Bjelovar Marije Petković 31, 43000 Bjelovar</derivirana_varijabla>
  </DomainObject.Predmet.ProtustrankaWithAdress>
  <DomainObject.Predmet.ProtustrankaWithAdressOIB>
    <izvorni_sadrzaj>GRUPA TOMISLAV društvo s ograničenom odgovornošću za trgovinu, proizvodnju i usluge, Bjelovar, OIB 81073437972, Marije Petković 31, 43000 Bjelovar</izvorni_sadrzaj>
    <derivirana_varijabla naziv="DomainObject.Predmet.ProtustrankaWithAdressOIB_1">GRUPA TOMISLAV društvo s ograničenom odgovornošću za trgovinu, proizvodnju i usluge, Bjelovar, OIB 81073437972, Marije Petković 31, 43000 Bjelovar</derivirana_varijabla>
  </DomainObject.Predmet.ProtustrankaWithAdressOIB>
  <DomainObject.Predmet.ProtustrankaNazivFormated>
    <izvorni_sadrzaj>GRUPA TOMISLAV društvo s ograničenom odgovornošću za trgovinu, proizvodnju i usluge, Bjelovar</izvorni_sadrzaj>
    <derivirana_varijabla naziv="DomainObject.Predmet.ProtustrankaNazivFormated_1">GRUPA TOMISLAV društvo s ograničenom odgovornošću za trgovinu, proizvodnju i usluge, Bjelovar</derivirana_varijabla>
  </DomainObject.Predmet.ProtustrankaNazivFormated>
  <DomainObject.Predmet.ProtustrankaNazivFormatedOIB>
    <izvorni_sadrzaj>GRUPA TOMISLAV društvo s ograničenom odgovornošću za trgovinu, proizvodnju i usluge, Bjelovar, OIB 81073437972</izvorni_sadrzaj>
    <derivirana_varijabla naziv="DomainObject.Predmet.ProtustrankaNazivFormatedOIB_1">GRUPA TOMISLAV društvo s ograničenom odgovornošću za trgovinu, proizvodnju i usluge, Bjelovar, OIB 81073437972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GRUPA TOMISLAV društvo s ograničenom odgovornošću za trgovinu, proizvodnju i usluge, Bjelovar</item>
    </izvorni_sadrzaj>
    <derivirana_varijabla naziv="DomainObject.Predmet.ProtuStrankaListFormated_1">
      <item>GRUPA TOMISLAV društvo s ograničenom odgovornošću za trgovinu, proizvodnju i usluge, Bjelovar</item>
    </derivirana_varijabla>
  </DomainObject.Predmet.ProtuStrankaListFormated>
  <DomainObject.Predmet.ProtuStrankaListFormatedOIB>
    <izvorni_sadrzaj>
      <item>GRUPA TOMISLAV društvo s ograničenom odgovornošću za trgovinu, proizvodnju i usluge, Bjelovar, OIB 81073437972</item>
    </izvorni_sadrzaj>
    <derivirana_varijabla naziv="DomainObject.Predmet.ProtuStrankaListFormatedOIB_1">
      <item>GRUPA TOMISLAV društvo s ograničenom odgovornošću za trgovinu, proizvodnju i usluge, Bjelovar, OIB 81073437972</item>
    </derivirana_varijabla>
  </DomainObject.Predmet.ProtuStrankaListFormatedOIB>
  <DomainObject.Predmet.ProtuStrankaListFormatedWithAdress>
    <izvorni_sadrzaj>
      <item>GRUPA TOMISLAV društvo s ograničenom odgovornošću za trgovinu, proizvodnju i usluge, Bjelovar, Marije Petković 31, 43000 Bjelovar</item>
    </izvorni_sadrzaj>
    <derivirana_varijabla naziv="DomainObject.Predmet.ProtuStrankaListFormatedWithAdress_1">
      <item>GRUPA TOMISLAV društvo s ograničenom odgovornošću za trgovinu, proizvodnju i usluge, Bjelovar, Marije Petković 31, 43000 Bjelovar</item>
    </derivirana_varijabla>
  </DomainObject.Predmet.ProtuStrankaListFormatedWithAdress>
  <DomainObject.Predmet.ProtuStrankaListFormatedWithAdressOIB>
    <izvorni_sadrzaj>
      <item>GRUPA TOMISLAV društvo s ograničenom odgovornošću za trgovinu, proizvodnju i usluge, Bjelovar, OIB 81073437972, Marije Petković 31, 43000 Bjelovar</item>
    </izvorni_sadrzaj>
    <derivirana_varijabla naziv="DomainObject.Predmet.ProtuStrankaListFormatedWithAdressOIB_1">
      <item>GRUPA TOMISLAV društvo s ograničenom odgovornošću za trgovinu, proizvodnju i usluge, Bjelovar, OIB 81073437972, Marije Petković 31, 43000 Bjelovar</item>
    </derivirana_varijabla>
  </DomainObject.Predmet.ProtuStrankaListFormatedWithAdressOIB>
  <DomainObject.Predmet.ProtuStrankaListNazivFormated>
    <izvorni_sadrzaj>
      <item>GRUPA TOMISLAV društvo s ograničenom odgovornošću za trgovinu, proizvodnju i usluge, Bjelovar</item>
    </izvorni_sadrzaj>
    <derivirana_varijabla naziv="DomainObject.Predmet.ProtuStrankaListNazivFormated_1">
      <item>GRUPA TOMISLAV društvo s ograničenom odgovornošću za trgovinu, proizvodnju i usluge, Bjelovar</item>
    </derivirana_varijabla>
  </DomainObject.Predmet.ProtuStrankaListNazivFormated>
  <DomainObject.Predmet.ProtuStrankaListNazivFormatedOIB>
    <izvorni_sadrzaj>
      <item>GRUPA TOMISLAV društvo s ograničenom odgovornošću za trgovinu, proizvodnju i usluge, Bjelovar, OIB 81073437972</item>
    </izvorni_sadrzaj>
    <derivirana_varijabla naziv="DomainObject.Predmet.ProtuStrankaListNazivFormatedOIB_1">
      <item>GRUPA TOMISLAV društvo s ograničenom odgovornošću za trgovinu, proizvodnju i usluge, Bjelovar, OIB 81073437972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St-166/2015-2</izvorni_sadrzaj>
    <derivirana_varijabla naziv="DomainObject.PoslovniBrojDokumenta_1">St-166/2015-2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GRUPA TOMISLAV društvo s ograničenom odgovornošću za trgovinu, proizvodnju i usluge, Bjelovar</izvorni_sadrzaj>
    <derivirana_varijabla naziv="DomainObject.Predmet.ProtustrankaIDrugi_1">GRUPA TOMISLAV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GRUPA TOMISLAV društvo s ograničenom odgovornošću za trgovinu, proizvodnju i usluge, Bjelovar, OIB 81073437972, Marije Petković 31, 43000 Bjelovar</izvorni_sadrzaj>
    <derivirana_varijabla naziv="DomainObject.Predmet.ProtustrankaIDrugiAdressOIB_1">GRUPA TOMISLAV društvo s ograničenom odgovornošću za trgovinu, proizvodnju i usluge, Bjelovar, OIB 81073437972, Marije Petković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GRUPA TOMISLAV društvo s ograničenom odgovornošću za trgovinu, proizvodnju i usluge, Bjelovar</item>
    </izvorni_sadrzaj>
    <derivirana_varijabla naziv="DomainObject.Predmet.SudioniciListNaziv_1">
      <item>FINA, RC ZAGREB, Podružnica Bjelovar</item>
      <item>GRUPA TOMISLAV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GRUPA TOMISLAV društvo s ograničenom odgovornošću za trgovinu, proizvodnju i usluge, Bjelovar, OIB 81073437972, Marije Petković 31,43000 Bjelovar</item>
    </izvorni_sadrzaj>
    <derivirana_varijabla naziv="DomainObject.Predmet.SudioniciListAdressOIB_1">
      <item>FINA, RC ZAGREB, Podružnica Bjelovar, OIB 85821130368, F. Supila 4,43000 Bjelovar</item>
      <item>GRUPA TOMISLAV društvo s ograničenom odgovornošću za trgovinu, proizvodnju i usluge, Bjelovar, OIB 81073437972, Marije Petković 31,43000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81073437972</item>
    </izvorni_sadrzaj>
    <derivirana_varijabla naziv="DomainObject.Predmet.SudioniciListNazivOIB_1">
      <item>, OIB 85821130368</item>
      <item>, OIB 81073437972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1770</properties:Characters>
  <properties:Lines>53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2015-11-10T12:42:00Z</dcterms:created>
  <dc:creator>ssabljic</dc:creator>
  <cp:lastModifiedBy>Suzana Sabljić</cp:lastModifiedBy>
  <cp:lastPrinted>2015-11-10T12:39:00Z</cp:lastPrinted>
  <dcterms:modified xmlns:xsi="http://www.w3.org/2001/XMLSchema-instance" xsi:type="dcterms:W3CDTF">2015-11-10T12:45:00Z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