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31b6" w14:paraId="46231b6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E62298">
        <w:t>7114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E62298">
        <w:t xml:space="preserve"> AXIS-MEDI d.o.o.,</w:t>
      </w:r>
      <w:r w:rsidR="00B56137">
        <w:t xml:space="preserve"> </w:t>
      </w:r>
      <w:r w:rsidR="00E62298">
        <w:t>Zagreb, Vlaška 95</w:t>
      </w:r>
      <w:r w:rsidR="00B56137">
        <w:t>,</w:t>
      </w:r>
      <w:r w:rsidR="00AF78F7" w:rsidRPr="00AF78F7">
        <w:t xml:space="preserve"> OIB:</w:t>
      </w:r>
      <w:r w:rsidR="00E62298">
        <w:t xml:space="preserve"> </w:t>
      </w:r>
      <w:r w:rsidR="00E62298" w:rsidRPr="00E62298">
        <w:t>20416441941</w:t>
      </w:r>
      <w:r w:rsidR="00E62298">
        <w:t>,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E62298">
        <w:t>nova za plaćanje je 13.615,85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AB2" w:rsidR="00A12AB2">
      <w:r>
        <w:separator/>
      </w:r>
    </w:p>
  </w:endnote>
  <w:endnote w:id="0" w:type="continuationSeparator">
    <w:p w:rsidRDefault="00A12AB2" w:rsidR="00A12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AB2" w:rsidR="00A12AB2">
      <w:r>
        <w:separator/>
      </w:r>
    </w:p>
  </w:footnote>
  <w:footnote w:id="0" w:type="continuationSeparator">
    <w:p w:rsidRDefault="00A12AB2" w:rsidR="00A12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90B"/>
    <w:rsid w:val="00800D23"/>
    <w:rsid w:val="008014BE"/>
    <w:rsid w:val="008033E8"/>
    <w:rsid w:val="00805CB5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AF78F7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7114</izvorni_sadrzaj>
    <derivirana_varijabla naziv="DomainObject.Predmet.Broj_1">7114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St-7114/2016</izvorni_sadrzaj>
    <derivirana_varijabla naziv="DomainObject.Predmet.OznakaBroj_1">St-7114/2016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AXIS-MEDI d.o.o. zastupanog po punomoćniku Ljuben Seizov</izvorni_sadrzaj>
    <derivirana_varijabla naziv="DomainObject.Predmet.ProtustrankaFormated_1">  AXIS-MEDI d.o.o. zastupanog po punomoćniku Ljuben Seizov</derivirana_varijabla>
  </DomainObject.Predmet.ProtustrankaFormated>
  <DomainObject.Predmet.ProtustrankaFormatedOIB>
    <izvorni_sadrzaj>  AXIS-MEDI d.o.o., OIB 20416441941 zastupanog po punomoćniku Ljuben Seizov</izvorni_sadrzaj>
    <derivirana_varijabla naziv="DomainObject.Predmet.ProtustrankaFormatedOIB_1">  AXIS-MEDI d.o.o., OIB 20416441941 zastupanog po punomoćniku Ljuben Seizov</derivirana_varijabla>
  </DomainObject.Predmet.ProtustrankaFormatedOIB>
  <DomainObject.Predmet.ProtustrankaFormatedWithAdress>
    <izvorni_sadrzaj> AXIS-MEDI d.o.o., Vlaška 95, 10000 Zagreb zastupanog po punomoćniku Ljuben Seizov</izvorni_sadrzaj>
    <derivirana_varijabla naziv="DomainObject.Predmet.ProtustrankaFormatedWithAdress_1"> AXIS-MEDI d.o.o., Vlaška 95, 10000 Zagreb zastupanog po punomoćniku Ljuben Seizov</derivirana_varijabla>
  </DomainObject.Predmet.ProtustrankaFormatedWithAdress>
  <DomainObject.Predmet.ProtustrankaFormatedWithAdressOIB>
    <izvorni_sadrzaj> AXIS-MEDI d.o.o., OIB 20416441941, Vlaška 95, 10000 Zagreb zastupanog po punomoćniku Ljuben Seizov</izvorni_sadrzaj>
    <derivirana_varijabla naziv="DomainObject.Predmet.ProtustrankaFormatedWithAdressOIB_1"> AXIS-MEDI d.o.o., OIB 20416441941, Vlaška 95, 10000 Zagreb zastupanog po punomoćniku Ljuben Seizov</derivirana_varijabla>
  </DomainObject.Predmet.ProtustrankaFormatedWithAdressOIB>
  <DomainObject.Predmet.ProtustrankaWithAdress>
    <izvorni_sadrzaj>AXIS-MEDI d.o.o. Vlaška 95, 10000 Zagreb</izvorni_sadrzaj>
    <derivirana_varijabla naziv="DomainObject.Predmet.ProtustrankaWithAdress_1">AXIS-MEDI d.o.o. Vlaška 95, 10000 Zagreb</derivirana_varijabla>
  </DomainObject.Predmet.ProtustrankaWithAdress>
  <DomainObject.Predmet.ProtustrankaWithAdressOIB>
    <izvorni_sadrzaj>AXIS-MEDI d.o.o., OIB 20416441941, Vlaška 95, 10000 Zagreb</izvorni_sadrzaj>
    <derivirana_varijabla naziv="DomainObject.Predmet.ProtustrankaWithAdressOIB_1">AXIS-MEDI d.o.o., OIB 20416441941, Vlaška 95, 10000 Zagreb</derivirana_varijabla>
  </DomainObject.Predmet.ProtustrankaWithAdressOIB>
  <DomainObject.Predmet.ProtustrankaNazivFormated>
    <izvorni_sadrzaj>AXIS-MEDI d.o.o.</izvorni_sadrzaj>
    <derivirana_varijabla naziv="DomainObject.Predmet.ProtustrankaNazivFormated_1">AXIS-MEDI d.o.o.</derivirana_varijabla>
  </DomainObject.Predmet.ProtustrankaNazivFormated>
  <DomainObject.Predmet.ProtustrankaNazivFormatedOIB>
    <izvorni_sadrzaj>AXIS-MEDI d.o.o., OIB 20416441941</izvorni_sadrzaj>
    <derivirana_varijabla naziv="DomainObject.Predmet.ProtustrankaNazivFormatedOIB_1">AXIS-MEDI d.o.o., OIB 20416441941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AXIS-MEDI d.o.o. zastupanog po punomoćniku Ljuben Seizov</item>
    </izvorni_sadrzaj>
    <derivirana_varijabla naziv="DomainObject.Predmet.ProtuStrankaListFormated_1">
      <item>AXIS-MEDI d.o.o. zastupanog po punomoćniku Ljuben Seizov</item>
    </derivirana_varijabla>
  </DomainObject.Predmet.ProtuStrankaListFormated>
  <DomainObject.Predmet.ProtuStrankaListFormatedOIB>
    <izvorni_sadrzaj>
      <item>AXIS-MEDI d.o.o., OIB 20416441941 zastupanog po punomoćniku Ljuben Seizov</item>
    </izvorni_sadrzaj>
    <derivirana_varijabla naziv="DomainObject.Predmet.ProtuStrankaListFormatedOIB_1">
      <item>AXIS-MEDI d.o.o., OIB 20416441941 zastupanog po punomoćniku Ljuben Seizov</item>
    </derivirana_varijabla>
  </DomainObject.Predmet.ProtuStrankaListFormatedOIB>
  <DomainObject.Predmet.ProtuStrankaListFormatedWithAdress>
    <izvorni_sadrzaj>
      <item>AXIS-MEDI d.o.o., Vlaška 95, 10000 Zagreb zastupanog po punomoćniku Ljuben Seizov</item>
    </izvorni_sadrzaj>
    <derivirana_varijabla naziv="DomainObject.Predmet.ProtuStrankaListFormatedWithAdress_1">
      <item>AXIS-MEDI d.o.o., Vlaška 95, 10000 Zagreb zastupanog po punomoćniku Ljuben Seizov</item>
    </derivirana_varijabla>
  </DomainObject.Predmet.ProtuStrankaListFormatedWithAdress>
  <DomainObject.Predmet.ProtuStrankaListFormatedWithAdressOIB>
    <izvorni_sadrzaj>
      <item>AXIS-MEDI d.o.o., OIB 20416441941, Vlaška 95, 10000 Zagreb zastupanog po punomoćniku Ljuben Seizov</item>
    </izvorni_sadrzaj>
    <derivirana_varijabla naziv="DomainObject.Predmet.ProtuStrankaListFormatedWithAdressOIB_1">
      <item>AXIS-MEDI d.o.o., OIB 20416441941, Vlaška 95, 10000 Zagreb zastupanog po punomoćniku Ljuben Seizov</item>
    </derivirana_varijabla>
  </DomainObject.Predmet.ProtuStrankaListFormatedWithAdressOIB>
  <DomainObject.Predmet.ProtuStrankaListNazivFormated>
    <izvorni_sadrzaj>
      <item>AXIS-MEDI d.o.o.</item>
    </izvorni_sadrzaj>
    <derivirana_varijabla naziv="DomainObject.Predmet.ProtuStrankaListNazivFormated_1">
      <item>AXIS-MEDI d.o.o.</item>
    </derivirana_varijabla>
  </DomainObject.Predmet.ProtuStrankaListNazivFormated>
  <DomainObject.Predmet.ProtuStrankaListNazivFormatedOIB>
    <izvorni_sadrzaj>
      <item>AXIS-MEDI d.o.o., OIB 20416441941</item>
    </izvorni_sadrzaj>
    <derivirana_varijabla naziv="DomainObject.Predmet.ProtuStrankaListNazivFormatedOIB_1">
      <item>AXIS-MEDI d.o.o., OIB 20416441941</item>
    </derivirana_varijabla>
  </DomainObject.Predmet.ProtuStrankaListNazivFormatedOIB>
  <DomainObject.Predmet.OstaliListFormated>
    <izvorni_sadrzaj>
      <item>Ljuben Seizov punomoćnik sudionika u postupku AXIS-MEDI d.o.o.</item>
    </izvorni_sadrzaj>
    <derivirana_varijabla naziv="DomainObject.Predmet.OstaliListFormated_1">
      <item>Ljuben Seizov punomoćnik sudionika u postupku AXIS-MEDI d.o.o.</item>
    </derivirana_varijabla>
  </DomainObject.Predmet.OstaliListFormated>
  <DomainObject.Predmet.OstaliListFormatedOIB>
    <izvorni_sadrzaj>
      <item>Ljuben Seizov, OIB 24871279524 punomoćnik sudionika u postupku AXIS-MEDI d.o.o.</item>
    </izvorni_sadrzaj>
    <derivirana_varijabla naziv="DomainObject.Predmet.OstaliListFormatedOIB_1">
      <item>Ljuben Seizov, OIB 24871279524 punomoćnik sudionika u postupku AXIS-MEDI d.o.o.</item>
    </derivirana_varijabla>
  </DomainObject.Predmet.OstaliListFormatedOIB>
  <DomainObject.Predmet.OstaliListFormatedWithAdress>
    <izvorni_sadrzaj>
      <item>Ljuben Seizov, VLAŠKA 95, 10000 Zagreb punomoćnik sudionika u postupku AXIS-MEDI d.o.o.</item>
    </izvorni_sadrzaj>
    <derivirana_varijabla naziv="DomainObject.Predmet.OstaliListFormatedWithAdress_1">
      <item>Ljuben Seizov, VLAŠKA 95, 10000 Zagreb punomoćnik sudionika u postupku AXIS-MEDI d.o.o.</item>
    </derivirana_varijabla>
  </DomainObject.Predmet.OstaliListFormatedWithAdress>
  <DomainObject.Predmet.OstaliListFormatedWithAdressOIB>
    <izvorni_sadrzaj>
      <item>Ljuben Seizov, OIB 24871279524, VLAŠKA 95, 10000 Zagreb punomoćnik sudionika u postupku AXIS-MEDI d.o.o.</item>
    </izvorni_sadrzaj>
    <derivirana_varijabla naziv="DomainObject.Predmet.OstaliListFormatedWithAdressOIB_1">
      <item>Ljuben Seizov, OIB 24871279524, VLAŠKA 95, 10000 Zagreb punomoćnik sudionika u postupku AXIS-MEDI d.o.o.</item>
    </derivirana_varijabla>
  </DomainObject.Predmet.OstaliListFormatedWithAdressOIB>
  <DomainObject.Predmet.OstaliListNazivFormated>
    <izvorni_sadrzaj>
      <item>Ljuben Seizov</item>
    </izvorni_sadrzaj>
    <derivirana_varijabla naziv="DomainObject.Predmet.OstaliListNazivFormated_1">
      <item>Ljuben Seizov</item>
    </derivirana_varijabla>
  </DomainObject.Predmet.OstaliListNazivFormated>
  <DomainObject.Predmet.OstaliListNazivFormatedOIB>
    <izvorni_sadrzaj>
      <item>Ljuben Seizov, OIB 24871279524</item>
    </izvorni_sadrzaj>
    <derivirana_varijabla naziv="DomainObject.Predmet.OstaliListNazivFormatedOIB_1">
      <item>Ljuben Seizov, OIB 24871279524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AXIS-MEDI d.o.o.</izvorni_sadrzaj>
    <derivirana_varijabla naziv="DomainObject.Predmet.ProtustrankaIDrugi_1">AXIS-MEDI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AXIS-MEDI d.o.o., OIB 20416441941, Vlaška 95, 10000 Zagreb</izvorni_sadrzaj>
    <derivirana_varijabla naziv="DomainObject.Predmet.ProtustrankaIDrugiAdressOIB_1">AXIS-MEDI d.o.o., OIB 20416441941,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AXIS-MEDI d.o.o.</item>
      <item>Ljuben Seizov</item>
    </izvorni_sadrzaj>
    <derivirana_varijabla naziv="DomainObject.Predmet.SudioniciListNaziv_1">
      <item>FINA Regionalni centar Zagreb</item>
      <item>AXIS-MEDI d.o.o.</item>
      <item>Ljuben Seizov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AXIS-MEDI d.o.o., OIB 20416441941, Vlaška 95,10000 Zagreb</item>
      <item>Ljuben Seizov, OIB 24871279524, VLAŠKA 95,10000 Zagreb</item>
    </izvorni_sadrzaj>
    <derivirana_varijabla naziv="DomainObject.Predmet.SudioniciListAdressOIB_1">
      <item>FINA Regionalni centar Zagreb, OIB 85821130368, Trg svibanjskih žrtava 1995. br. 1,10000 Zagreb</item>
      <item>AXIS-MEDI d.o.o., OIB 20416441941, Vlaška 95,10000 Zagreb</item>
      <item>Ljuben Seizov, OIB 24871279524,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20416441941</item>
      <item>, OIB 24871279524</item>
    </izvorni_sadrzaj>
    <derivirana_varijabla naziv="DomainObject.Predmet.SudioniciListNazivOIB_1">
      <item>, OIB 85821130368</item>
      <item>, OIB 20416441941</item>
      <item>, OIB 24871279524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9FA20-8A77-4C68-9C9F-CD28633C6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1357</properties:Characters>
  <properties:Lines>44</properties:Lines>
  <properties:Paragraphs>20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2016-01-18T13:19:00Z</cp:lastPrinted>
  <dcterms:modified xmlns:xsi="http://www.w3.org/2001/XMLSchema-instance" xsi:type="dcterms:W3CDTF">2017-03-09T13:24:00Z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