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e44" w14:paraId="18ffe44" w:rsidRDefault="00D21DBC" w:rsidP="00D21DBC" w:rsidR="00D21DBC" w:rsidRPr="009B546D">
      <w:pPr>
        <w15:collapsed w:val="false"/>
      </w:pPr>
      <w:bookmarkStart w:name="_GoBack" w:id="0"/>
      <w:bookmarkEnd w:id="0"/>
      <w:r w:rsidRPr="009B546D">
        <w:rPr>
          <w:sz w:val="22"/>
        </w:rPr>
        <w:t xml:space="preserve">            </w:t>
      </w:r>
      <w:r w:rsidR="007F0B2E">
        <w:rPr>
          <w:sz w:val="22"/>
        </w:rPr>
        <w:t xml:space="preserve">  </w:t>
      </w:r>
      <w:r w:rsidRPr="009B546D">
        <w:rPr>
          <w:sz w:val="22"/>
        </w:rPr>
        <w:t xml:space="preserve">     </w:t>
      </w:r>
      <w:r w:rsidRPr="009B546D"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 w:rsidRPr="009B546D">
      <w:pPr>
        <w:jc w:val="both"/>
      </w:pPr>
      <w:r w:rsidRPr="009B546D">
        <w:t xml:space="preserve">  REPUBLIKA HRVATSKA</w:t>
      </w:r>
    </w:p>
    <w:p w:rsidRDefault="00D21DBC" w:rsidP="00D21DBC" w:rsidR="00D21DBC" w:rsidRPr="009B546D">
      <w:pPr>
        <w:jc w:val="both"/>
      </w:pPr>
      <w:r w:rsidRPr="009B546D">
        <w:t xml:space="preserve">TRGOVAČKI SUD  U </w:t>
      </w:r>
      <w:proofErr w:type="spellStart"/>
      <w:r w:rsidRPr="009B546D">
        <w:t>PAZINU</w:t>
      </w:r>
      <w:proofErr w:type="spellEnd"/>
    </w:p>
    <w:p w:rsidRDefault="00D21DBC" w:rsidP="00A36EC7" w:rsidR="00E95491" w:rsidRPr="009B546D">
      <w:pPr>
        <w:jc w:val="both"/>
      </w:pPr>
      <w:r w:rsidRPr="009B546D">
        <w:t xml:space="preserve">           Pazin, </w:t>
      </w:r>
      <w:proofErr w:type="spellStart"/>
      <w:r w:rsidRPr="009B546D">
        <w:t>Dršćevka</w:t>
      </w:r>
      <w:proofErr w:type="spellEnd"/>
      <w:r w:rsidRPr="009B546D">
        <w:t xml:space="preserve"> 1                                              </w:t>
      </w:r>
    </w:p>
    <w:p w:rsidRDefault="00A85ABF" w:rsidP="000E21C8" w:rsidR="00A85ABF" w:rsidRPr="009B546D">
      <w:pPr>
        <w:jc w:val="center"/>
      </w:pPr>
    </w:p>
    <w:p w:rsidRDefault="000E21C8" w:rsidP="000E21C8" w:rsidR="000E21C8" w:rsidRPr="009B546D">
      <w:pPr>
        <w:jc w:val="center"/>
      </w:pPr>
      <w:r w:rsidRPr="009B546D">
        <w:t>R E P U B L I K A  H R V A T S K A</w:t>
      </w:r>
    </w:p>
    <w:p w:rsidRDefault="000E21C8" w:rsidP="000E21C8" w:rsidR="000E21C8" w:rsidRPr="009B546D">
      <w:pPr>
        <w:jc w:val="center"/>
      </w:pPr>
    </w:p>
    <w:p w:rsidRDefault="000E21C8" w:rsidP="000E21C8" w:rsidR="000E21C8" w:rsidRPr="009B546D">
      <w:pPr>
        <w:jc w:val="center"/>
      </w:pPr>
      <w:r w:rsidRPr="009B546D">
        <w:t>R J E Š E N J E</w:t>
      </w:r>
    </w:p>
    <w:p w:rsidRDefault="000E21C8" w:rsidP="000E21C8" w:rsidR="000E21C8" w:rsidRPr="009B546D">
      <w:pPr>
        <w:jc w:val="center"/>
      </w:pPr>
    </w:p>
    <w:p w:rsidRDefault="002E29B7" w:rsidP="00E9041A" w:rsidR="00E9041A" w:rsidRPr="009B546D">
      <w:pPr>
        <w:ind w:firstLine="720"/>
        <w:jc w:val="both"/>
      </w:pPr>
      <w:r w:rsidRPr="009B546D">
        <w:t xml:space="preserve">Trgovački sud u Pazinu, po stečajnom sucu Damiru Rabaru, </w:t>
      </w:r>
      <w:r w:rsidR="00053BDF" w:rsidRPr="009B546D">
        <w:t>u stečajnom p</w:t>
      </w:r>
      <w:r w:rsidR="00E35EA6" w:rsidRPr="009B546D">
        <w:t xml:space="preserve">ostupku nad stečajnim dužnikom </w:t>
      </w:r>
      <w:proofErr w:type="spellStart"/>
      <w:r w:rsidR="00430683" w:rsidRPr="00273A52">
        <w:t>FIORELA</w:t>
      </w:r>
      <w:proofErr w:type="spellEnd"/>
      <w:r w:rsidR="00430683" w:rsidRPr="00273A52">
        <w:t xml:space="preserve">, turizam, ugostiteljstvo i trgovina, d.o.o. u stečaju sa sjedištem u Rovinju, Vladimira </w:t>
      </w:r>
      <w:proofErr w:type="spellStart"/>
      <w:r w:rsidR="00430683" w:rsidRPr="00273A52">
        <w:t>Švalbe</w:t>
      </w:r>
      <w:proofErr w:type="spellEnd"/>
      <w:r w:rsidR="00430683" w:rsidRPr="00273A52">
        <w:t xml:space="preserve"> </w:t>
      </w:r>
      <w:proofErr w:type="spellStart"/>
      <w:r w:rsidR="00430683" w:rsidRPr="00273A52">
        <w:t>19</w:t>
      </w:r>
      <w:proofErr w:type="spellEnd"/>
      <w:r w:rsidR="00430683" w:rsidRPr="00273A52">
        <w:t xml:space="preserve">, </w:t>
      </w:r>
      <w:proofErr w:type="spellStart"/>
      <w:r w:rsidR="00430683" w:rsidRPr="00273A52">
        <w:t>OIB</w:t>
      </w:r>
      <w:proofErr w:type="spellEnd"/>
      <w:r w:rsidR="00430683" w:rsidRPr="00273A52">
        <w:t xml:space="preserve">: </w:t>
      </w:r>
      <w:proofErr w:type="spellStart"/>
      <w:r w:rsidR="00430683" w:rsidRPr="00273A52">
        <w:t>04337519316</w:t>
      </w:r>
      <w:proofErr w:type="spellEnd"/>
      <w:r w:rsidRPr="009B546D">
        <w:t xml:space="preserve">, </w:t>
      </w:r>
      <w:proofErr w:type="spellStart"/>
      <w:r w:rsidR="00430683">
        <w:t>25</w:t>
      </w:r>
      <w:proofErr w:type="spellEnd"/>
      <w:r w:rsidR="00430683">
        <w:t>. rujna</w:t>
      </w:r>
      <w:r w:rsidR="00053BDF" w:rsidRPr="009B546D">
        <w:t xml:space="preserve"> </w:t>
      </w:r>
      <w:proofErr w:type="spellStart"/>
      <w:r w:rsidR="00053BDF" w:rsidRPr="009B546D">
        <w:t>2018</w:t>
      </w:r>
      <w:proofErr w:type="spellEnd"/>
      <w:r w:rsidRPr="009B546D">
        <w:t>. godine</w:t>
      </w:r>
      <w:r w:rsidR="00E9041A" w:rsidRPr="009B546D">
        <w:t>,</w:t>
      </w:r>
    </w:p>
    <w:p w:rsidRDefault="00E30CDC" w:rsidP="00E30CDC" w:rsidR="00E30CDC" w:rsidRPr="009B546D">
      <w:pPr>
        <w:ind w:firstLine="720" w:right="512"/>
        <w:jc w:val="both"/>
      </w:pPr>
    </w:p>
    <w:p w:rsidRDefault="00E95491" w:rsidP="00E30CDC" w:rsidR="00DE0C16" w:rsidRPr="009B546D">
      <w:pPr>
        <w:jc w:val="center"/>
      </w:pPr>
      <w:r w:rsidRPr="009B546D">
        <w:t>r i j e š i o  j e</w:t>
      </w:r>
    </w:p>
    <w:p w:rsidRDefault="003E3001" w:rsidP="00E30CDC" w:rsidR="003E3001" w:rsidRPr="009B546D">
      <w:pPr>
        <w:jc w:val="both"/>
      </w:pPr>
    </w:p>
    <w:p w:rsidRDefault="00CD675F" w:rsidP="00CD675F" w:rsidR="00053BDF" w:rsidRPr="009B546D">
      <w:pPr>
        <w:numPr>
          <w:ilvl w:val="0"/>
          <w:numId w:val="5"/>
        </w:numPr>
        <w:jc w:val="both"/>
      </w:pPr>
      <w:r w:rsidRPr="009B546D">
        <w:t xml:space="preserve">Ispravlja se </w:t>
      </w:r>
      <w:proofErr w:type="spellStart"/>
      <w:r w:rsidRPr="009B546D">
        <w:t>ovosudno</w:t>
      </w:r>
      <w:proofErr w:type="spellEnd"/>
      <w:r w:rsidRPr="009B546D">
        <w:t xml:space="preserve"> rješenje </w:t>
      </w:r>
      <w:proofErr w:type="spellStart"/>
      <w:r w:rsidRPr="009B546D">
        <w:t>posl</w:t>
      </w:r>
      <w:proofErr w:type="spellEnd"/>
      <w:r w:rsidRPr="009B546D">
        <w:t xml:space="preserve">. br. </w:t>
      </w:r>
      <w:r w:rsidR="00430683">
        <w:t xml:space="preserve">1 </w:t>
      </w:r>
      <w:r w:rsidRPr="009B546D">
        <w:t>St-</w:t>
      </w:r>
      <w:proofErr w:type="spellStart"/>
      <w:r w:rsidR="00430683">
        <w:t>1080</w:t>
      </w:r>
      <w:proofErr w:type="spellEnd"/>
      <w:r w:rsidR="00430683">
        <w:t>/</w:t>
      </w:r>
      <w:proofErr w:type="spellStart"/>
      <w:r w:rsidR="00430683">
        <w:t>2016</w:t>
      </w:r>
      <w:proofErr w:type="spellEnd"/>
      <w:r w:rsidR="00430683">
        <w:t>-</w:t>
      </w:r>
      <w:proofErr w:type="spellStart"/>
      <w:r w:rsidR="00430683">
        <w:t>87</w:t>
      </w:r>
      <w:proofErr w:type="spellEnd"/>
      <w:r w:rsidRPr="009B546D">
        <w:t xml:space="preserve"> od dana </w:t>
      </w:r>
      <w:r w:rsidR="00430683">
        <w:t>2. kolovoza</w:t>
      </w:r>
      <w:r w:rsidR="009B546D" w:rsidRPr="009B546D">
        <w:t xml:space="preserve"> </w:t>
      </w:r>
      <w:proofErr w:type="spellStart"/>
      <w:r w:rsidR="009B546D" w:rsidRPr="009B546D">
        <w:t>2018</w:t>
      </w:r>
      <w:proofErr w:type="spellEnd"/>
      <w:r w:rsidRPr="009B546D">
        <w:t>. godine na nači</w:t>
      </w:r>
      <w:r w:rsidR="00D44DD7" w:rsidRPr="009B546D">
        <w:t xml:space="preserve">n </w:t>
      </w:r>
      <w:r w:rsidR="009B546D" w:rsidRPr="009B546D">
        <w:t xml:space="preserve">da se u </w:t>
      </w:r>
      <w:r w:rsidR="00430683">
        <w:t>Članku</w:t>
      </w:r>
      <w:r w:rsidR="009B546D" w:rsidRPr="009B546D">
        <w:t xml:space="preserve"> </w:t>
      </w:r>
      <w:r w:rsidR="00430683">
        <w:t>I</w:t>
      </w:r>
      <w:r w:rsidR="009B546D" w:rsidRPr="009B546D">
        <w:t>V.</w:t>
      </w:r>
      <w:r w:rsidR="00430683">
        <w:t>, stavku 2</w:t>
      </w:r>
      <w:r w:rsidR="009B546D" w:rsidRPr="009B546D">
        <w:t xml:space="preserve"> izreke umjesto pogrešno navedenog „</w:t>
      </w:r>
      <w:proofErr w:type="spellStart"/>
      <w:r w:rsidR="00430683" w:rsidRPr="00346C8B">
        <w:t>zk.ul</w:t>
      </w:r>
      <w:proofErr w:type="spellEnd"/>
      <w:r w:rsidR="00430683" w:rsidRPr="00346C8B">
        <w:t xml:space="preserve">. </w:t>
      </w:r>
      <w:proofErr w:type="spellStart"/>
      <w:r w:rsidR="00430683" w:rsidRPr="00346C8B">
        <w:t>740</w:t>
      </w:r>
      <w:proofErr w:type="spellEnd"/>
      <w:r w:rsidR="00430683" w:rsidRPr="00346C8B">
        <w:t xml:space="preserve">, </w:t>
      </w:r>
      <w:proofErr w:type="spellStart"/>
      <w:r w:rsidR="00430683" w:rsidRPr="00346C8B">
        <w:t>kč.br</w:t>
      </w:r>
      <w:proofErr w:type="spellEnd"/>
      <w:r w:rsidR="00430683" w:rsidRPr="00346C8B">
        <w:t xml:space="preserve">. </w:t>
      </w:r>
      <w:proofErr w:type="spellStart"/>
      <w:r w:rsidR="00430683" w:rsidRPr="00346C8B">
        <w:t>19001Z</w:t>
      </w:r>
      <w:proofErr w:type="spellEnd"/>
      <w:r w:rsidR="00430683" w:rsidRPr="00346C8B">
        <w:t xml:space="preserve">, KUĆA BR. </w:t>
      </w:r>
      <w:proofErr w:type="spellStart"/>
      <w:r w:rsidR="00430683" w:rsidRPr="00346C8B">
        <w:t>595</w:t>
      </w:r>
      <w:proofErr w:type="spellEnd"/>
      <w:r w:rsidR="009B546D" w:rsidRPr="009B546D">
        <w:t>“ ima pravilno glasiti „</w:t>
      </w:r>
      <w:proofErr w:type="spellStart"/>
      <w:r w:rsidR="00430683" w:rsidRPr="00346C8B">
        <w:t>zk.ul</w:t>
      </w:r>
      <w:proofErr w:type="spellEnd"/>
      <w:r w:rsidR="00430683" w:rsidRPr="00346C8B">
        <w:t xml:space="preserve">. </w:t>
      </w:r>
      <w:proofErr w:type="spellStart"/>
      <w:r w:rsidR="00430683" w:rsidRPr="00346C8B">
        <w:t>740</w:t>
      </w:r>
      <w:proofErr w:type="spellEnd"/>
      <w:r w:rsidR="00430683" w:rsidRPr="00346C8B">
        <w:t xml:space="preserve">, </w:t>
      </w:r>
      <w:r w:rsidR="00430683">
        <w:t xml:space="preserve">k.o. Rovinj, </w:t>
      </w:r>
      <w:proofErr w:type="spellStart"/>
      <w:r w:rsidR="00430683" w:rsidRPr="00346C8B">
        <w:t>kč.br</w:t>
      </w:r>
      <w:proofErr w:type="spellEnd"/>
      <w:r w:rsidR="00430683" w:rsidRPr="00346C8B">
        <w:t xml:space="preserve">. </w:t>
      </w:r>
      <w:proofErr w:type="spellStart"/>
      <w:r w:rsidR="00430683" w:rsidRPr="00346C8B">
        <w:t>1900</w:t>
      </w:r>
      <w:proofErr w:type="spellEnd"/>
      <w:r w:rsidR="00430683">
        <w:t>/</w:t>
      </w:r>
      <w:r w:rsidR="00430683" w:rsidRPr="00346C8B">
        <w:t xml:space="preserve">Z, KUĆA BR. </w:t>
      </w:r>
      <w:proofErr w:type="spellStart"/>
      <w:r w:rsidR="00430683" w:rsidRPr="00346C8B">
        <w:t>595</w:t>
      </w:r>
      <w:proofErr w:type="spellEnd"/>
      <w:r w:rsidR="00430683">
        <w:t>.</w:t>
      </w:r>
      <w:r w:rsidR="009B546D" w:rsidRPr="009B546D">
        <w:t>“</w:t>
      </w:r>
    </w:p>
    <w:p w:rsidRDefault="00053BDF" w:rsidP="00CD675F" w:rsidR="00053BDF" w:rsidRPr="009B546D">
      <w:pPr>
        <w:jc w:val="both"/>
      </w:pPr>
    </w:p>
    <w:p w:rsidRDefault="00CD675F" w:rsidP="00CD675F" w:rsidR="00CD675F" w:rsidRPr="009B546D">
      <w:pPr>
        <w:ind w:firstLine="360"/>
        <w:jc w:val="both"/>
      </w:pPr>
      <w:r w:rsidRPr="009B546D">
        <w:t xml:space="preserve">II. </w:t>
      </w:r>
      <w:r w:rsidRPr="009B546D">
        <w:tab/>
        <w:t xml:space="preserve">      U preostalom dijelu navedeno rješenje ostaje neizmijenjeno.</w:t>
      </w:r>
    </w:p>
    <w:p w:rsidRDefault="005D0BB8" w:rsidP="00E30CDC" w:rsidR="005D0BB8">
      <w:pPr>
        <w:jc w:val="both"/>
      </w:pPr>
    </w:p>
    <w:p w:rsidRDefault="00430683" w:rsidP="00E30CDC" w:rsidR="00430683" w:rsidRPr="009B546D">
      <w:pPr>
        <w:jc w:val="both"/>
      </w:pPr>
    </w:p>
    <w:p w:rsidRDefault="004569C1" w:rsidP="003E141F" w:rsidR="003E3001" w:rsidRPr="009B546D">
      <w:pPr>
        <w:jc w:val="center"/>
      </w:pPr>
      <w:r w:rsidRPr="009B546D">
        <w:t>Obrazloženje</w:t>
      </w:r>
    </w:p>
    <w:p w:rsidRDefault="00567547" w:rsidP="003E141F" w:rsidR="00567547" w:rsidRPr="009B546D">
      <w:pPr>
        <w:jc w:val="center"/>
      </w:pPr>
    </w:p>
    <w:p w:rsidRDefault="004569C1" w:rsidP="00AB5E66" w:rsidR="004569C1" w:rsidRPr="009B546D">
      <w:pPr>
        <w:ind w:firstLine="720"/>
        <w:jc w:val="both"/>
      </w:pPr>
      <w:r w:rsidRPr="009B546D">
        <w:t xml:space="preserve">U </w:t>
      </w:r>
      <w:r w:rsidR="003A3C57" w:rsidRPr="009B546D">
        <w:t xml:space="preserve">Rješenju naslovnog suda </w:t>
      </w:r>
      <w:r w:rsidRPr="009B546D">
        <w:t>Poslovni broj</w:t>
      </w:r>
      <w:r w:rsidR="003A3C57" w:rsidRPr="009B546D">
        <w:t xml:space="preserve"> </w:t>
      </w:r>
      <w:r w:rsidR="00487DDB" w:rsidRPr="009B546D">
        <w:t xml:space="preserve">1 </w:t>
      </w:r>
      <w:r w:rsidR="00430683" w:rsidRPr="009B546D">
        <w:t>St-</w:t>
      </w:r>
      <w:proofErr w:type="spellStart"/>
      <w:r w:rsidR="00430683">
        <w:t>1080</w:t>
      </w:r>
      <w:proofErr w:type="spellEnd"/>
      <w:r w:rsidR="00430683">
        <w:t>/</w:t>
      </w:r>
      <w:proofErr w:type="spellStart"/>
      <w:r w:rsidR="00430683">
        <w:t>2016</w:t>
      </w:r>
      <w:proofErr w:type="spellEnd"/>
      <w:r w:rsidR="00430683">
        <w:t>-</w:t>
      </w:r>
      <w:proofErr w:type="spellStart"/>
      <w:r w:rsidR="00430683">
        <w:t>87</w:t>
      </w:r>
      <w:proofErr w:type="spellEnd"/>
      <w:r w:rsidR="00430683" w:rsidRPr="009B546D">
        <w:t xml:space="preserve"> od dana </w:t>
      </w:r>
      <w:r w:rsidR="00430683">
        <w:t>2. kolovoza</w:t>
      </w:r>
      <w:r w:rsidR="00430683" w:rsidRPr="009B546D">
        <w:t xml:space="preserve"> </w:t>
      </w:r>
      <w:proofErr w:type="spellStart"/>
      <w:r w:rsidR="00430683" w:rsidRPr="009B546D">
        <w:t>2018</w:t>
      </w:r>
      <w:proofErr w:type="spellEnd"/>
      <w:r w:rsidR="00487DDB" w:rsidRPr="009B546D">
        <w:t>. godine</w:t>
      </w:r>
      <w:r w:rsidR="002C4EAC" w:rsidRPr="009B546D">
        <w:t xml:space="preserve"> </w:t>
      </w:r>
      <w:r w:rsidR="00314F0F" w:rsidRPr="009B546D">
        <w:t xml:space="preserve">u </w:t>
      </w:r>
      <w:r w:rsidR="00430683">
        <w:t>Članku</w:t>
      </w:r>
      <w:r w:rsidR="00430683" w:rsidRPr="009B546D">
        <w:t xml:space="preserve"> </w:t>
      </w:r>
      <w:r w:rsidR="00430683">
        <w:t>I</w:t>
      </w:r>
      <w:r w:rsidR="00430683" w:rsidRPr="009B546D">
        <w:t>V.</w:t>
      </w:r>
      <w:r w:rsidR="00430683">
        <w:t>, stavku 2</w:t>
      </w:r>
      <w:r w:rsidR="00430683" w:rsidRPr="009B546D">
        <w:t xml:space="preserve"> izreke</w:t>
      </w:r>
      <w:r w:rsidR="00314F0F" w:rsidRPr="009B546D">
        <w:t xml:space="preserve">, </w:t>
      </w:r>
      <w:r w:rsidRPr="009B546D">
        <w:t>nastala je očita greška u pisanju</w:t>
      </w:r>
      <w:r w:rsidR="000A4B77" w:rsidRPr="009B546D">
        <w:t xml:space="preserve">, pa je stoga </w:t>
      </w:r>
      <w:r w:rsidRPr="009B546D">
        <w:t xml:space="preserve">valjalo odlučiti kao </w:t>
      </w:r>
      <w:r w:rsidR="00304ECA" w:rsidRPr="009B546D">
        <w:t xml:space="preserve">u </w:t>
      </w:r>
      <w:r w:rsidRPr="009B546D">
        <w:t xml:space="preserve">izreci ovog rješenja temeljem čl. </w:t>
      </w:r>
      <w:proofErr w:type="spellStart"/>
      <w:r w:rsidRPr="009B546D">
        <w:t>342</w:t>
      </w:r>
      <w:proofErr w:type="spellEnd"/>
      <w:r w:rsidRPr="009B546D">
        <w:t xml:space="preserve">. i </w:t>
      </w:r>
      <w:proofErr w:type="spellStart"/>
      <w:r w:rsidRPr="009B546D">
        <w:t>347</w:t>
      </w:r>
      <w:proofErr w:type="spellEnd"/>
      <w:r w:rsidRPr="009B546D">
        <w:t xml:space="preserve">. </w:t>
      </w:r>
      <w:proofErr w:type="spellStart"/>
      <w:r w:rsidRPr="009B546D">
        <w:t>ZPP</w:t>
      </w:r>
      <w:proofErr w:type="spellEnd"/>
      <w:r w:rsidRPr="009B546D">
        <w:t>-a.</w:t>
      </w:r>
    </w:p>
    <w:p w:rsidRDefault="004569C1" w:rsidP="00E30CDC" w:rsidR="004569C1" w:rsidRPr="009B546D">
      <w:pPr>
        <w:jc w:val="both"/>
      </w:pPr>
    </w:p>
    <w:p w:rsidRDefault="004569C1" w:rsidP="00E30CDC" w:rsidR="004569C1" w:rsidRPr="009B546D">
      <w:pPr>
        <w:jc w:val="center"/>
      </w:pPr>
      <w:r w:rsidRPr="009B546D">
        <w:t xml:space="preserve">U Pazinu, </w:t>
      </w:r>
      <w:proofErr w:type="spellStart"/>
      <w:r w:rsidR="00430683">
        <w:t>25</w:t>
      </w:r>
      <w:proofErr w:type="spellEnd"/>
      <w:r w:rsidR="00430683">
        <w:t>. rujna</w:t>
      </w:r>
      <w:r w:rsidR="00053BDF" w:rsidRPr="009B546D">
        <w:t xml:space="preserve"> </w:t>
      </w:r>
      <w:proofErr w:type="spellStart"/>
      <w:r w:rsidR="00053BDF" w:rsidRPr="009B546D">
        <w:t>2018</w:t>
      </w:r>
      <w:proofErr w:type="spellEnd"/>
    </w:p>
    <w:p w:rsidRDefault="003E2EBD" w:rsidP="00E30CDC" w:rsidR="003E2EBD" w:rsidRPr="009B546D">
      <w:pPr>
        <w:jc w:val="center"/>
      </w:pPr>
    </w:p>
    <w:p w:rsidRDefault="009E5286" w:rsidP="00E30CDC" w:rsidR="004569C1" w:rsidRPr="009B546D">
      <w:pPr>
        <w:pStyle w:val="Tijeloteksta"/>
        <w:ind w:left="5640"/>
        <w:rPr>
          <w:szCs w:val="24"/>
        </w:rPr>
      </w:pPr>
      <w:r w:rsidRPr="009B546D">
        <w:rPr>
          <w:szCs w:val="24"/>
        </w:rPr>
        <w:t xml:space="preserve">      </w:t>
      </w:r>
      <w:r w:rsidR="004569C1" w:rsidRPr="009B546D">
        <w:rPr>
          <w:szCs w:val="24"/>
        </w:rPr>
        <w:t>Sudac</w:t>
      </w:r>
    </w:p>
    <w:p w:rsidRDefault="00115C33" w:rsidP="00115C33" w:rsidR="00AF5A01" w:rsidRPr="009B546D">
      <w:pPr>
        <w:pStyle w:val="Tijeloteksta"/>
        <w:ind w:firstLine="12" w:left="6360"/>
        <w:rPr>
          <w:szCs w:val="24"/>
        </w:rPr>
      </w:pPr>
      <w:r w:rsidRPr="009B546D">
        <w:rPr>
          <w:szCs w:val="24"/>
        </w:rPr>
        <w:t>Damir Rabar</w:t>
      </w:r>
      <w:r w:rsidR="007F0B2E">
        <w:rPr>
          <w:szCs w:val="24"/>
        </w:rPr>
        <w:t>, v.r.</w:t>
      </w:r>
    </w:p>
    <w:p w:rsidRDefault="003E141F" w:rsidP="00115C33" w:rsidR="003E141F" w:rsidRPr="009B546D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9B546D">
      <w:pPr>
        <w:pStyle w:val="Tijeloteksta"/>
        <w:ind w:firstLine="12" w:left="6360"/>
        <w:rPr>
          <w:szCs w:val="24"/>
        </w:rPr>
      </w:pPr>
    </w:p>
    <w:p w:rsidRDefault="00E95491" w:rsidP="00E30CDC" w:rsidR="00E95491" w:rsidRPr="009B546D">
      <w:pPr>
        <w:jc w:val="both"/>
      </w:pPr>
      <w:r w:rsidRPr="009B546D">
        <w:t>UPUTA O PRAVNOM LIJEKU:</w:t>
      </w:r>
    </w:p>
    <w:p w:rsidRDefault="00430683" w:rsidP="00430683" w:rsidR="00430683" w:rsidRPr="00EF7838">
      <w:pPr>
        <w:ind w:firstLine="708"/>
        <w:jc w:val="both"/>
        <w:rPr>
          <w:b/>
        </w:rPr>
      </w:pPr>
      <w:r w:rsidRPr="00EF7838">
        <w:t xml:space="preserve">Protiv ove odluke vjerovnici i dužnik mogu podnijeti žalbu u roku od 8 dana od dana dostave iste a dostava se smatra obavljenom istekom osmog dana od dana objave rješenja na mrežnoj stranici e-Oglasna ploča sudova (čl. </w:t>
      </w:r>
      <w:proofErr w:type="spellStart"/>
      <w:r w:rsidRPr="00EF7838">
        <w:t>12</w:t>
      </w:r>
      <w:proofErr w:type="spellEnd"/>
      <w:r w:rsidRPr="00EF7838">
        <w:t xml:space="preserve">. st. 1. i 2. </w:t>
      </w:r>
      <w:proofErr w:type="spellStart"/>
      <w:r w:rsidRPr="00EF7838">
        <w:t>SZ</w:t>
      </w:r>
      <w:proofErr w:type="spellEnd"/>
      <w:r w:rsidRPr="00EF7838">
        <w:t>-a). Žalba se podnosi putem ovog suda u tri istovjetna primjerka, a o žalbi odlučuje Visoki trgovački sud Republike Hrvatske.</w:t>
      </w:r>
    </w:p>
    <w:p w:rsidRDefault="00A85ABF" w:rsidP="00E30CDC" w:rsidR="00A85ABF" w:rsidRPr="009B546D">
      <w:pPr>
        <w:jc w:val="both"/>
      </w:pPr>
    </w:p>
    <w:p w:rsidRDefault="00053BDF" w:rsidP="00053BDF" w:rsidR="00053BDF" w:rsidRPr="009B546D">
      <w:pPr>
        <w:jc w:val="both"/>
      </w:pPr>
      <w:r w:rsidRPr="009B546D">
        <w:t>DNA:</w:t>
      </w:r>
    </w:p>
    <w:p w:rsidRDefault="00430683" w:rsidP="00430683" w:rsidR="00430683" w:rsidRPr="00EF7838">
      <w:pPr>
        <w:rPr>
          <w:b/>
        </w:rPr>
      </w:pPr>
      <w:r w:rsidRPr="00EF7838">
        <w:t>- e-oglasna ploča 8 dana</w:t>
      </w:r>
    </w:p>
    <w:p w:rsidRDefault="007F0B2E" w:rsidP="00430683" w:rsidR="00E95491" w:rsidRPr="009B546D">
      <w:r>
        <w:t xml:space="preserve">- sudski registar, po pravomoćnosti </w:t>
      </w:r>
    </w:p>
    <w:sectPr w:rsidSect="00A36EC7" w:rsidR="00E95491" w:rsidRPr="009B546D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6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0683" w:rsidP="00430683" w:rsidR="00430683" w:rsidRPr="00615DFB">
    <w:pPr>
      <w:pStyle w:val="Zaglavlje"/>
      <w:jc w:val="right"/>
    </w:pPr>
    <w:r>
      <w:t>1 St-</w:t>
    </w:r>
    <w:proofErr w:type="spellStart"/>
    <w:r>
      <w:t>1080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95</w:t>
    </w:r>
    <w:proofErr w:type="spellEnd"/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BDF" w:rsidP="00815E55" w:rsidR="006542A9" w:rsidRPr="00615DFB">
    <w:pPr>
      <w:pStyle w:val="Zaglavlje"/>
      <w:jc w:val="right"/>
    </w:pPr>
    <w:r>
      <w:t>1 St-</w:t>
    </w:r>
    <w:proofErr w:type="spellStart"/>
    <w:r w:rsidR="00430683">
      <w:t>1080</w:t>
    </w:r>
    <w:proofErr w:type="spellEnd"/>
    <w:r w:rsidR="00430683">
      <w:t>/</w:t>
    </w:r>
    <w:proofErr w:type="spellStart"/>
    <w:r w:rsidR="00430683">
      <w:t>16</w:t>
    </w:r>
    <w:proofErr w:type="spellEnd"/>
    <w:r w:rsidR="00AC3B1C">
      <w:t>-</w:t>
    </w:r>
    <w:proofErr w:type="spellStart"/>
    <w:r w:rsidR="00430683">
      <w:t>95</w:t>
    </w:r>
    <w:proofErr w:type="spellEnd"/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53BDF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30683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570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7F0B2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B546D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6550"/>
    <w:rsid w:val="00A8717B"/>
    <w:rsid w:val="00AA7FA5"/>
    <w:rsid w:val="00AB5E66"/>
    <w:rsid w:val="00AB7E16"/>
    <w:rsid w:val="00AB7E9C"/>
    <w:rsid w:val="00AC3B1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2E53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57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57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57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57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57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57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1225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2018-09-25T08:22:00Z</dcterms:created>
  <dc:creator>smarinac</dc:creator>
  <cp:lastModifiedBy>Lorena Paris Aničić</cp:lastModifiedBy>
  <cp:lastPrinted>2018-09-25T08:37:00Z</cp:lastPrinted>
  <dcterms:modified xmlns:xsi="http://www.w3.org/2001/XMLSchema-instance" xsi:type="dcterms:W3CDTF">2018-09-25T08:39:00Z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