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a239" w14:paraId="aa4a239" w:rsidRDefault="00083EF6" w:rsidP="00083EF6" w:rsidR="00083EF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EF6" w:rsidP="00083EF6" w:rsidR="00083EF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83EF6" w:rsidP="00083EF6" w:rsidR="00083EF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83EF6" w:rsidP="00083EF6" w:rsidR="00083EF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83EF6" w:rsidP="00083EF6" w:rsidR="00083EF6"/>
    <w:p w:rsidRDefault="00083EF6" w:rsidP="00083EF6" w:rsidR="00083EF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83EF6" w:rsidP="00083EF6" w:rsidR="00083EF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83EF6" w:rsidP="00083EF6" w:rsidR="00083EF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83EF6" w:rsidP="00083EF6" w:rsidR="00083EF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3EF6" w:rsidP="00083EF6" w:rsidR="00083EF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8827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M. </w:t>
      </w:r>
      <w:r w:rsidR="00164EA7">
        <w:rPr>
          <w:rFonts w:cs="Times New Roman" w:eastAsia="Times New Roman"/>
          <w:szCs w:val="24"/>
          <w:lang w:eastAsia="hr-HR"/>
        </w:rPr>
        <w:t>A. R. M. KONZALTING d. o. o. Mušalež, Muš</w:t>
      </w:r>
      <w:r>
        <w:rPr>
          <w:rFonts w:cs="Times New Roman" w:eastAsia="Times New Roman"/>
          <w:szCs w:val="24"/>
          <w:lang w:eastAsia="hr-HR"/>
        </w:rPr>
        <w:t>alež 75, OIB 77670864389, MBS 130040047, 3. prosinca 2015.</w:t>
      </w:r>
    </w:p>
    <w:p w:rsidRDefault="00083EF6" w:rsidP="00083EF6" w:rsidR="00083EF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3EF6" w:rsidP="00083EF6" w:rsidR="00083EF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83EF6" w:rsidP="00083EF6" w:rsidR="00083EF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3EF6" w:rsidP="00083EF6" w:rsidR="00083EF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M. </w:t>
      </w:r>
      <w:r w:rsidR="00164EA7">
        <w:rPr>
          <w:rFonts w:cs="Times New Roman" w:eastAsia="Times New Roman"/>
          <w:szCs w:val="24"/>
          <w:lang w:eastAsia="hr-HR"/>
        </w:rPr>
        <w:t>A. R. M. KONZALTING d. o. o. Mušalež, Muš</w:t>
      </w:r>
      <w:r>
        <w:rPr>
          <w:rFonts w:cs="Times New Roman" w:eastAsia="Times New Roman"/>
          <w:szCs w:val="24"/>
          <w:lang w:eastAsia="hr-HR"/>
        </w:rPr>
        <w:t>alež 75, OIB 77670864389, MBS 130040047.</w:t>
      </w:r>
    </w:p>
    <w:p w:rsidRDefault="00083EF6" w:rsidP="00083EF6" w:rsidR="00083EF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83EF6" w:rsidP="00083EF6" w:rsidR="00083EF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83EF6" w:rsidP="00083EF6" w:rsidR="00083EF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83EF6" w:rsidP="00083EF6" w:rsidR="00083EF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M. </w:t>
      </w:r>
      <w:r w:rsidR="00164EA7">
        <w:rPr>
          <w:rFonts w:cs="Times New Roman" w:eastAsia="Times New Roman"/>
          <w:szCs w:val="24"/>
          <w:lang w:eastAsia="hr-HR"/>
        </w:rPr>
        <w:t>A. R. M. KONZALTING d. o. o. Muš</w:t>
      </w:r>
      <w:r>
        <w:rPr>
          <w:rFonts w:cs="Times New Roman" w:eastAsia="Times New Roman"/>
          <w:szCs w:val="24"/>
          <w:lang w:eastAsia="hr-HR"/>
        </w:rPr>
        <w:t xml:space="preserve">alež.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1100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24.148,35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83EF6" w:rsidP="00083EF6" w:rsidR="00083EF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83EF6" w:rsidP="00083EF6" w:rsidR="00083EF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83EF6" w:rsidP="00083EF6" w:rsidR="00083EF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3EF6" w:rsidP="00083EF6" w:rsidR="00083EF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83EF6" w:rsidP="00083EF6" w:rsidR="00083EF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83EF6" w:rsidP="00083EF6" w:rsidR="00083EF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164EA7">
        <w:rPr>
          <w:rFonts w:cs="Times New Roman" w:eastAsia="Times New Roman"/>
          <w:szCs w:val="24"/>
          <w:lang w:eastAsia="hr-HR"/>
        </w:rPr>
        <w:t>, v. r.</w:t>
      </w:r>
    </w:p>
    <w:p w:rsidRDefault="00083EF6" w:rsidP="00083EF6" w:rsidR="00083EF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83EF6" w:rsidP="00083EF6" w:rsidR="00083EF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83EF6" w:rsidP="00083EF6" w:rsidR="00083EF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83EF6" w:rsidP="00083EF6" w:rsidR="00083EF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83EF6" w:rsidP="00083EF6" w:rsidR="00083EF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93503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EF6" w:rsidP="00083EF6" w:rsidR="00083EF6">
      <w:r>
        <w:separator/>
      </w:r>
    </w:p>
  </w:endnote>
  <w:endnote w:id="0" w:type="continuationSeparator">
    <w:p w:rsidRDefault="00083EF6" w:rsidP="00083EF6" w:rsidR="00083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EF6" w:rsidP="00083EF6" w:rsidR="00083EF6">
      <w:r>
        <w:separator/>
      </w:r>
    </w:p>
  </w:footnote>
  <w:footnote w:id="0" w:type="continuationSeparator">
    <w:p w:rsidRDefault="00083EF6" w:rsidP="00083EF6" w:rsidR="00083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EF6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9350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472/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EF6" w:rsidP="0021081C" w:rsidR="00A81E97">
    <w:pPr>
      <w:pStyle w:val="Zaglavlje"/>
      <w:jc w:val="right"/>
    </w:pPr>
    <w:r>
      <w:t>11 St-472/2015-3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2359"/>
    <w:rsid w:val="00083EF6"/>
    <w:rsid w:val="00164EA7"/>
    <w:rsid w:val="002A2359"/>
    <w:rsid w:val="007A5C5B"/>
    <w:rsid w:val="00C9611B"/>
    <w:rsid w:val="00F9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3EF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3E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3EF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E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EF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83E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3EF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3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50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50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5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5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EF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3E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3EF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E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EF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83E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3EF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3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50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50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5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5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M.A.R.M. KONZALTING d.o.o. MUŠALEŽ</izvorni_sadrzaj>
    <derivirana_varijabla naziv="DomainObject.Predmet.ProtustrankaFormated_1">  M.A.R.M. KONZALTING d.o.o. MUŠALEŽ</derivirana_varijabla>
  </DomainObject.Predmet.ProtustrankaFormated>
  <DomainObject.Predmet.ProtustrankaFormatedOIB>
    <izvorni_sadrzaj>  M.A.R.M. KONZALTING d.o.o. MUŠALEŽ, OIB 77670864389</izvorni_sadrzaj>
    <derivirana_varijabla naziv="DomainObject.Predmet.ProtustrankaFormatedOIB_1">  M.A.R.M. KONZALTING d.o.o. MUŠALEŽ, OIB 77670864389</derivirana_varijabla>
  </DomainObject.Predmet.ProtustrankaFormatedOIB>
  <DomainObject.Predmet.ProtustrankaFormatedWithAdress>
    <izvorni_sadrzaj> M.A.R.M. KONZALTING d.o.o. MUŠALEŽ, Mušalež 75, 52440 Mušalež</izvorni_sadrzaj>
    <derivirana_varijabla naziv="DomainObject.Predmet.ProtustrankaFormatedWithAdress_1"> M.A.R.M. KONZALTING d.o.o. MUŠALEŽ, Mušalež 75, 52440 Mušalež</derivirana_varijabla>
  </DomainObject.Predmet.ProtustrankaFormatedWithAdress>
  <DomainObject.Predmet.ProtustrankaFormatedWithAdressOIB>
    <izvorni_sadrzaj> M.A.R.M. KONZALTING d.o.o. MUŠALEŽ, OIB 77670864389, Mušalež 75, 52440 Mušalež</izvorni_sadrzaj>
    <derivirana_varijabla naziv="DomainObject.Predmet.ProtustrankaFormatedWithAdressOIB_1"> M.A.R.M. KONZALTING d.o.o. MUŠALEŽ, OIB 77670864389, Mušalež 75, 52440 Mušalež</derivirana_varijabla>
  </DomainObject.Predmet.ProtustrankaFormatedWithAdressOIB>
  <DomainObject.Predmet.ProtustrankaWithAdress>
    <izvorni_sadrzaj>M.A.R.M. KONZALTING d.o.o. MUŠALEŽ Mušalež 75, 52440 Mušalež</izvorni_sadrzaj>
    <derivirana_varijabla naziv="DomainObject.Predmet.ProtustrankaWithAdress_1">M.A.R.M. KONZALTING d.o.o. MUŠALEŽ Mušalež 75, 52440 Mušalež</derivirana_varijabla>
  </DomainObject.Predmet.ProtustrankaWithAdress>
  <DomainObject.Predmet.ProtustrankaWithAdressOIB>
    <izvorni_sadrzaj>M.A.R.M. KONZALTING d.o.o. MUŠALEŽ, OIB 77670864389, Mušalež 75, 52440 Mušalež</izvorni_sadrzaj>
    <derivirana_varijabla naziv="DomainObject.Predmet.ProtustrankaWithAdressOIB_1">M.A.R.M. KONZALTING d.o.o. MUŠALEŽ, OIB 77670864389, Mušalež 75, 52440 Mušalež</derivirana_varijabla>
  </DomainObject.Predmet.ProtustrankaWithAdressOIB>
  <DomainObject.Predmet.ProtustrankaNazivFormated>
    <izvorni_sadrzaj>M.A.R.M. KONZALTING d.o.o. MUŠALEŽ</izvorni_sadrzaj>
    <derivirana_varijabla naziv="DomainObject.Predmet.ProtustrankaNazivFormated_1">M.A.R.M. KONZALTING d.o.o. MUŠALEŽ</derivirana_varijabla>
  </DomainObject.Predmet.ProtustrankaNazivFormated>
  <DomainObject.Predmet.ProtustrankaNazivFormatedOIB>
    <izvorni_sadrzaj>M.A.R.M. KONZALTING d.o.o. MUŠALEŽ, OIB 77670864389</izvorni_sadrzaj>
    <derivirana_varijabla naziv="DomainObject.Predmet.ProtustrankaNazivFormatedOIB_1">M.A.R.M. KONZALTING d.o.o. MUŠALEŽ, OIB 77670864389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24148.35</izvorni_sadrzaj>
    <derivirana_varijabla naziv="DomainObject.Predmet.TrenutnaVrijednost_1">24148.35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M.A.R.M. KONZALTING d.o.o. MUŠALEŽ</item>
    </izvorni_sadrzaj>
    <derivirana_varijabla naziv="DomainObject.Predmet.ProtuStrankaListFormated_1">
      <item>M.A.R.M. KONZALTING d.o.o. MUŠALEŽ</item>
    </derivirana_varijabla>
  </DomainObject.Predmet.ProtuStrankaListFormated>
  <DomainObject.Predmet.ProtuStrankaListFormatedOIB>
    <izvorni_sadrzaj>
      <item>M.A.R.M. KONZALTING d.o.o. MUŠALEŽ, OIB 77670864389</item>
    </izvorni_sadrzaj>
    <derivirana_varijabla naziv="DomainObject.Predmet.ProtuStrankaListFormatedOIB_1">
      <item>M.A.R.M. KONZALTING d.o.o. MUŠALEŽ, OIB 77670864389</item>
    </derivirana_varijabla>
  </DomainObject.Predmet.ProtuStrankaListFormatedOIB>
  <DomainObject.Predmet.ProtuStrankaListFormatedWithAdress>
    <izvorni_sadrzaj>
      <item>M.A.R.M. KONZALTING d.o.o. MUŠALEŽ, Mušalež 75, 52440 Mušalež</item>
    </izvorni_sadrzaj>
    <derivirana_varijabla naziv="DomainObject.Predmet.ProtuStrankaListFormatedWithAdress_1">
      <item>M.A.R.M. KONZALTING d.o.o. MUŠALEŽ, Mušalež 75, 52440 Mušalež</item>
    </derivirana_varijabla>
  </DomainObject.Predmet.ProtuStrankaListFormatedWithAdress>
  <DomainObject.Predmet.ProtuStrankaListFormatedWithAdressOIB>
    <izvorni_sadrzaj>
      <item>M.A.R.M. KONZALTING d.o.o. MUŠALEŽ, OIB 77670864389, Mušalež 75, 52440 Mušalež</item>
    </izvorni_sadrzaj>
    <derivirana_varijabla naziv="DomainObject.Predmet.ProtuStrankaListFormatedWithAdressOIB_1">
      <item>M.A.R.M. KONZALTING d.o.o. MUŠALEŽ, OIB 77670864389, Mušalež 75, 52440 Mušalež</item>
    </derivirana_varijabla>
  </DomainObject.Predmet.ProtuStrankaListFormatedWithAdressOIB>
  <DomainObject.Predmet.ProtuStrankaListNazivFormated>
    <izvorni_sadrzaj>
      <item>M.A.R.M. KONZALTING d.o.o. MUŠALEŽ</item>
    </izvorni_sadrzaj>
    <derivirana_varijabla naziv="DomainObject.Predmet.ProtuStrankaListNazivFormated_1">
      <item>M.A.R.M. KONZALTING d.o.o. MUŠALEŽ</item>
    </derivirana_varijabla>
  </DomainObject.Predmet.ProtuStrankaListNazivFormated>
  <DomainObject.Predmet.ProtuStrankaListNazivFormatedOIB>
    <izvorni_sadrzaj>
      <item>M.A.R.M. KONZALTING d.o.o. MUŠALEŽ, OIB 77670864389</item>
    </izvorni_sadrzaj>
    <derivirana_varijabla naziv="DomainObject.Predmet.ProtuStrankaListNazivFormatedOIB_1">
      <item>M.A.R.M. KONZALTING d.o.o. MUŠALEŽ, OIB 77670864389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M.A.R.M. KONZALTING d.o.o. MUŠALEŽ</izvorni_sadrzaj>
    <derivirana_varijabla naziv="DomainObject.Predmet.ProtustrankaIDrugi_1">M.A.R.M. KONZALTING d.o.o. MUŠALEŽ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M.A.R.M. KONZALTING d.o.o. MUŠALEŽ, OIB 77670864389, Mušalež 75, 52440 Mušalež</izvorni_sadrzaj>
    <derivirana_varijabla naziv="DomainObject.Predmet.ProtustrankaIDrugiAdressOIB_1">M.A.R.M. KONZALTING d.o.o. MUŠALEŽ, OIB 77670864389, Mušalež 75, 52440 Mušalež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M.A.R.M. KONZALTING d.o.o. MUŠALEŽ</item>
    </izvorni_sadrzaj>
    <derivirana_varijabla naziv="DomainObject.Predmet.SudioniciListNaziv_1">
      <item>FINANCIJSKA AGENCIJA, RC RIJEKA, PODRUŽNICA PULA, PULA</item>
      <item>M.A.R.M. KONZALTING d.o.o. MUŠALEŽ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M.A.R.M. KONZALTING d.o.o. MUŠALEŽ, OIB 77670864389, Mušalež 75,52440 Mušalež</item>
    </izvorni_sadrzaj>
    <derivirana_varijabla naziv="DomainObject.Predmet.SudioniciListAdressOIB_1">
      <item>FINANCIJSKA AGENCIJA, RC RIJEKA, PODRUŽNICA PULA, PULA, OIB 85821130368, GIardini 5,52100 Pula</item>
      <item>M.A.R.M. KONZALTING d.o.o. MUŠALEŽ, OIB 77670864389, Mušalež 75,52440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77670864389</item>
    </izvorni_sadrzaj>
    <derivirana_varijabla naziv="DomainObject.Predmet.SudioniciListNazivOIB_1">
      <item>, OIB 85821130368</item>
      <item>, OIB 77670864389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2029</properties:Characters>
  <properties:Lines>50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2015-12-03T06:35:00Z</dcterms:created>
  <dc:creator>Mihaela Kaligari</dc:creator>
  <dc:description/>
  <cp:keywords/>
  <cp:lastModifiedBy>Ana Jeromela</cp:lastModifiedBy>
  <cp:lastPrinted>2015-12-15T11:42:00Z</cp:lastPrinted>
  <dcterms:modified xmlns:xsi="http://www.w3.org/2001/XMLSchema-instance" xsi:type="dcterms:W3CDTF">2015-12-15T11:42:00Z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