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5356A" w14:paraId="25E23A94" w:rsidRDefault="00CC22E5" w:rsidP="00CC22E5" w:rsidR="00CC22E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2EE1794" w:rsidRDefault="00CC22E5" w:rsidP="00CC22E5" w:rsidR="00CC22E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30B8479" w:rsidRDefault="00CC22E5" w:rsidP="00CC22E5" w:rsidR="00CC22E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BE5EB99" w:rsidRDefault="00CC22E5" w:rsidP="00CC22E5" w:rsidR="00CC22E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E8C3E07" w:rsidRDefault="00CC22E5" w:rsidP="00CC22E5" w:rsidR="00CC22E5">
      <w:pPr>
        <w:tabs>
          <w:tab w:pos="709" w:val="left"/>
        </w:tabs>
        <w:jc w:val="right"/>
      </w:pPr>
      <w:r>
        <w:t xml:space="preserve">42. St-3045/2015     </w:t>
      </w:r>
    </w:p>
    <w:p w14:textId="77777777" w14:paraId="0534462C" w:rsidRDefault="00CC22E5" w:rsidP="00CC22E5" w:rsidR="00CC22E5">
      <w:pPr>
        <w:tabs>
          <w:tab w:pos="709" w:val="left"/>
        </w:tabs>
        <w:jc w:val="right"/>
      </w:pPr>
    </w:p>
    <w:p w14:textId="77777777" w14:paraId="4174BF3B" w:rsidRDefault="00CC22E5" w:rsidP="00CC22E5" w:rsidR="00CC22E5">
      <w:pPr>
        <w:tabs>
          <w:tab w:pos="709" w:val="left"/>
        </w:tabs>
        <w:jc w:val="center"/>
      </w:pPr>
      <w:r>
        <w:t>R E P U B L I K A   H R V A T S K A</w:t>
      </w:r>
    </w:p>
    <w:p w14:textId="77777777" w14:paraId="36D90B95" w:rsidRDefault="00CC22E5" w:rsidP="00CC22E5" w:rsidR="00CC22E5">
      <w:pPr>
        <w:tabs>
          <w:tab w:pos="709" w:val="left"/>
        </w:tabs>
        <w:jc w:val="center"/>
      </w:pPr>
    </w:p>
    <w:p w14:textId="77777777" w14:paraId="3F9E221B" w:rsidRDefault="00CC22E5" w:rsidP="00CC22E5" w:rsidR="00CC22E5">
      <w:pPr>
        <w:tabs>
          <w:tab w:pos="709" w:val="left"/>
        </w:tabs>
        <w:jc w:val="center"/>
      </w:pPr>
      <w:r>
        <w:t>R J E Š E N J E</w:t>
      </w:r>
    </w:p>
    <w:p w14:textId="77777777" w14:paraId="308F2A85" w:rsidRDefault="00CC22E5" w:rsidP="00CC22E5" w:rsidR="00CC22E5">
      <w:pPr>
        <w:tabs>
          <w:tab w:pos="709" w:val="left"/>
        </w:tabs>
        <w:jc w:val="both"/>
      </w:pPr>
    </w:p>
    <w:p w14:textId="77777777" w14:paraId="7F5EF971" w:rsidRDefault="00CC22E5" w:rsidP="00CC22E5" w:rsidR="00CC22E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NIT d.o.o., Zagreb, Badovinčeva 11, OIB 66512799110, dana 5. svibnja 2016.g.  </w:t>
      </w:r>
    </w:p>
    <w:p w14:textId="77777777" w14:paraId="79946F0A" w:rsidRDefault="00CC22E5" w:rsidP="00CC22E5" w:rsidR="00CC22E5">
      <w:pPr>
        <w:tabs>
          <w:tab w:pos="709" w:val="left"/>
        </w:tabs>
        <w:jc w:val="both"/>
      </w:pPr>
    </w:p>
    <w:p w14:textId="77777777" w14:paraId="4E74D0BD" w:rsidRDefault="00CC22E5" w:rsidP="00CC22E5" w:rsidR="00CC22E5">
      <w:pPr>
        <w:tabs>
          <w:tab w:pos="709" w:val="left"/>
        </w:tabs>
        <w:jc w:val="both"/>
      </w:pPr>
    </w:p>
    <w:p w14:textId="77777777" w14:paraId="7278B11B" w:rsidRDefault="00CC22E5" w:rsidP="00CC22E5" w:rsidR="00CC22E5">
      <w:pPr>
        <w:tabs>
          <w:tab w:pos="709" w:val="left"/>
        </w:tabs>
        <w:jc w:val="center"/>
      </w:pPr>
      <w:r>
        <w:t>r i j e š i o   j e</w:t>
      </w:r>
    </w:p>
    <w:p w14:textId="77777777" w14:paraId="1B2F5FD5" w:rsidRDefault="00CC22E5" w:rsidP="00CC22E5" w:rsidR="00CC22E5">
      <w:pPr>
        <w:tabs>
          <w:tab w:pos="709" w:val="left"/>
        </w:tabs>
        <w:jc w:val="both"/>
      </w:pPr>
    </w:p>
    <w:p w14:textId="77777777" w14:paraId="037C2DFF" w:rsidRDefault="00CC22E5" w:rsidP="00CC22E5" w:rsidR="00CC22E5">
      <w:pPr>
        <w:ind w:firstLine="708"/>
        <w:jc w:val="both"/>
      </w:pPr>
      <w:r>
        <w:t>I   Otvara se stečajni postupak nad dužnikom NIT d.o.o., Zagreb, Badovinčeva 11, OIB 66512799110.</w:t>
      </w:r>
    </w:p>
    <w:p w14:textId="77777777" w14:paraId="4DFD4B47" w:rsidRDefault="00CC22E5" w:rsidP="00CC22E5" w:rsidR="00CC22E5">
      <w:pPr>
        <w:ind w:firstLine="708"/>
        <w:jc w:val="both"/>
      </w:pPr>
      <w:r>
        <w:t xml:space="preserve">Stečajni postupak otvoren je 5. svibnja 2016.g. u 15,00 sati kada je ovo rješenje objavljeno na mrežnoj stanici e-oglasne ploče ovog suda. </w:t>
      </w:r>
    </w:p>
    <w:p w14:textId="77777777" w14:paraId="093DD31D" w:rsidRDefault="00CC22E5" w:rsidP="00CC22E5" w:rsidR="00CC22E5">
      <w:pPr>
        <w:ind w:firstLine="708"/>
        <w:jc w:val="both"/>
      </w:pPr>
    </w:p>
    <w:p w14:textId="77777777" w14:paraId="23D8BDBA" w:rsidRDefault="00CC22E5" w:rsidP="00CC22E5" w:rsidR="00CC22E5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Berislav Maksimović, Varaždin, Hrašćica, Braće Radić 1, OIB: 57300759557.     </w:t>
      </w:r>
    </w:p>
    <w:p w14:textId="77777777" w14:paraId="4CF35945" w:rsidRDefault="00CC22E5" w:rsidP="00CC22E5" w:rsidR="00CC22E5">
      <w:pPr>
        <w:ind w:firstLine="708"/>
        <w:jc w:val="both"/>
      </w:pPr>
    </w:p>
    <w:p w14:textId="77777777" w14:paraId="2EB47798" w:rsidRDefault="00CC22E5" w:rsidP="00CC22E5" w:rsidR="00CC22E5">
      <w:pPr>
        <w:ind w:firstLine="708"/>
        <w:jc w:val="both"/>
      </w:pPr>
      <w:r>
        <w:t>III  Zaključuje se stečajni postupak nad dužnikom NIT d.o.o., Zagreb, Badovinčeva 11, OIB 66512799110.</w:t>
      </w:r>
    </w:p>
    <w:p w14:textId="77777777" w14:paraId="5C5CDFA7" w:rsidRDefault="00CC22E5" w:rsidP="00CC22E5" w:rsidR="00CC22E5">
      <w:pPr>
        <w:ind w:firstLine="708"/>
        <w:jc w:val="both"/>
      </w:pPr>
    </w:p>
    <w:p w14:textId="77777777" w14:paraId="71FCF6E9" w:rsidRDefault="00CC22E5" w:rsidP="00CC22E5" w:rsidR="00CC22E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0994268" w:rsidRDefault="00CC22E5" w:rsidP="00CC22E5" w:rsidR="00CC22E5">
      <w:pPr>
        <w:ind w:firstLine="708"/>
        <w:jc w:val="both"/>
      </w:pPr>
    </w:p>
    <w:p w14:textId="77777777" w14:paraId="629549B3" w:rsidRDefault="00CC22E5" w:rsidP="00CC22E5" w:rsidR="00CC22E5">
      <w:pPr>
        <w:ind w:firstLine="708"/>
        <w:jc w:val="both"/>
      </w:pPr>
    </w:p>
    <w:p w14:textId="77777777" w14:paraId="14394188" w:rsidRDefault="00CC22E5" w:rsidP="00CC22E5" w:rsidR="00CC22E5">
      <w:pPr>
        <w:jc w:val="center"/>
      </w:pPr>
      <w:r>
        <w:t>Obrazloženje</w:t>
      </w:r>
    </w:p>
    <w:p w14:textId="77777777" w14:paraId="7393A84A" w:rsidRDefault="00CC22E5" w:rsidP="00CC22E5" w:rsidR="00CC22E5">
      <w:pPr>
        <w:jc w:val="center"/>
      </w:pPr>
    </w:p>
    <w:p w14:textId="77777777" w14:paraId="02AC0D55" w:rsidRDefault="00CC22E5" w:rsidP="00CC22E5" w:rsidR="00CC22E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D881F51" w:rsidRDefault="00CC22E5" w:rsidP="00CC22E5" w:rsidR="00CC22E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A262B11" w:rsidRDefault="00CC22E5" w:rsidP="00CC22E5" w:rsidR="00CC22E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54EDDF9" w:rsidRDefault="00CC22E5" w:rsidP="00CC22E5" w:rsidR="00CC22E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DA69F80" w:rsidRDefault="00CC22E5" w:rsidP="00CC22E5" w:rsidR="00CC22E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C41F00E" w:rsidRDefault="00CC22E5" w:rsidP="00CC22E5" w:rsidR="00CC22E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8A31AFB" w:rsidRDefault="00CC22E5" w:rsidP="00CC22E5" w:rsidR="00CC22E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44EFD7B" w:rsidRDefault="00CC22E5" w:rsidP="00CC22E5" w:rsidR="00CC22E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5F198D" w:rsidRDefault="00CC22E5" w:rsidP="00CC22E5" w:rsidR="00CC22E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C63DCBD" w:rsidRDefault="00CC22E5" w:rsidP="00CC22E5" w:rsidR="00CC22E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E180013" w:rsidRDefault="00CC22E5" w:rsidP="00CC22E5" w:rsidR="00CC22E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9C7A255" w:rsidRDefault="00CC22E5" w:rsidP="00CC22E5" w:rsidR="00CC22E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AAB7105" w:rsidRDefault="00CC22E5" w:rsidP="00CC22E5" w:rsidR="00CC22E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E1B93FF" w:rsidRDefault="00CC22E5" w:rsidP="00CC22E5" w:rsidR="00CC22E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E2B9A44" w:rsidTr="00CC22E5" w:rsidR="00CC22E5">
        <w:tc>
          <w:tcPr>
            <w:tcW w:type="dxa" w:w="2346"/>
          </w:tcPr>
          <w:p w14:textId="77777777" w14:paraId="33098CE8" w:rsidRDefault="00CC22E5" w:rsidR="00CC22E5">
            <w:pPr>
              <w:tabs>
                <w:tab w:pos="709" w:val="left"/>
              </w:tabs>
              <w:jc w:val="right"/>
            </w:pPr>
            <w:r>
              <w:t xml:space="preserve">42. St-3045/2015  </w:t>
            </w:r>
          </w:p>
          <w:p w14:textId="77777777" w14:paraId="106F7015" w:rsidRDefault="00CC22E5" w:rsidR="00CC22E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9C9E4DE" w:rsidRDefault="00CC22E5" w:rsidP="00CC22E5" w:rsidR="00CC22E5">
      <w:pPr>
        <w:jc w:val="both"/>
      </w:pPr>
    </w:p>
    <w:p w14:textId="77777777" w14:paraId="215DDB09" w:rsidRDefault="00CC22E5" w:rsidP="00CC22E5" w:rsidR="00CC22E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8A8BF90" w:rsidRDefault="00CC22E5" w:rsidP="00CC22E5" w:rsidR="00CC22E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CC9C23D" w:rsidRDefault="00CC22E5" w:rsidP="00CC22E5" w:rsidR="00CC22E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32D9094" w:rsidRDefault="00CC22E5" w:rsidP="00CC22E5" w:rsidR="00CC22E5">
      <w:pPr>
        <w:jc w:val="both"/>
      </w:pPr>
      <w:r>
        <w:tab/>
        <w:t>Izbor stečajnog upravitelja odabran je primjenom odredbe čl. 432 SZ.</w:t>
      </w:r>
    </w:p>
    <w:p w14:textId="77777777" w14:paraId="56103F54" w:rsidRDefault="00CC22E5" w:rsidP="00CC22E5" w:rsidR="00CC22E5">
      <w:pPr>
        <w:jc w:val="both"/>
      </w:pPr>
      <w:r>
        <w:tab/>
      </w:r>
    </w:p>
    <w:p w14:textId="77777777" w14:paraId="485A50E2" w:rsidRDefault="00CC22E5" w:rsidP="00CC22E5" w:rsidR="00CC22E5">
      <w:pPr>
        <w:tabs>
          <w:tab w:pos="709" w:val="left"/>
        </w:tabs>
        <w:jc w:val="center"/>
      </w:pPr>
      <w:r>
        <w:t xml:space="preserve">U Zagrebu,  5. svibnja 2016.g. </w:t>
      </w:r>
    </w:p>
    <w:p w14:textId="77777777" w14:paraId="4BDDBFFF" w:rsidRDefault="00CC22E5" w:rsidP="00CC22E5" w:rsidR="00CC22E5">
      <w:pPr>
        <w:tabs>
          <w:tab w:pos="709" w:val="left"/>
        </w:tabs>
      </w:pPr>
    </w:p>
    <w:p w14:textId="77777777" w14:paraId="151B87EF" w:rsidRDefault="00CC22E5" w:rsidP="00CC22E5" w:rsidR="00CC22E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C3A9DAF" w:rsidRDefault="00CC22E5" w:rsidP="00CC22E5" w:rsidR="00CC22E5">
      <w:pPr>
        <w:tabs>
          <w:tab w:pos="709" w:val="left"/>
        </w:tabs>
      </w:pPr>
    </w:p>
    <w:p w14:textId="77777777" w14:paraId="4FC035D0" w:rsidRDefault="00CC22E5" w:rsidP="00CC22E5" w:rsidR="00CC22E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BDD5457" w:rsidRDefault="00CC22E5" w:rsidP="00CC22E5" w:rsidR="00CC22E5">
      <w:pPr>
        <w:tabs>
          <w:tab w:pos="709" w:val="left"/>
        </w:tabs>
      </w:pPr>
    </w:p>
    <w:p w14:textId="77777777" w14:paraId="14F9570A" w:rsidRDefault="00CC22E5" w:rsidP="00CC22E5" w:rsidR="00CC22E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C8CCE69" w:rsidRDefault="00CC22E5" w:rsidP="00CC22E5" w:rsidR="00CC22E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0D75955" w:rsidRDefault="00CC22E5" w:rsidP="00CC22E5" w:rsidR="00CC22E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08AB46B" w:rsidRDefault="00CC22E5" w:rsidP="00CC22E5" w:rsidR="00CC22E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43862F6" w:rsidRDefault="00CC22E5" w:rsidP="00CC22E5" w:rsidR="00CC22E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239407F" w:rsidRDefault="00CC22E5" w:rsidP="00CC22E5" w:rsidR="00CC22E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96C2CC4" w:rsidRDefault="00CC22E5" w:rsidP="00CC22E5" w:rsidR="00CC22E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5FE32DF" w:rsidRDefault="00CC22E5" w:rsidP="00CC22E5" w:rsidR="00CC22E5">
      <w:pPr>
        <w:tabs>
          <w:tab w:pos="709" w:val="left"/>
        </w:tabs>
      </w:pPr>
    </w:p>
    <w:p w14:textId="77777777" w14:paraId="73F25C6A" w:rsidRDefault="00CC22E5" w:rsidP="00CC22E5" w:rsidR="00CC22E5">
      <w:pPr>
        <w:tabs>
          <w:tab w:pos="709" w:val="left"/>
        </w:tabs>
      </w:pPr>
    </w:p>
    <w:p w14:textId="77777777" w14:paraId="33D052AF" w:rsidRDefault="00CC22E5" w:rsidP="00CC22E5" w:rsidR="00CC22E5">
      <w:pPr>
        <w:tabs>
          <w:tab w:pos="709" w:val="left"/>
        </w:tabs>
      </w:pPr>
    </w:p>
    <w:p w14:textId="0599EB44" w14:paraId="0599EB4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C22E5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2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C22E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C22E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C22E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CC22E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C22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2E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2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2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C22E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C22E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C22E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CC22E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C22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2E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1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3045</izvorni_sadrzaj>
    <derivirana_varijabla naziv="DomainObject.Predmet.Broj_1">3045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St-3045/2015</izvorni_sadrzaj>
    <derivirana_varijabla naziv="DomainObject.Predmet.OznakaBroj_1">St-3045/2015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NIT, d.o.o.</izvorni_sadrzaj>
    <derivirana_varijabla naziv="DomainObject.Predmet.ProtustrankaFormated_1">  NIT, d.o.o.</derivirana_varijabla>
  </DomainObject.Predmet.ProtustrankaFormated>
  <DomainObject.Predmet.ProtustrankaFormatedOIB>
    <izvorni_sadrzaj>  NIT, d.o.o., OIB 66512799110</izvorni_sadrzaj>
    <derivirana_varijabla naziv="DomainObject.Predmet.ProtustrankaFormatedOIB_1">  NIT, d.o.o., OIB 66512799110</derivirana_varijabla>
  </DomainObject.Predmet.ProtustrankaFormatedOIB>
  <DomainObject.Predmet.ProtustrankaFormatedWithAdress>
    <izvorni_sadrzaj> NIT, d.o.o., Badovinčeva 11, 10000 Zagreb</izvorni_sadrzaj>
    <derivirana_varijabla naziv="DomainObject.Predmet.ProtustrankaFormatedWithAdress_1"> NIT, d.o.o., Badovinčeva 11, 10000 Zagreb</derivirana_varijabla>
  </DomainObject.Predmet.ProtustrankaFormatedWithAdress>
  <DomainObject.Predmet.ProtustrankaFormatedWithAdressOIB>
    <izvorni_sadrzaj> NIT, d.o.o., OIB 66512799110, Badovinčeva 11, 10000 Zagreb</izvorni_sadrzaj>
    <derivirana_varijabla naziv="DomainObject.Predmet.ProtustrankaFormatedWithAdressOIB_1"> NIT, d.o.o., OIB 66512799110, Badovinčeva 11, 10000 Zagreb</derivirana_varijabla>
  </DomainObject.Predmet.ProtustrankaFormatedWithAdressOIB>
  <DomainObject.Predmet.ProtustrankaWithAdress>
    <izvorni_sadrzaj>NIT, d.o.o. Badovinčeva 11, 10000 Zagreb</izvorni_sadrzaj>
    <derivirana_varijabla naziv="DomainObject.Predmet.ProtustrankaWithAdress_1">NIT, d.o.o. Badovinčeva 11, 10000 Zagreb</derivirana_varijabla>
  </DomainObject.Predmet.ProtustrankaWithAdress>
  <DomainObject.Predmet.ProtustrankaWithAdressOIB>
    <izvorni_sadrzaj>NIT, d.o.o., OIB 66512799110, Badovinčeva 11, 10000 Zagreb</izvorni_sadrzaj>
    <derivirana_varijabla naziv="DomainObject.Predmet.ProtustrankaWithAdressOIB_1">NIT, d.o.o., OIB 66512799110, Badovinčeva 11, 10000 Zagreb</derivirana_varijabla>
  </DomainObject.Predmet.ProtustrankaWithAdressOIB>
  <DomainObject.Predmet.ProtustrankaNazivFormated>
    <izvorni_sadrzaj>NIT, d.o.o.</izvorni_sadrzaj>
    <derivirana_varijabla naziv="DomainObject.Predmet.ProtustrankaNazivFormated_1">NIT, d.o.o.</derivirana_varijabla>
  </DomainObject.Predmet.ProtustrankaNazivFormated>
  <DomainObject.Predmet.ProtustrankaNazivFormatedOIB>
    <izvorni_sadrzaj>NIT, d.o.o., OIB 66512799110</izvorni_sadrzaj>
    <derivirana_varijabla naziv="DomainObject.Predmet.ProtustrankaNazivFormatedOIB_1">NIT, d.o.o., OIB 66512799110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NIT, d.o.o.</item>
    </izvorni_sadrzaj>
    <derivirana_varijabla naziv="DomainObject.Predmet.ProtuStrankaListFormated_1">
      <item>NIT, d.o.o.</item>
    </derivirana_varijabla>
  </DomainObject.Predmet.ProtuStrankaListFormated>
  <DomainObject.Predmet.ProtuStrankaListFormatedOIB>
    <izvorni_sadrzaj>
      <item>NIT, d.o.o., OIB 66512799110</item>
    </izvorni_sadrzaj>
    <derivirana_varijabla naziv="DomainObject.Predmet.ProtuStrankaListFormatedOIB_1">
      <item>NIT, d.o.o., OIB 66512799110</item>
    </derivirana_varijabla>
  </DomainObject.Predmet.ProtuStrankaListFormatedOIB>
  <DomainObject.Predmet.ProtuStrankaListFormatedWithAdress>
    <izvorni_sadrzaj>
      <item>NIT, d.o.o., Badovinčeva 11, 10000 Zagreb</item>
    </izvorni_sadrzaj>
    <derivirana_varijabla naziv="DomainObject.Predmet.ProtuStrankaListFormatedWithAdress_1">
      <item>NIT, d.o.o., Badovinčeva 11, 10000 Zagreb</item>
    </derivirana_varijabla>
  </DomainObject.Predmet.ProtuStrankaListFormatedWithAdress>
  <DomainObject.Predmet.ProtuStrankaListFormatedWithAdressOIB>
    <izvorni_sadrzaj>
      <item>NIT, d.o.o., OIB 66512799110, Badovinčeva 11, 10000 Zagreb</item>
    </izvorni_sadrzaj>
    <derivirana_varijabla naziv="DomainObject.Predmet.ProtuStrankaListFormatedWithAdressOIB_1">
      <item>NIT, d.o.o., OIB 66512799110, Badovinčeva 11, 10000 Zagreb</item>
    </derivirana_varijabla>
  </DomainObject.Predmet.ProtuStrankaListFormatedWithAdressOIB>
  <DomainObject.Predmet.ProtuStrankaListNazivFormated>
    <izvorni_sadrzaj>
      <item>NIT, d.o.o.</item>
    </izvorni_sadrzaj>
    <derivirana_varijabla naziv="DomainObject.Predmet.ProtuStrankaListNazivFormated_1">
      <item>NIT, d.o.o.</item>
    </derivirana_varijabla>
  </DomainObject.Predmet.ProtuStrankaListNazivFormated>
  <DomainObject.Predmet.ProtuStrankaListNazivFormatedOIB>
    <izvorni_sadrzaj>
      <item>NIT, d.o.o., OIB 66512799110</item>
    </izvorni_sadrzaj>
    <derivirana_varijabla naziv="DomainObject.Predmet.ProtuStrankaListNazivFormatedOIB_1">
      <item>NIT, d.o.o., OIB 66512799110</item>
    </derivirana_varijabla>
  </DomainObject.Predmet.ProtuStrankaListNazivFormatedOIB>
  <DomainObject.Predmet.OstaliListFormated>
    <izvorni_sadrzaj>
      <item>Željko Lukić</item>
      <item>HRVATSKI ZAVOD ZA MIROVINSKO OSIGURANJE</item>
    </izvorni_sadrzaj>
    <derivirana_varijabla naziv="DomainObject.Predmet.OstaliListFormated_1">
      <item>Željko Lukić</item>
      <item>HRVATSKI ZAVOD ZA MIROVINSKO OSIGURANJE</item>
    </derivirana_varijabla>
  </DomainObject.Predmet.OstaliListFormated>
  <DomainObject.Predmet.OstaliListFormatedOIB>
    <izvorni_sadrzaj>
      <item>Željko Lukić, OIB 85343205749</item>
      <item>HRVATSKI ZAVOD ZA MIROVINSKO OSIGURANJE, OIB 84397956623</item>
    </izvorni_sadrzaj>
    <derivirana_varijabla naziv="DomainObject.Predmet.OstaliListFormatedOIB_1">
      <item>Željko Lukić, OIB 85343205749</item>
      <item>HRVATSKI ZAVOD ZA MIROVINSKO OSIGURANJE, OIB 84397956623</item>
    </derivirana_varijabla>
  </DomainObject.Predmet.OstaliListFormatedOIB>
  <DomainObject.Predmet.OstaliListFormatedWithAdress>
    <izvorni_sadrzaj>
      <item>Željko Lukić, Zagrebačka 4, 42220 Novi Marof</item>
      <item>HRVATSKI ZAVOD ZA MIROVINSKO OSIGURANJE, Trpimirova 4, 10000 Zagreb</item>
    </izvorni_sadrzaj>
    <derivirana_varijabla naziv="DomainObject.Predmet.OstaliListFormatedWithAdress_1">
      <item>Željko Lukić, Zagrebačka 4, 42220 Novi Marof</item>
      <item>HRVATSKI ZAVOD ZA MIROVINSKO OSIGURANJE, Trpimirova 4, 10000 Zagreb</item>
    </derivirana_varijabla>
  </DomainObject.Predmet.OstaliListFormatedWithAdress>
  <DomainObject.Predmet.OstaliListFormatedWithAdressOIB>
    <izvorni_sadrzaj>
      <item>Željko Lukić, OIB 85343205749, Zagrebačka 4, 42220 Novi Marof</item>
      <item>HRVATSKI ZAVOD ZA MIROVINSKO OSIGURANJE, OIB 84397956623, Trpimirova 4, 10000 Zagreb</item>
    </izvorni_sadrzaj>
    <derivirana_varijabla naziv="DomainObject.Predmet.OstaliListFormatedWithAdressOIB_1">
      <item>Željko Lukić, OIB 85343205749, Zagrebačka 4, 42220 Novi Marof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Željko Lukić</item>
      <item>HRVATSKI ZAVOD ZA MIROVINSKO OSIGURANJE</item>
    </izvorni_sadrzaj>
    <derivirana_varijabla naziv="DomainObject.Predmet.OstaliListNazivFormated_1">
      <item>Željko Lukić</item>
      <item>HRVATSKI ZAVOD ZA MIROVINSKO OSIGURANJE</item>
    </derivirana_varijabla>
  </DomainObject.Predmet.OstaliListNazivFormated>
  <DomainObject.Predmet.OstaliListNazivFormatedOIB>
    <izvorni_sadrzaj>
      <item>Željko Lukić, OIB 85343205749</item>
      <item>HRVATSKI ZAVOD ZA MIROVINSKO OSIGURANJE, OIB 84397956623</item>
    </izvorni_sadrzaj>
    <derivirana_varijabla naziv="DomainObject.Predmet.OstaliListNazivFormatedOIB_1">
      <item>Željko Lukić, OIB 85343205749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NIT, d.o.o.</izvorni_sadrzaj>
    <derivirana_varijabla naziv="DomainObject.Predmet.ProtustrankaIDrugi_1">NIT,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NIT, d.o.o., OIB 66512799110, Badovinčeva 11, 10000 Zagreb</izvorni_sadrzaj>
    <derivirana_varijabla naziv="DomainObject.Predmet.ProtustrankaIDrugiAdressOIB_1">NIT, d.o.o., OIB 66512799110, Badovinčeva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NIT, d.o.o.</item>
      <item>Željko Lukić</item>
      <item>HRVATSKI ZAVOD ZA MIROVINSKO OSIGURANJE</item>
    </izvorni_sadrzaj>
    <derivirana_varijabla naziv="DomainObject.Predmet.SudioniciListNaziv_1">
      <item>FINA Regionalni centar Zagreb</item>
      <item>NIT, d.o.o.</item>
      <item>Željko Lukić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NIT, d.o.o., OIB 66512799110, Badovinčeva 11,10000 Zagreb</item>
      <item>Željko Lukić, OIB 85343205749, Zagrebačka 4,42220 Novi Marof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NIT, d.o.o., OIB 66512799110, Badovinčeva 11,10000 Zagreb</item>
      <item>Željko Lukić, OIB 85343205749, Zagrebačka 4,42220 Novi Marof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66512799110</item>
      <item>, OIB 85343205749</item>
      <item>, OIB 84397956623</item>
    </izvorni_sadrzaj>
    <derivirana_varijabla naziv="DomainObject.Predmet.SudioniciListNazivOIB_1">
      <item>, OIB 85821130368</item>
      <item>, OIB 66512799110</item>
      <item>, OIB 85343205749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1853</properties:Characters>
  <properties:Lines>80</properties:Lines>
  <properties:Paragraphs>31</properties:Paragraphs>
  <properties:TotalTime>1</properties:TotalTime>
  <properties:ScaleCrop>false</properties:ScaleCrop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2016-05-05T07:05:00Z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